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56A69739"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002CFF">
        <w:rPr>
          <w:b/>
          <w:i/>
          <w:noProof/>
          <w:sz w:val="28"/>
        </w:rPr>
        <w:t>4293</w:t>
      </w:r>
    </w:p>
    <w:p w14:paraId="16366FBF" w14:textId="41E2EA63"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002CFF">
        <w:rPr>
          <w:b/>
          <w:noProof/>
          <w:sz w:val="24"/>
        </w:rPr>
        <w:t>Apr</w:t>
      </w:r>
      <w:bookmarkStart w:id="0" w:name="_GoBack"/>
      <w:bookmarkEnd w:id="0"/>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1F3BE415" w:rsidR="001E41F3" w:rsidRPr="00410371" w:rsidRDefault="00964FD1" w:rsidP="00964FD1">
            <w:pPr>
              <w:pStyle w:val="CRCoverPage"/>
              <w:spacing w:after="0"/>
              <w:rPr>
                <w:noProof/>
                <w:sz w:val="28"/>
              </w:rPr>
            </w:pPr>
            <w:r>
              <w:rPr>
                <w:b/>
                <w:noProof/>
                <w:sz w:val="28"/>
              </w:rPr>
              <w:t>15.</w:t>
            </w:r>
            <w:r w:rsidR="00C77DB5">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C850DA2"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w:t>
            </w:r>
            <w:r w:rsidR="003F6B42">
              <w:rPr>
                <w:lang w:val="en-US"/>
              </w:rPr>
              <w:t>2</w:t>
            </w:r>
            <w:r w:rsidR="000F0CCE">
              <w:rPr>
                <w:lang w:val="en-US"/>
              </w:rPr>
              <w:t xml:space="preserve"> in SA</w:t>
            </w:r>
            <w:r w:rsidR="003F6B42">
              <w:rPr>
                <w:lang w:val="en-US"/>
              </w:rPr>
              <w:t xml:space="preserve"> </w:t>
            </w:r>
            <w:r w:rsidR="00BD3D79">
              <w:rPr>
                <w:lang w:val="en-US"/>
              </w:rPr>
              <w:t>(</w:t>
            </w:r>
            <w:r w:rsidR="00FB494E">
              <w:rPr>
                <w:noProof/>
              </w:rPr>
              <w:t>A.</w:t>
            </w:r>
            <w:r w:rsidR="003F6B42">
              <w:rPr>
                <w:noProof/>
              </w:rPr>
              <w:t>7</w:t>
            </w:r>
            <w:r w:rsidR="00FB494E">
              <w:rPr>
                <w:noProof/>
              </w:rPr>
              <w:t>.5.1.5, A.</w:t>
            </w:r>
            <w:r w:rsidR="003F6B42">
              <w:rPr>
                <w:noProof/>
              </w:rPr>
              <w:t>7</w:t>
            </w:r>
            <w:r w:rsidR="00FB494E">
              <w:rPr>
                <w:noProof/>
              </w:rPr>
              <w:t>.5.1.6, A.</w:t>
            </w:r>
            <w:r w:rsidR="003F6B42">
              <w:rPr>
                <w:noProof/>
              </w:rPr>
              <w:t>7</w:t>
            </w:r>
            <w:r w:rsidR="00FB494E">
              <w:rPr>
                <w:noProof/>
              </w:rPr>
              <w:t>.5.1.7, A.</w:t>
            </w:r>
            <w:r w:rsidR="003F6B42">
              <w:rPr>
                <w:noProof/>
              </w:rPr>
              <w:t>7</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8D18B36" w:rsidR="001E41F3" w:rsidRDefault="006F22A9">
            <w:pPr>
              <w:pStyle w:val="CRCoverPage"/>
              <w:spacing w:after="0"/>
              <w:ind w:left="100"/>
              <w:rPr>
                <w:noProof/>
              </w:rPr>
            </w:pPr>
            <w:r>
              <w:rPr>
                <w:noProof/>
              </w:rPr>
              <w:t>2019-</w:t>
            </w:r>
            <w:r w:rsidR="00C77DB5">
              <w:rPr>
                <w:noProof/>
              </w:rPr>
              <w:t>04</w:t>
            </w:r>
            <w:r>
              <w:rPr>
                <w:noProof/>
              </w:rPr>
              <w:t>-</w:t>
            </w:r>
            <w:r w:rsidR="00C77DB5">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9478A9A"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w:t>
            </w:r>
            <w:r w:rsidR="003F6B42">
              <w:rPr>
                <w:noProof/>
              </w:rPr>
              <w:t>2</w:t>
            </w:r>
            <w:r w:rsidR="000F0CCE">
              <w:rPr>
                <w:noProof/>
              </w:rPr>
              <w:t xml:space="preserve"> in SA</w:t>
            </w:r>
            <w:r w:rsidR="00AF230B">
              <w:rPr>
                <w:noProof/>
              </w:rPr>
              <w:t xml:space="preserve"> (</w:t>
            </w:r>
            <w:r w:rsidR="003F6B42">
              <w:rPr>
                <w:noProof/>
              </w:rPr>
              <w:t>A.7.5.1.5, A.7.5.1.6, A.7.5.1.7, A.7.5.1.8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77777777" w:rsidR="002903D2" w:rsidRDefault="002903D2" w:rsidP="000F0CCE">
            <w:pPr>
              <w:pStyle w:val="CRCoverPage"/>
              <w:numPr>
                <w:ilvl w:val="0"/>
                <w:numId w:val="1"/>
              </w:numPr>
              <w:spacing w:after="0"/>
              <w:rPr>
                <w:noProof/>
              </w:rPr>
            </w:pPr>
            <w:r>
              <w:rPr>
                <w:noProof/>
              </w:rPr>
              <w:t>Update some TBD parameters</w:t>
            </w:r>
          </w:p>
          <w:p w14:paraId="3B3F5596" w14:textId="2438C013" w:rsidR="006A5F94" w:rsidRDefault="006A5F94" w:rsidP="000F0CCE">
            <w:pPr>
              <w:pStyle w:val="CRCoverPage"/>
              <w:numPr>
                <w:ilvl w:val="0"/>
                <w:numId w:val="1"/>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2A5C5113"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w:t>
            </w:r>
            <w:r w:rsidR="003F6B42">
              <w:t>2</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0EF25044" w:rsidR="002903D2" w:rsidRDefault="003F6B42" w:rsidP="002903D2">
            <w:pPr>
              <w:pStyle w:val="CRCoverPage"/>
              <w:spacing w:after="0"/>
              <w:ind w:left="100"/>
              <w:rPr>
                <w:noProof/>
              </w:rPr>
            </w:pPr>
            <w:r>
              <w:rPr>
                <w:noProof/>
              </w:rPr>
              <w:t>A.7.5.1.5, A.7.5.1.6, A.7.5.1.7, A.7.5.1.8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F2CE18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B5F88D5" w14:textId="77777777" w:rsidR="00BE18BD" w:rsidRPr="00BE18BD" w:rsidRDefault="00BE18BD" w:rsidP="00BE18BD">
      <w:pPr>
        <w:keepNext/>
        <w:keepLines/>
        <w:spacing w:before="120"/>
        <w:ind w:left="1418" w:hanging="1418"/>
        <w:outlineLvl w:val="3"/>
        <w:rPr>
          <w:rFonts w:ascii="Arial" w:eastAsia="宋体" w:hAnsi="Arial"/>
          <w:sz w:val="24"/>
        </w:rPr>
      </w:pPr>
      <w:r w:rsidRPr="00BE18BD">
        <w:rPr>
          <w:rFonts w:ascii="Arial" w:eastAsia="宋体" w:hAnsi="Arial"/>
          <w:sz w:val="24"/>
        </w:rPr>
        <w:t>A.7.5.1.5</w:t>
      </w:r>
      <w:r w:rsidRPr="00BE18BD">
        <w:rPr>
          <w:rFonts w:ascii="Arial" w:eastAsia="宋体" w:hAnsi="Arial"/>
          <w:sz w:val="24"/>
        </w:rPr>
        <w:tab/>
        <w:t>Radio Link Monitoring Out-of-sync Test for FR2 PCell configured with CSI-RS-based RLM in non-DRX mode</w:t>
      </w:r>
    </w:p>
    <w:p w14:paraId="5B1122BA"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3" w:name="_Toc535476709"/>
      <w:r w:rsidRPr="00BE18BD">
        <w:rPr>
          <w:rFonts w:ascii="Arial" w:eastAsia="宋体" w:hAnsi="Arial"/>
          <w:snapToGrid w:val="0"/>
          <w:sz w:val="22"/>
          <w:lang w:eastAsia="zh-CN"/>
        </w:rPr>
        <w:t>A.7.5.1.5.1</w:t>
      </w:r>
      <w:r w:rsidRPr="00BE18BD">
        <w:rPr>
          <w:rFonts w:ascii="Arial" w:eastAsia="宋体" w:hAnsi="Arial"/>
          <w:snapToGrid w:val="0"/>
          <w:sz w:val="22"/>
          <w:lang w:eastAsia="zh-CN"/>
        </w:rPr>
        <w:tab/>
        <w:t>Test Purpose and Environment</w:t>
      </w:r>
      <w:bookmarkEnd w:id="3"/>
    </w:p>
    <w:p w14:paraId="3B6E211F" w14:textId="77777777" w:rsidR="00BE18BD" w:rsidRPr="00BE18BD" w:rsidRDefault="00BE18BD" w:rsidP="00BE18BD">
      <w:pPr>
        <w:rPr>
          <w:rFonts w:eastAsia="宋体"/>
        </w:rPr>
      </w:pPr>
      <w:r w:rsidRPr="00BE18BD">
        <w:rPr>
          <w:rFonts w:eastAsia="宋体"/>
        </w:rPr>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0AF97D27" w14:textId="6AEF45BF" w:rsidR="00BE18BD" w:rsidRPr="00BE18BD" w:rsidRDefault="00BE18BD" w:rsidP="00BE18BD">
      <w:pPr>
        <w:rPr>
          <w:rFonts w:eastAsia="宋体"/>
        </w:rPr>
      </w:pPr>
      <w:r w:rsidRPr="00BE18BD">
        <w:rPr>
          <w:rFonts w:eastAsia="宋体"/>
        </w:rPr>
        <w:t xml:space="preserve">The test parameters are given in Tables A.7.5.1.5.1-1, A.7.5.1.5.1-2, </w:t>
      </w:r>
      <w:del w:id="4" w:author="Chen, Delia (NSB - CN/Hangzhou)" w:date="2019-04-01T17:17:00Z">
        <w:r w:rsidRPr="00BE18BD" w:rsidDel="00CF4EBC">
          <w:rPr>
            <w:rFonts w:eastAsia="宋体"/>
          </w:rPr>
          <w:delText xml:space="preserve">and </w:delText>
        </w:r>
      </w:del>
      <w:r w:rsidRPr="00BE18BD">
        <w:rPr>
          <w:rFonts w:eastAsia="宋体"/>
        </w:rPr>
        <w:t>A.7.5.1.5.1-3</w:t>
      </w:r>
      <w:ins w:id="5" w:author="Chen, Delia (NSB - CN/Hangzhou)" w:date="2019-04-01T17:17:00Z">
        <w:r w:rsidR="00CF4EBC">
          <w:rPr>
            <w:rFonts w:eastAsia="宋体"/>
          </w:rPr>
          <w:t>, A.7.5.1.5.1</w:t>
        </w:r>
      </w:ins>
      <w:ins w:id="6" w:author="Chen, Delia (NSB - CN/Hangzhou)" w:date="2019-04-01T17:18:00Z">
        <w:r w:rsidR="00CF4EBC">
          <w:rPr>
            <w:rFonts w:eastAsia="宋体"/>
          </w:rPr>
          <w:t>-</w:t>
        </w:r>
      </w:ins>
      <w:ins w:id="7" w:author="Chen, Delia (NSB - CN/Hangzhou)" w:date="2019-04-01T17:17:00Z">
        <w:r w:rsidR="00CF4EBC">
          <w:rPr>
            <w:rFonts w:eastAsia="宋体"/>
          </w:rPr>
          <w:t xml:space="preserve">4 and A.7.5.1.5.1-5 </w:t>
        </w:r>
      </w:ins>
      <w:del w:id="8" w:author="Chen, Delia (NSB - CN/Hangzhou)" w:date="2019-04-01T17:20:00Z">
        <w:r w:rsidRPr="00BE18BD" w:rsidDel="004F5BD3">
          <w:rPr>
            <w:rFonts w:eastAsia="宋体"/>
          </w:rPr>
          <w:delText xml:space="preserve"> </w:delText>
        </w:r>
      </w:del>
      <w:r w:rsidRPr="00BE18BD">
        <w:rPr>
          <w:rFonts w:eastAsia="宋体"/>
        </w:rPr>
        <w:t>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del w:id="9" w:author="Chen, Delia (NSB - CN/Hangzhou)" w:date="2019-03-26T10:44:00Z">
        <w:r w:rsidRPr="00BE18BD" w:rsidDel="00D76AEC">
          <w:rPr>
            <w:rFonts w:eastAsia="宋体"/>
          </w:rPr>
          <w:delText>2</w:delText>
        </w:r>
      </w:del>
      <w:r w:rsidRPr="00BE18BD">
        <w:rPr>
          <w:rFonts w:eastAsia="宋体"/>
        </w:rPr>
        <w:t>.</w:t>
      </w:r>
    </w:p>
    <w:p w14:paraId="2043014F"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53FCDD17" w14:textId="77777777" w:rsidTr="006633E6">
        <w:trPr>
          <w:trHeight w:val="267"/>
          <w:jc w:val="center"/>
        </w:trPr>
        <w:tc>
          <w:tcPr>
            <w:tcW w:w="2265" w:type="dxa"/>
            <w:shd w:val="clear" w:color="auto" w:fill="auto"/>
          </w:tcPr>
          <w:p w14:paraId="4595F9C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259B5AF3"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0F8ED677" w14:textId="77777777" w:rsidTr="006633E6">
        <w:trPr>
          <w:trHeight w:val="270"/>
          <w:jc w:val="center"/>
        </w:trPr>
        <w:tc>
          <w:tcPr>
            <w:tcW w:w="2265" w:type="dxa"/>
            <w:shd w:val="clear" w:color="auto" w:fill="auto"/>
          </w:tcPr>
          <w:p w14:paraId="26BA99C4"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5FA9C8F2"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75C651F1" w14:textId="77777777" w:rsidR="00BE18BD" w:rsidRPr="00BE18BD" w:rsidRDefault="00BE18BD" w:rsidP="00BE18BD">
      <w:pPr>
        <w:spacing w:before="120"/>
        <w:rPr>
          <w:rFonts w:eastAsia="宋体"/>
        </w:rPr>
      </w:pPr>
    </w:p>
    <w:p w14:paraId="54428C07"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D7B8C" w14:paraId="71C98A89" w14:textId="7CE3C63A" w:rsidTr="006633E6">
        <w:trPr>
          <w:trHeight w:val="164"/>
          <w:jc w:val="center"/>
          <w:del w:id="10" w:author="Chen, Delia (NSB - CN/Hangzhou)" w:date="2019-03-26T11:15:00Z"/>
        </w:trPr>
        <w:tc>
          <w:tcPr>
            <w:tcW w:w="1614" w:type="pct"/>
            <w:gridSpan w:val="4"/>
            <w:vMerge w:val="restart"/>
            <w:shd w:val="clear" w:color="auto" w:fill="auto"/>
          </w:tcPr>
          <w:p w14:paraId="1802BD97" w14:textId="778E9AA5" w:rsidR="00BE18BD" w:rsidRPr="00BE18BD" w:rsidDel="008D7B8C" w:rsidRDefault="00BE18BD" w:rsidP="00BE18BD">
            <w:pPr>
              <w:keepNext/>
              <w:keepLines/>
              <w:spacing w:after="0"/>
              <w:jc w:val="center"/>
              <w:rPr>
                <w:del w:id="11" w:author="Chen, Delia (NSB - CN/Hangzhou)" w:date="2019-03-26T11:15:00Z"/>
                <w:rFonts w:ascii="Arial" w:eastAsia="宋体" w:hAnsi="Arial"/>
                <w:b/>
                <w:noProof/>
                <w:sz w:val="18"/>
              </w:rPr>
            </w:pPr>
            <w:del w:id="12" w:author="Chen, Delia (NSB - CN/Hangzhou)" w:date="2019-03-26T11:15:00Z">
              <w:r w:rsidRPr="00BE18BD" w:rsidDel="008D7B8C">
                <w:rPr>
                  <w:rFonts w:ascii="Arial" w:eastAsia="宋体" w:hAnsi="Arial"/>
                  <w:b/>
                  <w:noProof/>
                  <w:sz w:val="18"/>
                </w:rPr>
                <w:delText>Parameter</w:delText>
              </w:r>
            </w:del>
          </w:p>
        </w:tc>
        <w:tc>
          <w:tcPr>
            <w:tcW w:w="318" w:type="pct"/>
            <w:vMerge w:val="restart"/>
            <w:shd w:val="clear" w:color="auto" w:fill="auto"/>
          </w:tcPr>
          <w:p w14:paraId="3C30038D" w14:textId="34CFA70D" w:rsidR="00BE18BD" w:rsidRPr="00BE18BD" w:rsidDel="008D7B8C" w:rsidRDefault="00BE18BD" w:rsidP="00BE18BD">
            <w:pPr>
              <w:keepNext/>
              <w:keepLines/>
              <w:spacing w:after="0"/>
              <w:jc w:val="center"/>
              <w:rPr>
                <w:del w:id="13" w:author="Chen, Delia (NSB - CN/Hangzhou)" w:date="2019-03-26T11:15:00Z"/>
                <w:rFonts w:ascii="Arial" w:eastAsia="宋体" w:hAnsi="Arial"/>
                <w:b/>
                <w:noProof/>
                <w:sz w:val="18"/>
              </w:rPr>
            </w:pPr>
            <w:del w:id="14" w:author="Chen, Delia (NSB - CN/Hangzhou)" w:date="2019-03-26T11:15:00Z">
              <w:r w:rsidRPr="00BE18BD" w:rsidDel="008D7B8C">
                <w:rPr>
                  <w:rFonts w:ascii="Arial" w:eastAsia="宋体" w:hAnsi="Arial"/>
                  <w:b/>
                  <w:noProof/>
                  <w:sz w:val="18"/>
                </w:rPr>
                <w:delText>Unit</w:delText>
              </w:r>
            </w:del>
          </w:p>
        </w:tc>
        <w:tc>
          <w:tcPr>
            <w:tcW w:w="3068" w:type="pct"/>
            <w:gridSpan w:val="2"/>
            <w:shd w:val="clear" w:color="auto" w:fill="auto"/>
          </w:tcPr>
          <w:p w14:paraId="19050CD2" w14:textId="1D4861FC" w:rsidR="00BE18BD" w:rsidRPr="00BE18BD" w:rsidDel="008D7B8C" w:rsidRDefault="00BE18BD" w:rsidP="00BE18BD">
            <w:pPr>
              <w:keepNext/>
              <w:keepLines/>
              <w:spacing w:after="0"/>
              <w:jc w:val="center"/>
              <w:rPr>
                <w:del w:id="15" w:author="Chen, Delia (NSB - CN/Hangzhou)" w:date="2019-03-26T11:15:00Z"/>
                <w:rFonts w:ascii="Arial" w:eastAsia="宋体" w:hAnsi="Arial"/>
                <w:b/>
                <w:noProof/>
                <w:sz w:val="18"/>
              </w:rPr>
            </w:pPr>
            <w:del w:id="16" w:author="Chen, Delia (NSB - CN/Hangzhou)" w:date="2019-03-26T11:15:00Z">
              <w:r w:rsidRPr="00BE18BD" w:rsidDel="008D7B8C">
                <w:rPr>
                  <w:rFonts w:ascii="Arial" w:eastAsia="宋体" w:hAnsi="Arial"/>
                  <w:b/>
                  <w:noProof/>
                  <w:sz w:val="18"/>
                </w:rPr>
                <w:delText>Value</w:delText>
              </w:r>
            </w:del>
          </w:p>
        </w:tc>
      </w:tr>
      <w:tr w:rsidR="00BE18BD" w:rsidRPr="00BE18BD" w:rsidDel="008D7B8C" w14:paraId="39EE9133" w14:textId="52CFD91A" w:rsidTr="006633E6">
        <w:trPr>
          <w:trHeight w:val="403"/>
          <w:jc w:val="center"/>
          <w:del w:id="17" w:author="Chen, Delia (NSB - CN/Hangzhou)" w:date="2019-03-26T11:15:00Z"/>
        </w:trPr>
        <w:tc>
          <w:tcPr>
            <w:tcW w:w="1614" w:type="pct"/>
            <w:gridSpan w:val="4"/>
            <w:vMerge/>
            <w:shd w:val="clear" w:color="auto" w:fill="auto"/>
          </w:tcPr>
          <w:p w14:paraId="5BD49717" w14:textId="49389C6D" w:rsidR="00BE18BD" w:rsidRPr="00BE18BD" w:rsidDel="008D7B8C" w:rsidRDefault="00BE18BD" w:rsidP="00BE18BD">
            <w:pPr>
              <w:keepNext/>
              <w:keepLines/>
              <w:spacing w:after="0"/>
              <w:jc w:val="center"/>
              <w:rPr>
                <w:del w:id="18" w:author="Chen, Delia (NSB - CN/Hangzhou)" w:date="2019-03-26T11:15:00Z"/>
                <w:rFonts w:ascii="Arial" w:eastAsia="宋体" w:hAnsi="Arial"/>
                <w:b/>
                <w:noProof/>
                <w:sz w:val="18"/>
              </w:rPr>
            </w:pPr>
          </w:p>
        </w:tc>
        <w:tc>
          <w:tcPr>
            <w:tcW w:w="318" w:type="pct"/>
            <w:vMerge/>
            <w:shd w:val="clear" w:color="auto" w:fill="auto"/>
          </w:tcPr>
          <w:p w14:paraId="05B527CC" w14:textId="1BD5D718" w:rsidR="00BE18BD" w:rsidRPr="00BE18BD" w:rsidDel="008D7B8C" w:rsidRDefault="00BE18BD" w:rsidP="00BE18BD">
            <w:pPr>
              <w:keepNext/>
              <w:keepLines/>
              <w:spacing w:after="0"/>
              <w:jc w:val="center"/>
              <w:rPr>
                <w:del w:id="19" w:author="Chen, Delia (NSB - CN/Hangzhou)" w:date="2019-03-26T11:15:00Z"/>
                <w:rFonts w:ascii="Arial" w:eastAsia="宋体" w:hAnsi="Arial"/>
                <w:b/>
                <w:noProof/>
                <w:sz w:val="18"/>
              </w:rPr>
            </w:pPr>
          </w:p>
        </w:tc>
        <w:tc>
          <w:tcPr>
            <w:tcW w:w="1534" w:type="pct"/>
            <w:shd w:val="clear" w:color="auto" w:fill="auto"/>
          </w:tcPr>
          <w:p w14:paraId="11C479CE" w14:textId="75A970DB" w:rsidR="00BE18BD" w:rsidRPr="00BE18BD" w:rsidDel="008D7B8C" w:rsidRDefault="00BE18BD" w:rsidP="00BE18BD">
            <w:pPr>
              <w:keepNext/>
              <w:keepLines/>
              <w:spacing w:after="0"/>
              <w:jc w:val="center"/>
              <w:rPr>
                <w:del w:id="20" w:author="Chen, Delia (NSB - CN/Hangzhou)" w:date="2019-03-26T11:15:00Z"/>
                <w:rFonts w:ascii="Arial" w:eastAsia="宋体" w:hAnsi="Arial"/>
                <w:b/>
                <w:noProof/>
                <w:sz w:val="18"/>
              </w:rPr>
            </w:pPr>
            <w:del w:id="21" w:author="Chen, Delia (NSB - CN/Hangzhou)" w:date="2019-03-26T11:15:00Z">
              <w:r w:rsidRPr="00BE18BD" w:rsidDel="008D7B8C">
                <w:rPr>
                  <w:rFonts w:ascii="Arial" w:eastAsia="宋体" w:hAnsi="Arial"/>
                  <w:b/>
                  <w:noProof/>
                  <w:sz w:val="18"/>
                </w:rPr>
                <w:delText>Test 1</w:delText>
              </w:r>
            </w:del>
          </w:p>
        </w:tc>
        <w:tc>
          <w:tcPr>
            <w:tcW w:w="1534" w:type="pct"/>
          </w:tcPr>
          <w:p w14:paraId="39818C42" w14:textId="005B8A28" w:rsidR="00BE18BD" w:rsidRPr="00BE18BD" w:rsidDel="008D7B8C" w:rsidRDefault="00BE18BD" w:rsidP="00BE18BD">
            <w:pPr>
              <w:keepNext/>
              <w:keepLines/>
              <w:spacing w:after="0"/>
              <w:jc w:val="center"/>
              <w:rPr>
                <w:del w:id="22" w:author="Chen, Delia (NSB - CN/Hangzhou)" w:date="2019-03-26T11:15:00Z"/>
                <w:rFonts w:ascii="Arial" w:eastAsia="宋体" w:hAnsi="Arial"/>
                <w:b/>
                <w:noProof/>
                <w:sz w:val="18"/>
              </w:rPr>
            </w:pPr>
            <w:del w:id="23" w:author="Chen, Delia (NSB - CN/Hangzhou)" w:date="2019-03-26T11:15:00Z">
              <w:r w:rsidRPr="00BE18BD" w:rsidDel="008D7B8C">
                <w:rPr>
                  <w:rFonts w:ascii="Arial" w:eastAsia="宋体" w:hAnsi="Arial"/>
                  <w:b/>
                  <w:noProof/>
                  <w:sz w:val="18"/>
                </w:rPr>
                <w:delText>Test 2</w:delText>
              </w:r>
            </w:del>
          </w:p>
        </w:tc>
      </w:tr>
      <w:tr w:rsidR="00BE18BD" w:rsidRPr="00BE18BD" w:rsidDel="008D7B8C" w14:paraId="4F53C940" w14:textId="77369F6C" w:rsidTr="006633E6">
        <w:trPr>
          <w:trHeight w:val="64"/>
          <w:jc w:val="center"/>
          <w:del w:id="24" w:author="Chen, Delia (NSB - CN/Hangzhou)" w:date="2019-03-26T11:15:00Z"/>
        </w:trPr>
        <w:tc>
          <w:tcPr>
            <w:tcW w:w="1614" w:type="pct"/>
            <w:gridSpan w:val="4"/>
            <w:shd w:val="clear" w:color="auto" w:fill="auto"/>
          </w:tcPr>
          <w:p w14:paraId="10452779" w14:textId="0AC8999C" w:rsidR="00BE18BD" w:rsidRPr="00BE18BD" w:rsidDel="008D7B8C" w:rsidRDefault="00BE18BD" w:rsidP="00BE18BD">
            <w:pPr>
              <w:keepNext/>
              <w:keepLines/>
              <w:spacing w:after="0"/>
              <w:rPr>
                <w:del w:id="25" w:author="Chen, Delia (NSB - CN/Hangzhou)" w:date="2019-03-26T11:15:00Z"/>
                <w:rFonts w:ascii="Arial" w:eastAsia="宋体" w:hAnsi="Arial"/>
                <w:noProof/>
                <w:sz w:val="18"/>
              </w:rPr>
            </w:pPr>
            <w:del w:id="26" w:author="Chen, Delia (NSB - CN/Hangzhou)" w:date="2019-03-26T11:15:00Z">
              <w:r w:rsidRPr="00BE18BD" w:rsidDel="008D7B8C">
                <w:rPr>
                  <w:rFonts w:ascii="Arial" w:eastAsia="宋体" w:hAnsi="Arial"/>
                  <w:noProof/>
                  <w:sz w:val="18"/>
                </w:rPr>
                <w:delText xml:space="preserve">Active PCell </w:delText>
              </w:r>
            </w:del>
          </w:p>
        </w:tc>
        <w:tc>
          <w:tcPr>
            <w:tcW w:w="318" w:type="pct"/>
            <w:shd w:val="clear" w:color="auto" w:fill="auto"/>
          </w:tcPr>
          <w:p w14:paraId="48080D8C" w14:textId="4CB9AB65" w:rsidR="00BE18BD" w:rsidRPr="00BE18BD" w:rsidDel="008D7B8C" w:rsidRDefault="00BE18BD" w:rsidP="00BE18BD">
            <w:pPr>
              <w:keepNext/>
              <w:keepLines/>
              <w:spacing w:after="0"/>
              <w:jc w:val="center"/>
              <w:rPr>
                <w:del w:id="27" w:author="Chen, Delia (NSB - CN/Hangzhou)" w:date="2019-03-26T11:15:00Z"/>
                <w:rFonts w:ascii="Arial" w:eastAsia="宋体" w:hAnsi="Arial"/>
                <w:noProof/>
                <w:sz w:val="18"/>
              </w:rPr>
            </w:pPr>
          </w:p>
        </w:tc>
        <w:tc>
          <w:tcPr>
            <w:tcW w:w="1534" w:type="pct"/>
            <w:shd w:val="clear" w:color="auto" w:fill="auto"/>
          </w:tcPr>
          <w:p w14:paraId="77FC7D5C" w14:textId="09F1249A" w:rsidR="00BE18BD" w:rsidRPr="00BE18BD" w:rsidDel="008D7B8C" w:rsidRDefault="00BE18BD" w:rsidP="00BE18BD">
            <w:pPr>
              <w:keepNext/>
              <w:keepLines/>
              <w:spacing w:after="0"/>
              <w:jc w:val="center"/>
              <w:rPr>
                <w:del w:id="28" w:author="Chen, Delia (NSB - CN/Hangzhou)" w:date="2019-03-26T11:15:00Z"/>
                <w:rFonts w:ascii="Arial" w:eastAsia="宋体" w:hAnsi="Arial"/>
                <w:noProof/>
                <w:sz w:val="18"/>
              </w:rPr>
            </w:pPr>
            <w:del w:id="29" w:author="Chen, Delia (NSB - CN/Hangzhou)" w:date="2019-03-26T11:15:00Z">
              <w:r w:rsidRPr="00BE18BD" w:rsidDel="008D7B8C">
                <w:rPr>
                  <w:rFonts w:ascii="Arial" w:eastAsia="宋体" w:hAnsi="Arial"/>
                  <w:noProof/>
                  <w:sz w:val="18"/>
                </w:rPr>
                <w:delText>Cell 1</w:delText>
              </w:r>
            </w:del>
          </w:p>
        </w:tc>
        <w:tc>
          <w:tcPr>
            <w:tcW w:w="1534" w:type="pct"/>
          </w:tcPr>
          <w:p w14:paraId="2C6239E5" w14:textId="0315D26F" w:rsidR="00BE18BD" w:rsidRPr="00BE18BD" w:rsidDel="008D7B8C" w:rsidRDefault="00BE18BD" w:rsidP="00BE18BD">
            <w:pPr>
              <w:keepNext/>
              <w:keepLines/>
              <w:spacing w:after="0"/>
              <w:jc w:val="center"/>
              <w:rPr>
                <w:del w:id="30" w:author="Chen, Delia (NSB - CN/Hangzhou)" w:date="2019-03-26T11:15:00Z"/>
                <w:rFonts w:ascii="Arial" w:eastAsia="宋体" w:hAnsi="Arial"/>
                <w:noProof/>
                <w:sz w:val="18"/>
              </w:rPr>
            </w:pPr>
            <w:del w:id="31" w:author="Chen, Delia (NSB - CN/Hangzhou)" w:date="2019-03-26T11:15:00Z">
              <w:r w:rsidRPr="00BE18BD" w:rsidDel="008D7B8C">
                <w:rPr>
                  <w:rFonts w:ascii="Arial" w:eastAsia="宋体" w:hAnsi="Arial"/>
                  <w:noProof/>
                  <w:sz w:val="18"/>
                </w:rPr>
                <w:delText>Cell 1</w:delText>
              </w:r>
            </w:del>
          </w:p>
        </w:tc>
      </w:tr>
      <w:tr w:rsidR="00BE18BD" w:rsidRPr="00BE18BD" w:rsidDel="008D7B8C" w14:paraId="3A88C8DB" w14:textId="0D235183" w:rsidTr="006633E6">
        <w:trPr>
          <w:trHeight w:val="164"/>
          <w:jc w:val="center"/>
          <w:del w:id="32" w:author="Chen, Delia (NSB - CN/Hangzhou)" w:date="2019-03-26T11:15:00Z"/>
        </w:trPr>
        <w:tc>
          <w:tcPr>
            <w:tcW w:w="1614" w:type="pct"/>
            <w:gridSpan w:val="4"/>
            <w:shd w:val="clear" w:color="auto" w:fill="auto"/>
          </w:tcPr>
          <w:p w14:paraId="5C5C8BE4" w14:textId="058EEDCC" w:rsidR="00BE18BD" w:rsidRPr="00BE18BD" w:rsidDel="008D7B8C" w:rsidRDefault="00BE18BD" w:rsidP="00BE18BD">
            <w:pPr>
              <w:keepNext/>
              <w:keepLines/>
              <w:spacing w:after="0"/>
              <w:rPr>
                <w:del w:id="33" w:author="Chen, Delia (NSB - CN/Hangzhou)" w:date="2019-03-26T11:15:00Z"/>
                <w:rFonts w:ascii="Arial" w:eastAsia="宋体" w:hAnsi="Arial"/>
                <w:noProof/>
                <w:sz w:val="18"/>
              </w:rPr>
            </w:pPr>
            <w:del w:id="34" w:author="Chen, Delia (NSB - CN/Hangzhou)" w:date="2019-03-26T11:15:00Z">
              <w:r w:rsidRPr="00BE18BD" w:rsidDel="008D7B8C">
                <w:rPr>
                  <w:rFonts w:ascii="Arial" w:eastAsia="宋体" w:hAnsi="Arial"/>
                  <w:noProof/>
                  <w:sz w:val="18"/>
                </w:rPr>
                <w:delText>RF Channel Number</w:delText>
              </w:r>
            </w:del>
          </w:p>
        </w:tc>
        <w:tc>
          <w:tcPr>
            <w:tcW w:w="318" w:type="pct"/>
            <w:shd w:val="clear" w:color="auto" w:fill="auto"/>
          </w:tcPr>
          <w:p w14:paraId="656F9C64" w14:textId="57456361" w:rsidR="00BE18BD" w:rsidRPr="00BE18BD" w:rsidDel="008D7B8C" w:rsidRDefault="00BE18BD" w:rsidP="00BE18BD">
            <w:pPr>
              <w:keepNext/>
              <w:keepLines/>
              <w:spacing w:after="0"/>
              <w:jc w:val="center"/>
              <w:rPr>
                <w:del w:id="35" w:author="Chen, Delia (NSB - CN/Hangzhou)" w:date="2019-03-26T11:15:00Z"/>
                <w:rFonts w:ascii="Arial" w:eastAsia="宋体" w:hAnsi="Arial"/>
                <w:noProof/>
                <w:sz w:val="18"/>
              </w:rPr>
            </w:pPr>
          </w:p>
        </w:tc>
        <w:tc>
          <w:tcPr>
            <w:tcW w:w="1534" w:type="pct"/>
            <w:shd w:val="clear" w:color="auto" w:fill="auto"/>
          </w:tcPr>
          <w:p w14:paraId="05CF9E1F" w14:textId="1C0269E4" w:rsidR="00BE18BD" w:rsidRPr="00BE18BD" w:rsidDel="008D7B8C" w:rsidRDefault="00BE18BD" w:rsidP="00BE18BD">
            <w:pPr>
              <w:keepNext/>
              <w:keepLines/>
              <w:spacing w:after="0"/>
              <w:jc w:val="center"/>
              <w:rPr>
                <w:del w:id="36" w:author="Chen, Delia (NSB - CN/Hangzhou)" w:date="2019-03-26T11:15:00Z"/>
                <w:rFonts w:ascii="Arial" w:eastAsia="宋体" w:hAnsi="Arial"/>
                <w:noProof/>
                <w:sz w:val="18"/>
              </w:rPr>
            </w:pPr>
            <w:del w:id="37" w:author="Chen, Delia (NSB - CN/Hangzhou)" w:date="2019-03-26T11:15:00Z">
              <w:r w:rsidRPr="00BE18BD" w:rsidDel="008D7B8C">
                <w:rPr>
                  <w:rFonts w:ascii="Arial" w:eastAsia="宋体" w:hAnsi="Arial"/>
                  <w:noProof/>
                  <w:sz w:val="18"/>
                </w:rPr>
                <w:delText>1</w:delText>
              </w:r>
            </w:del>
          </w:p>
        </w:tc>
        <w:tc>
          <w:tcPr>
            <w:tcW w:w="1534" w:type="pct"/>
          </w:tcPr>
          <w:p w14:paraId="08F1AD0F" w14:textId="23A507A7" w:rsidR="00BE18BD" w:rsidRPr="00BE18BD" w:rsidDel="008D7B8C" w:rsidRDefault="00BE18BD" w:rsidP="00BE18BD">
            <w:pPr>
              <w:keepNext/>
              <w:keepLines/>
              <w:spacing w:after="0"/>
              <w:jc w:val="center"/>
              <w:rPr>
                <w:del w:id="38" w:author="Chen, Delia (NSB - CN/Hangzhou)" w:date="2019-03-26T11:15:00Z"/>
                <w:rFonts w:ascii="Arial" w:eastAsia="宋体" w:hAnsi="Arial"/>
                <w:noProof/>
                <w:sz w:val="18"/>
              </w:rPr>
            </w:pPr>
            <w:del w:id="39" w:author="Chen, Delia (NSB - CN/Hangzhou)" w:date="2019-03-26T11:15:00Z">
              <w:r w:rsidRPr="00BE18BD" w:rsidDel="008D7B8C">
                <w:rPr>
                  <w:rFonts w:ascii="Arial" w:eastAsia="宋体" w:hAnsi="Arial"/>
                  <w:noProof/>
                  <w:sz w:val="18"/>
                </w:rPr>
                <w:delText>1</w:delText>
              </w:r>
            </w:del>
          </w:p>
        </w:tc>
      </w:tr>
      <w:tr w:rsidR="00BE18BD" w:rsidRPr="00BE18BD" w:rsidDel="008D7B8C" w14:paraId="20ADD310" w14:textId="1A96DF19" w:rsidTr="006633E6">
        <w:trPr>
          <w:trHeight w:val="164"/>
          <w:jc w:val="center"/>
          <w:del w:id="40" w:author="Chen, Delia (NSB - CN/Hangzhou)" w:date="2019-03-26T11:15:00Z"/>
        </w:trPr>
        <w:tc>
          <w:tcPr>
            <w:tcW w:w="807" w:type="pct"/>
            <w:gridSpan w:val="3"/>
            <w:shd w:val="clear" w:color="auto" w:fill="auto"/>
          </w:tcPr>
          <w:p w14:paraId="2C8E3A13" w14:textId="138F67E3" w:rsidR="00BE18BD" w:rsidRPr="00BE18BD" w:rsidDel="008D7B8C" w:rsidRDefault="00BE18BD" w:rsidP="00BE18BD">
            <w:pPr>
              <w:keepNext/>
              <w:keepLines/>
              <w:spacing w:after="0"/>
              <w:rPr>
                <w:del w:id="41" w:author="Chen, Delia (NSB - CN/Hangzhou)" w:date="2019-03-26T11:15:00Z"/>
                <w:rFonts w:ascii="Arial" w:eastAsia="宋体" w:hAnsi="Arial"/>
                <w:noProof/>
                <w:sz w:val="18"/>
              </w:rPr>
            </w:pPr>
            <w:del w:id="42" w:author="Chen, Delia (NSB - CN/Hangzhou)" w:date="2019-03-26T11:15:00Z">
              <w:r w:rsidRPr="00BE18BD" w:rsidDel="008D7B8C">
                <w:rPr>
                  <w:rFonts w:ascii="Arial" w:eastAsia="宋体" w:hAnsi="Arial"/>
                  <w:noProof/>
                  <w:sz w:val="18"/>
                  <w:lang w:val="it-IT"/>
                </w:rPr>
                <w:delText>Duplex mode</w:delText>
              </w:r>
            </w:del>
          </w:p>
        </w:tc>
        <w:tc>
          <w:tcPr>
            <w:tcW w:w="807" w:type="pct"/>
            <w:shd w:val="clear" w:color="auto" w:fill="auto"/>
          </w:tcPr>
          <w:p w14:paraId="6756AD70" w14:textId="7FBC74C9" w:rsidR="00BE18BD" w:rsidRPr="00BE18BD" w:rsidDel="008D7B8C" w:rsidRDefault="00BE18BD" w:rsidP="00BE18BD">
            <w:pPr>
              <w:keepNext/>
              <w:keepLines/>
              <w:spacing w:after="0"/>
              <w:rPr>
                <w:del w:id="43" w:author="Chen, Delia (NSB - CN/Hangzhou)" w:date="2019-03-26T11:15:00Z"/>
                <w:rFonts w:ascii="Arial" w:eastAsia="宋体" w:hAnsi="Arial"/>
                <w:noProof/>
                <w:sz w:val="18"/>
              </w:rPr>
            </w:pPr>
            <w:del w:id="4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34886EB" w14:textId="7BD943D1" w:rsidR="00BE18BD" w:rsidRPr="00BE18BD" w:rsidDel="008D7B8C" w:rsidRDefault="00BE18BD" w:rsidP="00BE18BD">
            <w:pPr>
              <w:keepNext/>
              <w:keepLines/>
              <w:spacing w:after="0"/>
              <w:jc w:val="center"/>
              <w:rPr>
                <w:del w:id="45" w:author="Chen, Delia (NSB - CN/Hangzhou)" w:date="2019-03-26T11:15:00Z"/>
                <w:rFonts w:ascii="Arial" w:eastAsia="宋体" w:hAnsi="Arial"/>
                <w:noProof/>
                <w:sz w:val="18"/>
              </w:rPr>
            </w:pPr>
          </w:p>
        </w:tc>
        <w:tc>
          <w:tcPr>
            <w:tcW w:w="1534" w:type="pct"/>
            <w:shd w:val="clear" w:color="auto" w:fill="auto"/>
          </w:tcPr>
          <w:p w14:paraId="106CA80F" w14:textId="590BB26B" w:rsidR="00BE18BD" w:rsidRPr="00BE18BD" w:rsidDel="008D7B8C" w:rsidRDefault="00BE18BD" w:rsidP="00BE18BD">
            <w:pPr>
              <w:keepNext/>
              <w:keepLines/>
              <w:spacing w:after="0"/>
              <w:jc w:val="center"/>
              <w:rPr>
                <w:del w:id="46" w:author="Chen, Delia (NSB - CN/Hangzhou)" w:date="2019-03-26T11:15:00Z"/>
                <w:rFonts w:ascii="Arial" w:eastAsia="宋体" w:hAnsi="Arial"/>
                <w:noProof/>
                <w:sz w:val="18"/>
              </w:rPr>
            </w:pPr>
            <w:del w:id="47" w:author="Chen, Delia (NSB - CN/Hangzhou)" w:date="2019-03-26T11:15:00Z">
              <w:r w:rsidRPr="00BE18BD" w:rsidDel="008D7B8C">
                <w:rPr>
                  <w:rFonts w:ascii="Arial" w:eastAsia="宋体" w:hAnsi="Arial"/>
                  <w:noProof/>
                  <w:sz w:val="18"/>
                </w:rPr>
                <w:delText>TDD</w:delText>
              </w:r>
            </w:del>
          </w:p>
        </w:tc>
        <w:tc>
          <w:tcPr>
            <w:tcW w:w="1534" w:type="pct"/>
          </w:tcPr>
          <w:p w14:paraId="33781441" w14:textId="30C898B3" w:rsidR="00BE18BD" w:rsidRPr="00BE18BD" w:rsidDel="008D7B8C" w:rsidRDefault="00BE18BD" w:rsidP="00BE18BD">
            <w:pPr>
              <w:keepNext/>
              <w:keepLines/>
              <w:spacing w:after="0"/>
              <w:jc w:val="center"/>
              <w:rPr>
                <w:del w:id="48" w:author="Chen, Delia (NSB - CN/Hangzhou)" w:date="2019-03-26T11:15:00Z"/>
                <w:rFonts w:ascii="Arial" w:eastAsia="宋体" w:hAnsi="Arial"/>
                <w:noProof/>
                <w:sz w:val="18"/>
              </w:rPr>
            </w:pPr>
            <w:del w:id="49" w:author="Chen, Delia (NSB - CN/Hangzhou)" w:date="2019-03-26T11:15:00Z">
              <w:r w:rsidRPr="00BE18BD" w:rsidDel="008D7B8C">
                <w:rPr>
                  <w:rFonts w:ascii="Arial" w:eastAsia="宋体" w:hAnsi="Arial"/>
                  <w:noProof/>
                  <w:sz w:val="18"/>
                </w:rPr>
                <w:delText>TDD</w:delText>
              </w:r>
            </w:del>
          </w:p>
        </w:tc>
      </w:tr>
      <w:tr w:rsidR="00BE18BD" w:rsidRPr="00BE18BD" w:rsidDel="008D7B8C" w14:paraId="394BA546" w14:textId="289BF609" w:rsidTr="006633E6">
        <w:trPr>
          <w:trHeight w:val="164"/>
          <w:jc w:val="center"/>
          <w:del w:id="50" w:author="Chen, Delia (NSB - CN/Hangzhou)" w:date="2019-03-26T11:15:00Z"/>
        </w:trPr>
        <w:tc>
          <w:tcPr>
            <w:tcW w:w="807" w:type="pct"/>
            <w:gridSpan w:val="3"/>
            <w:shd w:val="clear" w:color="auto" w:fill="auto"/>
          </w:tcPr>
          <w:p w14:paraId="4786D14C" w14:textId="28F99448" w:rsidR="00BE18BD" w:rsidRPr="00BE18BD" w:rsidDel="008D7B8C" w:rsidRDefault="00BE18BD" w:rsidP="00BE18BD">
            <w:pPr>
              <w:keepNext/>
              <w:keepLines/>
              <w:spacing w:after="0"/>
              <w:rPr>
                <w:del w:id="51" w:author="Chen, Delia (NSB - CN/Hangzhou)" w:date="2019-03-26T11:15:00Z"/>
                <w:rFonts w:ascii="Arial" w:eastAsia="宋体" w:hAnsi="Arial"/>
                <w:noProof/>
                <w:sz w:val="18"/>
                <w:lang w:val="it-IT"/>
              </w:rPr>
            </w:pPr>
            <w:del w:id="52" w:author="Chen, Delia (NSB - CN/Hangzhou)" w:date="2019-03-26T11:15:00Z">
              <w:r w:rsidRPr="00BE18BD" w:rsidDel="008D7B8C">
                <w:rPr>
                  <w:rFonts w:ascii="Arial" w:eastAsia="宋体" w:hAnsi="Arial"/>
                  <w:noProof/>
                  <w:sz w:val="18"/>
                  <w:lang w:val="it-IT"/>
                </w:rPr>
                <w:delText>TDD Configuration</w:delText>
              </w:r>
            </w:del>
          </w:p>
        </w:tc>
        <w:tc>
          <w:tcPr>
            <w:tcW w:w="807" w:type="pct"/>
            <w:shd w:val="clear" w:color="auto" w:fill="auto"/>
          </w:tcPr>
          <w:p w14:paraId="1A182B33" w14:textId="09BA4B9A" w:rsidR="00BE18BD" w:rsidRPr="00BE18BD" w:rsidDel="008D7B8C" w:rsidRDefault="00BE18BD" w:rsidP="00BE18BD">
            <w:pPr>
              <w:keepNext/>
              <w:keepLines/>
              <w:spacing w:after="0"/>
              <w:rPr>
                <w:del w:id="53" w:author="Chen, Delia (NSB - CN/Hangzhou)" w:date="2019-03-26T11:15:00Z"/>
                <w:rFonts w:ascii="Arial" w:eastAsia="宋体" w:hAnsi="Arial"/>
                <w:noProof/>
                <w:sz w:val="18"/>
                <w:lang w:val="it-IT"/>
              </w:rPr>
            </w:pPr>
            <w:del w:id="5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2C3E0E28" w14:textId="4AF30453" w:rsidR="00BE18BD" w:rsidRPr="00BE18BD" w:rsidDel="008D7B8C" w:rsidRDefault="00BE18BD" w:rsidP="00BE18BD">
            <w:pPr>
              <w:keepNext/>
              <w:keepLines/>
              <w:spacing w:after="0"/>
              <w:jc w:val="center"/>
              <w:rPr>
                <w:del w:id="55" w:author="Chen, Delia (NSB - CN/Hangzhou)" w:date="2019-03-26T11:15:00Z"/>
                <w:rFonts w:ascii="Arial" w:eastAsia="宋体" w:hAnsi="Arial"/>
                <w:noProof/>
                <w:sz w:val="18"/>
              </w:rPr>
            </w:pPr>
          </w:p>
        </w:tc>
        <w:tc>
          <w:tcPr>
            <w:tcW w:w="1534" w:type="pct"/>
            <w:shd w:val="clear" w:color="auto" w:fill="auto"/>
          </w:tcPr>
          <w:p w14:paraId="63B1EB12" w14:textId="67F9B286" w:rsidR="00BE18BD" w:rsidRPr="00BE18BD" w:rsidDel="008D7B8C" w:rsidRDefault="00BE18BD" w:rsidP="00BE18BD">
            <w:pPr>
              <w:keepNext/>
              <w:keepLines/>
              <w:spacing w:after="0"/>
              <w:jc w:val="center"/>
              <w:rPr>
                <w:del w:id="56" w:author="Chen, Delia (NSB - CN/Hangzhou)" w:date="2019-03-26T11:15:00Z"/>
                <w:rFonts w:ascii="Arial" w:eastAsia="宋体" w:hAnsi="Arial"/>
                <w:noProof/>
                <w:sz w:val="18"/>
              </w:rPr>
            </w:pPr>
            <w:del w:id="57" w:author="Chen, Delia (NSB - CN/Hangzhou)" w:date="2019-03-26T11:15:00Z">
              <w:r w:rsidRPr="00BE18BD" w:rsidDel="008D7B8C">
                <w:rPr>
                  <w:rFonts w:ascii="Arial" w:eastAsia="宋体" w:hAnsi="Arial"/>
                  <w:noProof/>
                  <w:sz w:val="18"/>
                </w:rPr>
                <w:delText>[TDDConf.3.1]</w:delText>
              </w:r>
            </w:del>
          </w:p>
        </w:tc>
        <w:tc>
          <w:tcPr>
            <w:tcW w:w="1534" w:type="pct"/>
          </w:tcPr>
          <w:p w14:paraId="3B9409E0" w14:textId="7142BEBB" w:rsidR="00BE18BD" w:rsidRPr="00BE18BD" w:rsidDel="008D7B8C" w:rsidRDefault="00BE18BD" w:rsidP="00BE18BD">
            <w:pPr>
              <w:keepNext/>
              <w:keepLines/>
              <w:spacing w:after="0"/>
              <w:jc w:val="center"/>
              <w:rPr>
                <w:del w:id="58" w:author="Chen, Delia (NSB - CN/Hangzhou)" w:date="2019-03-26T11:15:00Z"/>
                <w:rFonts w:ascii="Arial" w:eastAsia="宋体" w:hAnsi="Arial"/>
                <w:noProof/>
                <w:sz w:val="18"/>
              </w:rPr>
            </w:pPr>
            <w:del w:id="59" w:author="Chen, Delia (NSB - CN/Hangzhou)" w:date="2019-03-26T11:15:00Z">
              <w:r w:rsidRPr="00BE18BD" w:rsidDel="008D7B8C">
                <w:rPr>
                  <w:rFonts w:ascii="Arial" w:eastAsia="宋体" w:hAnsi="Arial"/>
                  <w:noProof/>
                  <w:sz w:val="18"/>
                </w:rPr>
                <w:delText>[TDDConf.3.1]</w:delText>
              </w:r>
            </w:del>
          </w:p>
        </w:tc>
      </w:tr>
      <w:tr w:rsidR="00BE18BD" w:rsidRPr="00BE18BD" w:rsidDel="008D7B8C" w14:paraId="72215710" w14:textId="776C665B" w:rsidTr="006633E6">
        <w:trPr>
          <w:trHeight w:val="424"/>
          <w:jc w:val="center"/>
          <w:del w:id="60" w:author="Chen, Delia (NSB - CN/Hangzhou)" w:date="2019-03-26T11:15:00Z"/>
        </w:trPr>
        <w:tc>
          <w:tcPr>
            <w:tcW w:w="807" w:type="pct"/>
            <w:gridSpan w:val="3"/>
            <w:shd w:val="clear" w:color="auto" w:fill="auto"/>
          </w:tcPr>
          <w:p w14:paraId="26105289" w14:textId="1748E59D" w:rsidR="00BE18BD" w:rsidRPr="00BE18BD" w:rsidDel="008D7B8C" w:rsidRDefault="00BE18BD" w:rsidP="00BE18BD">
            <w:pPr>
              <w:keepNext/>
              <w:keepLines/>
              <w:spacing w:after="0"/>
              <w:rPr>
                <w:del w:id="61" w:author="Chen, Delia (NSB - CN/Hangzhou)" w:date="2019-03-26T11:15:00Z"/>
                <w:rFonts w:ascii="Arial" w:eastAsia="宋体" w:hAnsi="Arial"/>
                <w:noProof/>
                <w:sz w:val="18"/>
                <w:lang w:val="it-IT"/>
              </w:rPr>
            </w:pPr>
            <w:del w:id="62" w:author="Chen, Delia (NSB - CN/Hangzhou)" w:date="2019-03-26T11:15:00Z">
              <w:r w:rsidRPr="00BE18BD" w:rsidDel="008D7B8C">
                <w:rPr>
                  <w:rFonts w:ascii="Arial" w:eastAsia="宋体" w:hAnsi="Arial"/>
                  <w:noProof/>
                  <w:sz w:val="18"/>
                </w:rPr>
                <w:delText>CORESET Reference Channel</w:delText>
              </w:r>
            </w:del>
          </w:p>
        </w:tc>
        <w:tc>
          <w:tcPr>
            <w:tcW w:w="807" w:type="pct"/>
            <w:shd w:val="clear" w:color="auto" w:fill="auto"/>
          </w:tcPr>
          <w:p w14:paraId="5B3B1F05" w14:textId="629D6478" w:rsidR="00BE18BD" w:rsidRPr="00BE18BD" w:rsidDel="008D7B8C" w:rsidRDefault="00BE18BD" w:rsidP="00BE18BD">
            <w:pPr>
              <w:keepNext/>
              <w:keepLines/>
              <w:spacing w:after="0"/>
              <w:rPr>
                <w:del w:id="63" w:author="Chen, Delia (NSB - CN/Hangzhou)" w:date="2019-03-26T11:15:00Z"/>
                <w:rFonts w:ascii="Arial" w:eastAsia="宋体" w:hAnsi="Arial"/>
                <w:noProof/>
                <w:sz w:val="18"/>
                <w:lang w:val="it-IT"/>
              </w:rPr>
            </w:pPr>
            <w:del w:id="6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621E713" w14:textId="4B24356C" w:rsidR="00BE18BD" w:rsidRPr="00BE18BD" w:rsidDel="008D7B8C" w:rsidRDefault="00BE18BD" w:rsidP="00BE18BD">
            <w:pPr>
              <w:keepNext/>
              <w:keepLines/>
              <w:spacing w:after="0"/>
              <w:jc w:val="center"/>
              <w:rPr>
                <w:del w:id="65" w:author="Chen, Delia (NSB - CN/Hangzhou)" w:date="2019-03-26T11:15:00Z"/>
                <w:rFonts w:ascii="Arial" w:eastAsia="宋体" w:hAnsi="Arial"/>
                <w:noProof/>
                <w:sz w:val="18"/>
                <w:lang w:val="it-IT"/>
              </w:rPr>
            </w:pPr>
          </w:p>
        </w:tc>
        <w:tc>
          <w:tcPr>
            <w:tcW w:w="1534" w:type="pct"/>
            <w:shd w:val="clear" w:color="auto" w:fill="auto"/>
          </w:tcPr>
          <w:p w14:paraId="5DAA78BA" w14:textId="08A33689" w:rsidR="00BE18BD" w:rsidRPr="00BE18BD" w:rsidDel="008D7B8C" w:rsidRDefault="00BE18BD" w:rsidP="00BE18BD">
            <w:pPr>
              <w:keepNext/>
              <w:keepLines/>
              <w:spacing w:after="0"/>
              <w:jc w:val="center"/>
              <w:rPr>
                <w:del w:id="66" w:author="Chen, Delia (NSB - CN/Hangzhou)" w:date="2019-03-26T11:15:00Z"/>
                <w:rFonts w:ascii="Arial" w:eastAsia="宋体" w:hAnsi="Arial"/>
                <w:noProof/>
                <w:sz w:val="18"/>
              </w:rPr>
            </w:pPr>
            <w:del w:id="67" w:author="Chen, Delia (NSB - CN/Hangzhou)" w:date="2019-03-26T11:15:00Z">
              <w:r w:rsidRPr="00BE18BD" w:rsidDel="008D7B8C">
                <w:rPr>
                  <w:rFonts w:ascii="Arial" w:eastAsia="宋体" w:hAnsi="Arial"/>
                  <w:noProof/>
                  <w:sz w:val="18"/>
                </w:rPr>
                <w:delText xml:space="preserve">[CR. 3.1 TDD] </w:delText>
              </w:r>
            </w:del>
          </w:p>
        </w:tc>
        <w:tc>
          <w:tcPr>
            <w:tcW w:w="1534" w:type="pct"/>
          </w:tcPr>
          <w:p w14:paraId="6FE65394" w14:textId="786FE335" w:rsidR="00BE18BD" w:rsidRPr="00BE18BD" w:rsidDel="008D7B8C" w:rsidRDefault="00BE18BD" w:rsidP="00BE18BD">
            <w:pPr>
              <w:keepNext/>
              <w:keepLines/>
              <w:spacing w:after="0"/>
              <w:jc w:val="center"/>
              <w:rPr>
                <w:del w:id="68" w:author="Chen, Delia (NSB - CN/Hangzhou)" w:date="2019-03-26T11:15:00Z"/>
                <w:rFonts w:ascii="Arial" w:eastAsia="宋体" w:hAnsi="Arial"/>
                <w:noProof/>
                <w:sz w:val="18"/>
              </w:rPr>
            </w:pPr>
            <w:del w:id="69" w:author="Chen, Delia (NSB - CN/Hangzhou)" w:date="2019-03-26T11:15:00Z">
              <w:r w:rsidRPr="00BE18BD" w:rsidDel="008D7B8C">
                <w:rPr>
                  <w:rFonts w:ascii="Arial" w:eastAsia="宋体" w:hAnsi="Arial"/>
                  <w:noProof/>
                  <w:sz w:val="18"/>
                </w:rPr>
                <w:delText xml:space="preserve">[CR. 3.1 TDD] </w:delText>
              </w:r>
            </w:del>
          </w:p>
        </w:tc>
      </w:tr>
      <w:tr w:rsidR="00BE18BD" w:rsidRPr="00BE18BD" w:rsidDel="008D7B8C" w14:paraId="7041F310" w14:textId="43D378A0" w:rsidTr="006633E6">
        <w:trPr>
          <w:trHeight w:val="424"/>
          <w:jc w:val="center"/>
          <w:del w:id="70" w:author="Chen, Delia (NSB - CN/Hangzhou)" w:date="2019-03-26T11:15:00Z"/>
        </w:trPr>
        <w:tc>
          <w:tcPr>
            <w:tcW w:w="807" w:type="pct"/>
            <w:gridSpan w:val="3"/>
            <w:shd w:val="clear" w:color="auto" w:fill="auto"/>
          </w:tcPr>
          <w:p w14:paraId="0415FC39" w14:textId="149FA5E0" w:rsidR="00BE18BD" w:rsidRPr="00BE18BD" w:rsidDel="008D7B8C" w:rsidRDefault="00BE18BD" w:rsidP="00BE18BD">
            <w:pPr>
              <w:keepNext/>
              <w:keepLines/>
              <w:spacing w:after="0"/>
              <w:rPr>
                <w:del w:id="71" w:author="Chen, Delia (NSB - CN/Hangzhou)" w:date="2019-03-26T11:15:00Z"/>
                <w:rFonts w:ascii="Arial" w:eastAsia="宋体" w:hAnsi="Arial"/>
                <w:noProof/>
                <w:sz w:val="18"/>
              </w:rPr>
            </w:pPr>
            <w:del w:id="72" w:author="Chen, Delia (NSB - CN/Hangzhou)" w:date="2019-03-26T11:15:00Z">
              <w:r w:rsidRPr="00BE18BD" w:rsidDel="008D7B8C">
                <w:rPr>
                  <w:rFonts w:ascii="Arial" w:eastAsia="宋体" w:hAnsi="Arial"/>
                  <w:noProof/>
                  <w:sz w:val="18"/>
                </w:rPr>
                <w:delText>SSB Configuration</w:delText>
              </w:r>
            </w:del>
          </w:p>
        </w:tc>
        <w:tc>
          <w:tcPr>
            <w:tcW w:w="807" w:type="pct"/>
            <w:shd w:val="clear" w:color="auto" w:fill="auto"/>
          </w:tcPr>
          <w:p w14:paraId="5A79D07A" w14:textId="4BAB3CBE" w:rsidR="00BE18BD" w:rsidRPr="00BE18BD" w:rsidDel="008D7B8C" w:rsidRDefault="00BE18BD" w:rsidP="00BE18BD">
            <w:pPr>
              <w:keepNext/>
              <w:keepLines/>
              <w:spacing w:after="0"/>
              <w:rPr>
                <w:del w:id="73" w:author="Chen, Delia (NSB - CN/Hangzhou)" w:date="2019-03-26T11:15:00Z"/>
                <w:rFonts w:ascii="Arial" w:eastAsia="宋体" w:hAnsi="Arial"/>
                <w:noProof/>
                <w:sz w:val="18"/>
                <w:lang w:val="it-IT"/>
              </w:rPr>
            </w:pPr>
            <w:del w:id="7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0E3FB3E3" w14:textId="034631F9" w:rsidR="00BE18BD" w:rsidRPr="00BE18BD" w:rsidDel="008D7B8C" w:rsidRDefault="00BE18BD" w:rsidP="00BE18BD">
            <w:pPr>
              <w:keepNext/>
              <w:keepLines/>
              <w:spacing w:after="0"/>
              <w:jc w:val="center"/>
              <w:rPr>
                <w:del w:id="75" w:author="Chen, Delia (NSB - CN/Hangzhou)" w:date="2019-03-26T11:15:00Z"/>
                <w:rFonts w:ascii="Arial" w:eastAsia="宋体" w:hAnsi="Arial"/>
                <w:noProof/>
                <w:sz w:val="18"/>
                <w:lang w:val="it-IT"/>
              </w:rPr>
            </w:pPr>
          </w:p>
        </w:tc>
        <w:tc>
          <w:tcPr>
            <w:tcW w:w="1534" w:type="pct"/>
            <w:shd w:val="clear" w:color="auto" w:fill="auto"/>
          </w:tcPr>
          <w:p w14:paraId="3CE4BD98" w14:textId="36F7D4FB" w:rsidR="00BE18BD" w:rsidRPr="00BE18BD" w:rsidDel="008D7B8C" w:rsidRDefault="00BE18BD" w:rsidP="00BE18BD">
            <w:pPr>
              <w:keepNext/>
              <w:keepLines/>
              <w:spacing w:after="0"/>
              <w:jc w:val="center"/>
              <w:rPr>
                <w:del w:id="76" w:author="Chen, Delia (NSB - CN/Hangzhou)" w:date="2019-03-26T11:15:00Z"/>
                <w:rFonts w:ascii="Arial" w:eastAsia="宋体" w:hAnsi="Arial"/>
                <w:noProof/>
                <w:sz w:val="18"/>
              </w:rPr>
            </w:pPr>
            <w:del w:id="77" w:author="Chen, Delia (NSB - CN/Hangzhou)" w:date="2019-03-26T11:15:00Z">
              <w:r w:rsidRPr="00BE18BD" w:rsidDel="008D7B8C">
                <w:rPr>
                  <w:rFonts w:ascii="Arial" w:eastAsia="宋体" w:hAnsi="Arial"/>
                  <w:noProof/>
                  <w:sz w:val="18"/>
                </w:rPr>
                <w:delText>TBD (Note: periodicity is 20ms)</w:delText>
              </w:r>
            </w:del>
          </w:p>
        </w:tc>
        <w:tc>
          <w:tcPr>
            <w:tcW w:w="1534" w:type="pct"/>
          </w:tcPr>
          <w:p w14:paraId="2E4A378D" w14:textId="5CB26B83" w:rsidR="00BE18BD" w:rsidRPr="00BE18BD" w:rsidDel="008D7B8C" w:rsidRDefault="00BE18BD" w:rsidP="00BE18BD">
            <w:pPr>
              <w:keepNext/>
              <w:keepLines/>
              <w:spacing w:after="0"/>
              <w:jc w:val="center"/>
              <w:rPr>
                <w:del w:id="78" w:author="Chen, Delia (NSB - CN/Hangzhou)" w:date="2019-03-26T11:15:00Z"/>
                <w:rFonts w:ascii="Arial" w:eastAsia="宋体" w:hAnsi="Arial"/>
                <w:noProof/>
                <w:sz w:val="18"/>
              </w:rPr>
            </w:pPr>
            <w:del w:id="79" w:author="Chen, Delia (NSB - CN/Hangzhou)" w:date="2019-03-26T11:15:00Z">
              <w:r w:rsidRPr="00BE18BD" w:rsidDel="008D7B8C">
                <w:rPr>
                  <w:rFonts w:ascii="Arial" w:eastAsia="宋体" w:hAnsi="Arial"/>
                  <w:noProof/>
                  <w:sz w:val="18"/>
                </w:rPr>
                <w:delText>TBD (Note: periodicity is 20ms)</w:delText>
              </w:r>
            </w:del>
          </w:p>
        </w:tc>
      </w:tr>
      <w:tr w:rsidR="00BE18BD" w:rsidRPr="00BE18BD" w:rsidDel="008D7B8C" w14:paraId="2284B85F" w14:textId="69C0BB3B" w:rsidTr="006633E6">
        <w:trPr>
          <w:trHeight w:val="424"/>
          <w:jc w:val="center"/>
          <w:del w:id="80" w:author="Chen, Delia (NSB - CN/Hangzhou)" w:date="2019-03-26T11:15:00Z"/>
        </w:trPr>
        <w:tc>
          <w:tcPr>
            <w:tcW w:w="807" w:type="pct"/>
            <w:gridSpan w:val="3"/>
            <w:shd w:val="clear" w:color="auto" w:fill="auto"/>
          </w:tcPr>
          <w:p w14:paraId="2D169AA9" w14:textId="22C76B84" w:rsidR="00BE18BD" w:rsidRPr="00BE18BD" w:rsidDel="008D7B8C" w:rsidRDefault="00BE18BD" w:rsidP="00BE18BD">
            <w:pPr>
              <w:keepNext/>
              <w:keepLines/>
              <w:spacing w:after="0"/>
              <w:rPr>
                <w:del w:id="81" w:author="Chen, Delia (NSB - CN/Hangzhou)" w:date="2019-03-26T11:15:00Z"/>
                <w:rFonts w:ascii="Arial" w:eastAsia="宋体" w:hAnsi="Arial"/>
                <w:noProof/>
                <w:sz w:val="18"/>
              </w:rPr>
            </w:pPr>
            <w:del w:id="82" w:author="Chen, Delia (NSB - CN/Hangzhou)" w:date="2019-03-26T11:15:00Z">
              <w:r w:rsidRPr="00BE18BD" w:rsidDel="008D7B8C">
                <w:rPr>
                  <w:rFonts w:ascii="Arial" w:eastAsia="宋体" w:hAnsi="Arial"/>
                  <w:noProof/>
                  <w:sz w:val="18"/>
                </w:rPr>
                <w:delText>SMTC Configuration</w:delText>
              </w:r>
            </w:del>
          </w:p>
        </w:tc>
        <w:tc>
          <w:tcPr>
            <w:tcW w:w="807" w:type="pct"/>
            <w:shd w:val="clear" w:color="auto" w:fill="auto"/>
          </w:tcPr>
          <w:p w14:paraId="573803F5" w14:textId="5774752D" w:rsidR="00BE18BD" w:rsidRPr="00BE18BD" w:rsidDel="008D7B8C" w:rsidRDefault="00BE18BD" w:rsidP="00BE18BD">
            <w:pPr>
              <w:keepNext/>
              <w:keepLines/>
              <w:spacing w:after="0"/>
              <w:rPr>
                <w:del w:id="83" w:author="Chen, Delia (NSB - CN/Hangzhou)" w:date="2019-03-26T11:15:00Z"/>
                <w:rFonts w:ascii="Arial" w:eastAsia="宋体" w:hAnsi="Arial"/>
                <w:noProof/>
                <w:sz w:val="18"/>
                <w:lang w:val="it-IT"/>
              </w:rPr>
            </w:pPr>
            <w:del w:id="8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1AFCC18C" w14:textId="29C03177" w:rsidR="00BE18BD" w:rsidRPr="00BE18BD" w:rsidDel="008D7B8C" w:rsidRDefault="00BE18BD" w:rsidP="00BE18BD">
            <w:pPr>
              <w:keepNext/>
              <w:keepLines/>
              <w:spacing w:after="0"/>
              <w:jc w:val="center"/>
              <w:rPr>
                <w:del w:id="85" w:author="Chen, Delia (NSB - CN/Hangzhou)" w:date="2019-03-26T11:15:00Z"/>
                <w:rFonts w:ascii="Arial" w:eastAsia="宋体" w:hAnsi="Arial"/>
                <w:noProof/>
                <w:sz w:val="18"/>
                <w:lang w:val="it-IT"/>
              </w:rPr>
            </w:pPr>
          </w:p>
        </w:tc>
        <w:tc>
          <w:tcPr>
            <w:tcW w:w="1534" w:type="pct"/>
            <w:shd w:val="clear" w:color="auto" w:fill="auto"/>
          </w:tcPr>
          <w:p w14:paraId="6D99CEC8" w14:textId="4D366E35" w:rsidR="00BE18BD" w:rsidRPr="00BE18BD" w:rsidDel="008D7B8C" w:rsidRDefault="00BE18BD" w:rsidP="00BE18BD">
            <w:pPr>
              <w:keepNext/>
              <w:keepLines/>
              <w:spacing w:after="0"/>
              <w:jc w:val="center"/>
              <w:rPr>
                <w:del w:id="86" w:author="Chen, Delia (NSB - CN/Hangzhou)" w:date="2019-03-26T11:15:00Z"/>
                <w:rFonts w:ascii="Arial" w:eastAsia="宋体" w:hAnsi="Arial"/>
                <w:noProof/>
                <w:sz w:val="18"/>
              </w:rPr>
            </w:pPr>
            <w:del w:id="87" w:author="Chen, Delia (NSB - CN/Hangzhou)" w:date="2019-03-26T11:15:00Z">
              <w:r w:rsidRPr="00BE18BD" w:rsidDel="008D7B8C">
                <w:rPr>
                  <w:rFonts w:ascii="Arial" w:eastAsia="宋体" w:hAnsi="Arial"/>
                  <w:noProof/>
                  <w:sz w:val="18"/>
                </w:rPr>
                <w:delText>TDD</w:delText>
              </w:r>
            </w:del>
          </w:p>
        </w:tc>
        <w:tc>
          <w:tcPr>
            <w:tcW w:w="1534" w:type="pct"/>
          </w:tcPr>
          <w:p w14:paraId="409EADF7" w14:textId="3C2EC823" w:rsidR="00BE18BD" w:rsidRPr="00BE18BD" w:rsidDel="008D7B8C" w:rsidRDefault="00BE18BD" w:rsidP="00BE18BD">
            <w:pPr>
              <w:keepNext/>
              <w:keepLines/>
              <w:spacing w:after="0"/>
              <w:jc w:val="center"/>
              <w:rPr>
                <w:del w:id="88" w:author="Chen, Delia (NSB - CN/Hangzhou)" w:date="2019-03-26T11:15:00Z"/>
                <w:rFonts w:ascii="Arial" w:eastAsia="宋体" w:hAnsi="Arial"/>
                <w:noProof/>
                <w:sz w:val="18"/>
              </w:rPr>
            </w:pPr>
            <w:del w:id="89" w:author="Chen, Delia (NSB - CN/Hangzhou)" w:date="2019-03-26T11:15:00Z">
              <w:r w:rsidRPr="00BE18BD" w:rsidDel="008D7B8C">
                <w:rPr>
                  <w:rFonts w:ascii="Arial" w:eastAsia="宋体" w:hAnsi="Arial"/>
                  <w:noProof/>
                  <w:sz w:val="18"/>
                </w:rPr>
                <w:delText>TDD</w:delText>
              </w:r>
            </w:del>
          </w:p>
        </w:tc>
      </w:tr>
      <w:tr w:rsidR="00BE18BD" w:rsidRPr="00BE18BD" w:rsidDel="008D7B8C" w14:paraId="1AEB8037" w14:textId="2B1DEB26" w:rsidTr="006633E6">
        <w:trPr>
          <w:trHeight w:val="424"/>
          <w:jc w:val="center"/>
          <w:del w:id="90" w:author="Chen, Delia (NSB - CN/Hangzhou)" w:date="2019-03-26T11:15:00Z"/>
        </w:trPr>
        <w:tc>
          <w:tcPr>
            <w:tcW w:w="807" w:type="pct"/>
            <w:gridSpan w:val="3"/>
            <w:shd w:val="clear" w:color="auto" w:fill="auto"/>
          </w:tcPr>
          <w:p w14:paraId="58A1CD9B" w14:textId="21DBC271" w:rsidR="00BE18BD" w:rsidRPr="00BE18BD" w:rsidDel="008D7B8C" w:rsidRDefault="00BE18BD" w:rsidP="00BE18BD">
            <w:pPr>
              <w:keepNext/>
              <w:keepLines/>
              <w:spacing w:after="0"/>
              <w:rPr>
                <w:del w:id="91" w:author="Chen, Delia (NSB - CN/Hangzhou)" w:date="2019-03-26T11:15:00Z"/>
                <w:rFonts w:ascii="Arial" w:eastAsia="宋体" w:hAnsi="Arial"/>
                <w:noProof/>
                <w:sz w:val="18"/>
              </w:rPr>
            </w:pPr>
            <w:del w:id="92" w:author="Chen, Delia (NSB - CN/Hangzhou)" w:date="2019-03-26T11:15:00Z">
              <w:r w:rsidRPr="00BE18BD" w:rsidDel="008D7B8C">
                <w:rPr>
                  <w:rFonts w:ascii="Arial" w:eastAsia="宋体" w:hAnsi="Arial"/>
                  <w:noProof/>
                  <w:sz w:val="18"/>
                </w:rPr>
                <w:delText>PDSCH/PDCCH subcarrier spacing</w:delText>
              </w:r>
            </w:del>
          </w:p>
        </w:tc>
        <w:tc>
          <w:tcPr>
            <w:tcW w:w="807" w:type="pct"/>
            <w:shd w:val="clear" w:color="auto" w:fill="auto"/>
          </w:tcPr>
          <w:p w14:paraId="52599CE2" w14:textId="06BF3422" w:rsidR="00BE18BD" w:rsidRPr="00BE18BD" w:rsidDel="008D7B8C" w:rsidRDefault="00BE18BD" w:rsidP="00BE18BD">
            <w:pPr>
              <w:keepNext/>
              <w:keepLines/>
              <w:spacing w:after="0"/>
              <w:rPr>
                <w:del w:id="93" w:author="Chen, Delia (NSB - CN/Hangzhou)" w:date="2019-03-26T11:15:00Z"/>
                <w:rFonts w:ascii="Arial" w:eastAsia="宋体" w:hAnsi="Arial"/>
                <w:noProof/>
                <w:sz w:val="18"/>
                <w:lang w:val="it-IT"/>
              </w:rPr>
            </w:pPr>
            <w:del w:id="94" w:author="Chen, Delia (NSB - CN/Hangzhou)" w:date="2019-03-26T11:15:00Z">
              <w:r w:rsidRPr="00BE18BD" w:rsidDel="008D7B8C">
                <w:rPr>
                  <w:rFonts w:ascii="Arial" w:eastAsia="宋体" w:hAnsi="Arial"/>
                  <w:noProof/>
                  <w:sz w:val="18"/>
                  <w:lang w:val="it-IT"/>
                </w:rPr>
                <w:delText>Config 1</w:delText>
              </w:r>
            </w:del>
          </w:p>
        </w:tc>
        <w:tc>
          <w:tcPr>
            <w:tcW w:w="318" w:type="pct"/>
            <w:shd w:val="clear" w:color="auto" w:fill="auto"/>
          </w:tcPr>
          <w:p w14:paraId="52E46151" w14:textId="703FAFF9" w:rsidR="00BE18BD" w:rsidRPr="00BE18BD" w:rsidDel="008D7B8C" w:rsidRDefault="00BE18BD" w:rsidP="00BE18BD">
            <w:pPr>
              <w:keepNext/>
              <w:keepLines/>
              <w:spacing w:after="0"/>
              <w:jc w:val="center"/>
              <w:rPr>
                <w:del w:id="95" w:author="Chen, Delia (NSB - CN/Hangzhou)" w:date="2019-03-26T11:15:00Z"/>
                <w:rFonts w:ascii="Arial" w:eastAsia="宋体" w:hAnsi="Arial"/>
                <w:noProof/>
                <w:sz w:val="18"/>
                <w:lang w:val="it-IT"/>
              </w:rPr>
            </w:pPr>
          </w:p>
        </w:tc>
        <w:tc>
          <w:tcPr>
            <w:tcW w:w="1534" w:type="pct"/>
            <w:shd w:val="clear" w:color="auto" w:fill="auto"/>
          </w:tcPr>
          <w:p w14:paraId="1E764AC0" w14:textId="564EE96E" w:rsidR="00BE18BD" w:rsidRPr="00BE18BD" w:rsidDel="008D7B8C" w:rsidRDefault="00BE18BD" w:rsidP="00BE18BD">
            <w:pPr>
              <w:keepNext/>
              <w:keepLines/>
              <w:spacing w:after="0"/>
              <w:jc w:val="center"/>
              <w:rPr>
                <w:del w:id="96" w:author="Chen, Delia (NSB - CN/Hangzhou)" w:date="2019-03-26T11:15:00Z"/>
                <w:rFonts w:ascii="Arial" w:eastAsia="宋体" w:hAnsi="Arial"/>
                <w:noProof/>
                <w:sz w:val="18"/>
              </w:rPr>
            </w:pPr>
            <w:del w:id="97" w:author="Chen, Delia (NSB - CN/Hangzhou)" w:date="2019-03-26T11:15:00Z">
              <w:r w:rsidRPr="00BE18BD" w:rsidDel="008D7B8C">
                <w:rPr>
                  <w:rFonts w:ascii="Arial" w:eastAsia="宋体" w:hAnsi="Arial"/>
                  <w:noProof/>
                  <w:sz w:val="18"/>
                </w:rPr>
                <w:delText>120 KHz</w:delText>
              </w:r>
            </w:del>
          </w:p>
        </w:tc>
        <w:tc>
          <w:tcPr>
            <w:tcW w:w="1534" w:type="pct"/>
          </w:tcPr>
          <w:p w14:paraId="3B1E77ED" w14:textId="2C5DF21C" w:rsidR="00BE18BD" w:rsidRPr="00BE18BD" w:rsidDel="008D7B8C" w:rsidRDefault="00BE18BD" w:rsidP="00BE18BD">
            <w:pPr>
              <w:keepNext/>
              <w:keepLines/>
              <w:spacing w:after="0"/>
              <w:jc w:val="center"/>
              <w:rPr>
                <w:del w:id="98" w:author="Chen, Delia (NSB - CN/Hangzhou)" w:date="2019-03-26T11:15:00Z"/>
                <w:rFonts w:ascii="Arial" w:eastAsia="宋体" w:hAnsi="Arial"/>
                <w:noProof/>
                <w:sz w:val="18"/>
              </w:rPr>
            </w:pPr>
            <w:del w:id="99" w:author="Chen, Delia (NSB - CN/Hangzhou)" w:date="2019-03-26T11:15:00Z">
              <w:r w:rsidRPr="00BE18BD" w:rsidDel="008D7B8C">
                <w:rPr>
                  <w:rFonts w:ascii="Arial" w:eastAsia="宋体" w:hAnsi="Arial"/>
                  <w:noProof/>
                  <w:sz w:val="18"/>
                </w:rPr>
                <w:delText>120 KHz</w:delText>
              </w:r>
            </w:del>
          </w:p>
        </w:tc>
      </w:tr>
      <w:tr w:rsidR="00BE18BD" w:rsidRPr="00BE18BD" w:rsidDel="008D7B8C" w14:paraId="5D168C24" w14:textId="24B71209" w:rsidTr="006633E6">
        <w:trPr>
          <w:trHeight w:val="164"/>
          <w:jc w:val="center"/>
          <w:del w:id="100" w:author="Chen, Delia (NSB - CN/Hangzhou)" w:date="2019-03-26T11:15:00Z"/>
        </w:trPr>
        <w:tc>
          <w:tcPr>
            <w:tcW w:w="1614" w:type="pct"/>
            <w:gridSpan w:val="4"/>
            <w:shd w:val="clear" w:color="auto" w:fill="auto"/>
          </w:tcPr>
          <w:p w14:paraId="57A26B89" w14:textId="35D2D584" w:rsidR="00BE18BD" w:rsidRPr="00BE18BD" w:rsidDel="008D7B8C" w:rsidRDefault="00BE18BD" w:rsidP="00BE18BD">
            <w:pPr>
              <w:keepNext/>
              <w:keepLines/>
              <w:spacing w:after="0"/>
              <w:rPr>
                <w:del w:id="101" w:author="Chen, Delia (NSB - CN/Hangzhou)" w:date="2019-03-26T11:15:00Z"/>
                <w:rFonts w:ascii="Arial" w:eastAsia="宋体" w:hAnsi="Arial"/>
                <w:noProof/>
                <w:sz w:val="18"/>
              </w:rPr>
            </w:pPr>
            <w:del w:id="102" w:author="Chen, Delia (NSB - CN/Hangzhou)" w:date="2019-03-26T11:15:00Z">
              <w:r w:rsidRPr="00BE18BD" w:rsidDel="008D7B8C">
                <w:rPr>
                  <w:rFonts w:ascii="Arial" w:eastAsia="宋体" w:hAnsi="Arial"/>
                  <w:noProof/>
                  <w:sz w:val="18"/>
                </w:rPr>
                <w:delText>csi-RS-Index assigned as RLM RS</w:delText>
              </w:r>
            </w:del>
          </w:p>
        </w:tc>
        <w:tc>
          <w:tcPr>
            <w:tcW w:w="318" w:type="pct"/>
            <w:shd w:val="clear" w:color="auto" w:fill="auto"/>
          </w:tcPr>
          <w:p w14:paraId="0D045165" w14:textId="7455F215" w:rsidR="00BE18BD" w:rsidRPr="00BE18BD" w:rsidDel="008D7B8C" w:rsidRDefault="00BE18BD" w:rsidP="00BE18BD">
            <w:pPr>
              <w:keepNext/>
              <w:keepLines/>
              <w:spacing w:after="0"/>
              <w:jc w:val="center"/>
              <w:rPr>
                <w:del w:id="103" w:author="Chen, Delia (NSB - CN/Hangzhou)" w:date="2019-03-26T11:15:00Z"/>
                <w:rFonts w:ascii="Arial" w:eastAsia="宋体" w:hAnsi="Arial"/>
                <w:noProof/>
                <w:sz w:val="18"/>
              </w:rPr>
            </w:pPr>
          </w:p>
        </w:tc>
        <w:tc>
          <w:tcPr>
            <w:tcW w:w="1534" w:type="pct"/>
            <w:shd w:val="clear" w:color="auto" w:fill="auto"/>
          </w:tcPr>
          <w:p w14:paraId="79B3555F" w14:textId="2034F443" w:rsidR="00BE18BD" w:rsidRPr="00BE18BD" w:rsidDel="008D7B8C" w:rsidRDefault="00BE18BD" w:rsidP="00BE18BD">
            <w:pPr>
              <w:keepNext/>
              <w:keepLines/>
              <w:spacing w:after="0"/>
              <w:jc w:val="center"/>
              <w:rPr>
                <w:del w:id="104" w:author="Chen, Delia (NSB - CN/Hangzhou)" w:date="2019-03-26T11:15:00Z"/>
                <w:rFonts w:ascii="Arial" w:eastAsia="宋体" w:hAnsi="Arial"/>
                <w:noProof/>
                <w:sz w:val="18"/>
              </w:rPr>
            </w:pPr>
            <w:del w:id="105" w:author="Chen, Delia (NSB - CN/Hangzhou)" w:date="2019-03-26T11:15:00Z">
              <w:r w:rsidRPr="00BE18BD" w:rsidDel="008D7B8C">
                <w:rPr>
                  <w:rFonts w:ascii="Arial" w:eastAsia="宋体" w:hAnsi="Arial"/>
                  <w:noProof/>
                  <w:sz w:val="18"/>
                </w:rPr>
                <w:delText>[0]</w:delText>
              </w:r>
            </w:del>
          </w:p>
        </w:tc>
        <w:tc>
          <w:tcPr>
            <w:tcW w:w="1534" w:type="pct"/>
          </w:tcPr>
          <w:p w14:paraId="6FDF1ADD" w14:textId="3FE3E438" w:rsidR="00BE18BD" w:rsidRPr="00BE18BD" w:rsidDel="008D7B8C" w:rsidRDefault="00BE18BD" w:rsidP="00BE18BD">
            <w:pPr>
              <w:keepNext/>
              <w:keepLines/>
              <w:spacing w:after="0"/>
              <w:jc w:val="center"/>
              <w:rPr>
                <w:del w:id="106" w:author="Chen, Delia (NSB - CN/Hangzhou)" w:date="2019-03-26T11:15:00Z"/>
                <w:rFonts w:ascii="Arial" w:eastAsia="宋体" w:hAnsi="Arial"/>
                <w:noProof/>
                <w:sz w:val="18"/>
              </w:rPr>
            </w:pPr>
            <w:del w:id="107" w:author="Chen, Delia (NSB - CN/Hangzhou)" w:date="2019-03-26T11:15:00Z">
              <w:r w:rsidRPr="00BE18BD" w:rsidDel="008D7B8C">
                <w:rPr>
                  <w:rFonts w:ascii="Arial" w:eastAsia="宋体" w:hAnsi="Arial"/>
                  <w:noProof/>
                  <w:sz w:val="18"/>
                </w:rPr>
                <w:delText>[0]</w:delText>
              </w:r>
            </w:del>
          </w:p>
        </w:tc>
      </w:tr>
      <w:tr w:rsidR="00BE18BD" w:rsidRPr="00BE18BD" w:rsidDel="008D7B8C" w14:paraId="2EC73386" w14:textId="065D8873" w:rsidTr="006633E6">
        <w:trPr>
          <w:trHeight w:val="176"/>
          <w:jc w:val="center"/>
          <w:del w:id="108" w:author="Chen, Delia (NSB - CN/Hangzhou)" w:date="2019-03-26T11:15:00Z"/>
        </w:trPr>
        <w:tc>
          <w:tcPr>
            <w:tcW w:w="1614" w:type="pct"/>
            <w:gridSpan w:val="4"/>
            <w:shd w:val="clear" w:color="auto" w:fill="auto"/>
          </w:tcPr>
          <w:p w14:paraId="450B24A8" w14:textId="1E3BA702" w:rsidR="00BE18BD" w:rsidRPr="00BE18BD" w:rsidDel="008D7B8C" w:rsidRDefault="00BE18BD" w:rsidP="00BE18BD">
            <w:pPr>
              <w:keepNext/>
              <w:keepLines/>
              <w:spacing w:after="0"/>
              <w:rPr>
                <w:del w:id="109" w:author="Chen, Delia (NSB - CN/Hangzhou)" w:date="2019-03-26T11:15:00Z"/>
                <w:rFonts w:ascii="Arial" w:eastAsia="宋体" w:hAnsi="Arial"/>
                <w:noProof/>
                <w:sz w:val="18"/>
              </w:rPr>
            </w:pPr>
            <w:del w:id="110" w:author="Chen, Delia (NSB - CN/Hangzhou)" w:date="2019-03-26T11:15:00Z">
              <w:r w:rsidRPr="00BE18BD" w:rsidDel="008D7B8C">
                <w:rPr>
                  <w:rFonts w:ascii="Arial" w:eastAsia="宋体" w:hAnsi="Arial"/>
                  <w:noProof/>
                  <w:sz w:val="18"/>
                </w:rPr>
                <w:delText>OCNG parameters</w:delText>
              </w:r>
            </w:del>
          </w:p>
        </w:tc>
        <w:tc>
          <w:tcPr>
            <w:tcW w:w="318" w:type="pct"/>
            <w:shd w:val="clear" w:color="auto" w:fill="auto"/>
          </w:tcPr>
          <w:p w14:paraId="578A2A3B" w14:textId="7182B2FE" w:rsidR="00BE18BD" w:rsidRPr="00BE18BD" w:rsidDel="008D7B8C" w:rsidRDefault="00BE18BD" w:rsidP="00BE18BD">
            <w:pPr>
              <w:keepNext/>
              <w:keepLines/>
              <w:spacing w:after="0"/>
              <w:jc w:val="center"/>
              <w:rPr>
                <w:del w:id="111" w:author="Chen, Delia (NSB - CN/Hangzhou)" w:date="2019-03-26T11:15:00Z"/>
                <w:rFonts w:ascii="Arial" w:eastAsia="宋体" w:hAnsi="Arial"/>
                <w:noProof/>
                <w:sz w:val="18"/>
              </w:rPr>
            </w:pPr>
          </w:p>
        </w:tc>
        <w:tc>
          <w:tcPr>
            <w:tcW w:w="1534" w:type="pct"/>
            <w:shd w:val="clear" w:color="auto" w:fill="auto"/>
          </w:tcPr>
          <w:p w14:paraId="6A82F42B" w14:textId="3E19AE1D" w:rsidR="00BE18BD" w:rsidRPr="00BE18BD" w:rsidDel="008D7B8C" w:rsidRDefault="00BE18BD" w:rsidP="00BE18BD">
            <w:pPr>
              <w:keepNext/>
              <w:keepLines/>
              <w:spacing w:after="0"/>
              <w:jc w:val="center"/>
              <w:rPr>
                <w:del w:id="112" w:author="Chen, Delia (NSB - CN/Hangzhou)" w:date="2019-03-26T11:15:00Z"/>
                <w:rFonts w:ascii="Arial" w:eastAsia="宋体" w:hAnsi="Arial"/>
                <w:noProof/>
                <w:sz w:val="18"/>
              </w:rPr>
            </w:pPr>
            <w:del w:id="113" w:author="Chen, Delia (NSB - CN/Hangzhou)" w:date="2019-03-26T11:15:00Z">
              <w:r w:rsidRPr="00BE18BD" w:rsidDel="008D7B8C">
                <w:rPr>
                  <w:rFonts w:ascii="Arial" w:eastAsia="宋体" w:hAnsi="Arial"/>
                  <w:noProof/>
                  <w:sz w:val="18"/>
                </w:rPr>
                <w:delText>TBD</w:delText>
              </w:r>
            </w:del>
          </w:p>
        </w:tc>
        <w:tc>
          <w:tcPr>
            <w:tcW w:w="1534" w:type="pct"/>
          </w:tcPr>
          <w:p w14:paraId="3CDE148D" w14:textId="7A39617A" w:rsidR="00BE18BD" w:rsidRPr="00BE18BD" w:rsidDel="008D7B8C" w:rsidRDefault="00BE18BD" w:rsidP="00BE18BD">
            <w:pPr>
              <w:keepNext/>
              <w:keepLines/>
              <w:spacing w:after="0"/>
              <w:jc w:val="center"/>
              <w:rPr>
                <w:del w:id="114" w:author="Chen, Delia (NSB - CN/Hangzhou)" w:date="2019-03-26T11:15:00Z"/>
                <w:rFonts w:ascii="Arial" w:eastAsia="宋体" w:hAnsi="Arial"/>
                <w:noProof/>
                <w:sz w:val="18"/>
              </w:rPr>
            </w:pPr>
            <w:del w:id="115" w:author="Chen, Delia (NSB - CN/Hangzhou)" w:date="2019-03-26T11:15:00Z">
              <w:r w:rsidRPr="00BE18BD" w:rsidDel="008D7B8C">
                <w:rPr>
                  <w:rFonts w:ascii="Arial" w:eastAsia="宋体" w:hAnsi="Arial"/>
                  <w:noProof/>
                  <w:sz w:val="18"/>
                </w:rPr>
                <w:delText>TBD</w:delText>
              </w:r>
            </w:del>
          </w:p>
        </w:tc>
      </w:tr>
      <w:tr w:rsidR="00BE18BD" w:rsidRPr="00BE18BD" w:rsidDel="008D7B8C" w14:paraId="5D7CD739" w14:textId="4BE8DA26" w:rsidTr="006633E6">
        <w:trPr>
          <w:trHeight w:val="164"/>
          <w:jc w:val="center"/>
          <w:del w:id="116" w:author="Chen, Delia (NSB - CN/Hangzhou)" w:date="2019-03-26T11:15:00Z"/>
        </w:trPr>
        <w:tc>
          <w:tcPr>
            <w:tcW w:w="1614" w:type="pct"/>
            <w:gridSpan w:val="4"/>
            <w:shd w:val="clear" w:color="auto" w:fill="auto"/>
          </w:tcPr>
          <w:p w14:paraId="2B106E67" w14:textId="4D485275" w:rsidR="00BE18BD" w:rsidRPr="00BE18BD" w:rsidDel="008D7B8C" w:rsidRDefault="00BE18BD" w:rsidP="00BE18BD">
            <w:pPr>
              <w:keepNext/>
              <w:keepLines/>
              <w:spacing w:after="0"/>
              <w:rPr>
                <w:del w:id="117" w:author="Chen, Delia (NSB - CN/Hangzhou)" w:date="2019-03-26T11:15:00Z"/>
                <w:rFonts w:ascii="Arial" w:eastAsia="宋体" w:hAnsi="Arial"/>
                <w:noProof/>
                <w:sz w:val="18"/>
              </w:rPr>
            </w:pPr>
            <w:del w:id="118" w:author="Chen, Delia (NSB - CN/Hangzhou)" w:date="2019-03-26T11:15:00Z">
              <w:r w:rsidRPr="00BE18BD" w:rsidDel="008D7B8C">
                <w:rPr>
                  <w:rFonts w:ascii="Arial" w:eastAsia="宋体" w:hAnsi="Arial"/>
                  <w:noProof/>
                  <w:sz w:val="18"/>
                </w:rPr>
                <w:delText>CP length</w:delText>
              </w:r>
              <w:r w:rsidRPr="00BE18BD" w:rsidDel="008D7B8C">
                <w:rPr>
                  <w:rFonts w:ascii="Arial" w:eastAsia="宋体" w:hAnsi="Arial"/>
                  <w:noProof/>
                  <w:sz w:val="18"/>
                </w:rPr>
                <w:tab/>
              </w:r>
            </w:del>
          </w:p>
        </w:tc>
        <w:tc>
          <w:tcPr>
            <w:tcW w:w="318" w:type="pct"/>
            <w:shd w:val="clear" w:color="auto" w:fill="auto"/>
          </w:tcPr>
          <w:p w14:paraId="30682D47" w14:textId="6A90328F" w:rsidR="00BE18BD" w:rsidRPr="00BE18BD" w:rsidDel="008D7B8C" w:rsidRDefault="00BE18BD" w:rsidP="00BE18BD">
            <w:pPr>
              <w:keepNext/>
              <w:keepLines/>
              <w:spacing w:after="0"/>
              <w:jc w:val="center"/>
              <w:rPr>
                <w:del w:id="119" w:author="Chen, Delia (NSB - CN/Hangzhou)" w:date="2019-03-26T11:15:00Z"/>
                <w:rFonts w:ascii="Arial" w:eastAsia="宋体" w:hAnsi="Arial"/>
                <w:noProof/>
                <w:sz w:val="18"/>
              </w:rPr>
            </w:pPr>
          </w:p>
        </w:tc>
        <w:tc>
          <w:tcPr>
            <w:tcW w:w="1534" w:type="pct"/>
            <w:shd w:val="clear" w:color="auto" w:fill="auto"/>
          </w:tcPr>
          <w:p w14:paraId="279DB7B0" w14:textId="38F092E8" w:rsidR="00BE18BD" w:rsidRPr="00BE18BD" w:rsidDel="008D7B8C" w:rsidRDefault="00BE18BD" w:rsidP="00BE18BD">
            <w:pPr>
              <w:keepNext/>
              <w:keepLines/>
              <w:spacing w:after="0"/>
              <w:jc w:val="center"/>
              <w:rPr>
                <w:del w:id="120" w:author="Chen, Delia (NSB - CN/Hangzhou)" w:date="2019-03-26T11:15:00Z"/>
                <w:rFonts w:ascii="Arial" w:eastAsia="宋体" w:hAnsi="Arial"/>
                <w:noProof/>
                <w:sz w:val="18"/>
              </w:rPr>
            </w:pPr>
            <w:del w:id="121" w:author="Chen, Delia (NSB - CN/Hangzhou)" w:date="2019-03-26T11:15:00Z">
              <w:r w:rsidRPr="00BE18BD" w:rsidDel="008D7B8C">
                <w:rPr>
                  <w:rFonts w:ascii="Arial" w:eastAsia="宋体" w:hAnsi="Arial"/>
                  <w:noProof/>
                  <w:sz w:val="18"/>
                </w:rPr>
                <w:delText>Normal</w:delText>
              </w:r>
            </w:del>
          </w:p>
        </w:tc>
        <w:tc>
          <w:tcPr>
            <w:tcW w:w="1534" w:type="pct"/>
          </w:tcPr>
          <w:p w14:paraId="689CABEF" w14:textId="0040AAE6" w:rsidR="00BE18BD" w:rsidRPr="00BE18BD" w:rsidDel="008D7B8C" w:rsidRDefault="00BE18BD" w:rsidP="00BE18BD">
            <w:pPr>
              <w:keepNext/>
              <w:keepLines/>
              <w:spacing w:after="0"/>
              <w:jc w:val="center"/>
              <w:rPr>
                <w:del w:id="122" w:author="Chen, Delia (NSB - CN/Hangzhou)" w:date="2019-03-26T11:15:00Z"/>
                <w:rFonts w:ascii="Arial" w:eastAsia="宋体" w:hAnsi="Arial"/>
                <w:noProof/>
                <w:sz w:val="18"/>
              </w:rPr>
            </w:pPr>
            <w:del w:id="123" w:author="Chen, Delia (NSB - CN/Hangzhou)" w:date="2019-03-26T11:15:00Z">
              <w:r w:rsidRPr="00BE18BD" w:rsidDel="008D7B8C">
                <w:rPr>
                  <w:rFonts w:ascii="Arial" w:eastAsia="宋体" w:hAnsi="Arial"/>
                  <w:noProof/>
                  <w:sz w:val="18"/>
                </w:rPr>
                <w:delText>Normal</w:delText>
              </w:r>
            </w:del>
          </w:p>
        </w:tc>
      </w:tr>
      <w:tr w:rsidR="00BE18BD" w:rsidRPr="00BE18BD" w:rsidDel="008D7B8C" w14:paraId="79D4CD73" w14:textId="0A138FEC" w:rsidTr="006633E6">
        <w:trPr>
          <w:trHeight w:val="340"/>
          <w:jc w:val="center"/>
          <w:del w:id="124" w:author="Chen, Delia (NSB - CN/Hangzhou)" w:date="2019-03-26T11:15:00Z"/>
        </w:trPr>
        <w:tc>
          <w:tcPr>
            <w:tcW w:w="1614" w:type="pct"/>
            <w:gridSpan w:val="4"/>
            <w:shd w:val="clear" w:color="auto" w:fill="auto"/>
          </w:tcPr>
          <w:p w14:paraId="19599906" w14:textId="3F05BE2C" w:rsidR="00BE18BD" w:rsidRPr="00BE18BD" w:rsidDel="008D7B8C" w:rsidRDefault="00BE18BD" w:rsidP="00BE18BD">
            <w:pPr>
              <w:keepNext/>
              <w:keepLines/>
              <w:spacing w:after="0"/>
              <w:rPr>
                <w:del w:id="125" w:author="Chen, Delia (NSB - CN/Hangzhou)" w:date="2019-03-26T11:15:00Z"/>
                <w:rFonts w:ascii="Arial" w:eastAsia="宋体" w:hAnsi="Arial"/>
                <w:noProof/>
                <w:sz w:val="18"/>
              </w:rPr>
            </w:pPr>
            <w:del w:id="126" w:author="Chen, Delia (NSB - CN/Hangzhou)" w:date="2019-03-26T11:15:00Z">
              <w:r w:rsidRPr="00BE18BD" w:rsidDel="008D7B8C">
                <w:rPr>
                  <w:rFonts w:ascii="Arial" w:eastAsia="宋体" w:hAnsi="Arial"/>
                  <w:noProof/>
                  <w:sz w:val="18"/>
                </w:rPr>
                <w:delText>Correlation Matrix and Antenna Configuration</w:delText>
              </w:r>
            </w:del>
          </w:p>
        </w:tc>
        <w:tc>
          <w:tcPr>
            <w:tcW w:w="318" w:type="pct"/>
            <w:shd w:val="clear" w:color="auto" w:fill="auto"/>
          </w:tcPr>
          <w:p w14:paraId="1D504390" w14:textId="5A5D6218" w:rsidR="00BE18BD" w:rsidRPr="00BE18BD" w:rsidDel="008D7B8C" w:rsidRDefault="00BE18BD" w:rsidP="00BE18BD">
            <w:pPr>
              <w:keepNext/>
              <w:keepLines/>
              <w:spacing w:after="0"/>
              <w:jc w:val="center"/>
              <w:rPr>
                <w:del w:id="127" w:author="Chen, Delia (NSB - CN/Hangzhou)" w:date="2019-03-26T11:15:00Z"/>
                <w:rFonts w:ascii="Arial" w:eastAsia="宋体" w:hAnsi="Arial"/>
                <w:noProof/>
                <w:sz w:val="18"/>
              </w:rPr>
            </w:pPr>
          </w:p>
        </w:tc>
        <w:tc>
          <w:tcPr>
            <w:tcW w:w="1534" w:type="pct"/>
            <w:shd w:val="clear" w:color="auto" w:fill="auto"/>
          </w:tcPr>
          <w:p w14:paraId="2B3CB09F" w14:textId="4B8910D4" w:rsidR="00BE18BD" w:rsidRPr="00BE18BD" w:rsidDel="008D7B8C" w:rsidRDefault="00BE18BD" w:rsidP="00BE18BD">
            <w:pPr>
              <w:keepNext/>
              <w:keepLines/>
              <w:spacing w:after="0"/>
              <w:jc w:val="center"/>
              <w:rPr>
                <w:del w:id="128" w:author="Chen, Delia (NSB - CN/Hangzhou)" w:date="2019-03-26T11:15:00Z"/>
                <w:rFonts w:ascii="Arial" w:eastAsia="宋体" w:hAnsi="Arial"/>
                <w:noProof/>
                <w:sz w:val="18"/>
              </w:rPr>
            </w:pPr>
            <w:del w:id="129" w:author="Chen, Delia (NSB - CN/Hangzhou)" w:date="2019-03-26T11:15:00Z">
              <w:r w:rsidRPr="00BE18BD" w:rsidDel="008D7B8C">
                <w:rPr>
                  <w:rFonts w:ascii="Arial" w:eastAsia="宋体" w:hAnsi="Arial"/>
                  <w:noProof/>
                  <w:sz w:val="18"/>
                </w:rPr>
                <w:delText>[2x2 Low]</w:delText>
              </w:r>
            </w:del>
          </w:p>
        </w:tc>
        <w:tc>
          <w:tcPr>
            <w:tcW w:w="1534" w:type="pct"/>
            <w:shd w:val="clear" w:color="auto" w:fill="auto"/>
          </w:tcPr>
          <w:p w14:paraId="52509E46" w14:textId="6457743F" w:rsidR="00BE18BD" w:rsidRPr="00BE18BD" w:rsidDel="008D7B8C" w:rsidRDefault="00BE18BD" w:rsidP="00BE18BD">
            <w:pPr>
              <w:keepNext/>
              <w:keepLines/>
              <w:spacing w:after="0"/>
              <w:jc w:val="center"/>
              <w:rPr>
                <w:del w:id="130" w:author="Chen, Delia (NSB - CN/Hangzhou)" w:date="2019-03-26T11:15:00Z"/>
                <w:rFonts w:ascii="Arial" w:eastAsia="宋体" w:hAnsi="Arial"/>
                <w:noProof/>
                <w:sz w:val="18"/>
              </w:rPr>
            </w:pPr>
            <w:del w:id="131" w:author="Chen, Delia (NSB - CN/Hangzhou)" w:date="2019-03-26T11:15:00Z">
              <w:r w:rsidRPr="00BE18BD" w:rsidDel="008D7B8C">
                <w:rPr>
                  <w:rFonts w:ascii="Arial" w:eastAsia="宋体" w:hAnsi="Arial"/>
                  <w:noProof/>
                  <w:sz w:val="18"/>
                </w:rPr>
                <w:delText>[2x2 Low]</w:delText>
              </w:r>
            </w:del>
          </w:p>
        </w:tc>
      </w:tr>
      <w:tr w:rsidR="00BE18BD" w:rsidRPr="00BE18BD" w:rsidDel="008D7B8C" w14:paraId="080F4CC6" w14:textId="571BFFD6" w:rsidTr="006633E6">
        <w:trPr>
          <w:trHeight w:val="164"/>
          <w:jc w:val="center"/>
          <w:del w:id="132" w:author="Chen, Delia (NSB - CN/Hangzhou)" w:date="2019-03-26T11:15:00Z"/>
        </w:trPr>
        <w:tc>
          <w:tcPr>
            <w:tcW w:w="613" w:type="pct"/>
            <w:vMerge w:val="restart"/>
            <w:shd w:val="clear" w:color="auto" w:fill="auto"/>
          </w:tcPr>
          <w:p w14:paraId="73DAB5CD" w14:textId="2B850DF4" w:rsidR="00BE18BD" w:rsidRPr="00BE18BD" w:rsidDel="008D7B8C" w:rsidRDefault="00BE18BD" w:rsidP="00BE18BD">
            <w:pPr>
              <w:keepNext/>
              <w:keepLines/>
              <w:spacing w:after="0"/>
              <w:rPr>
                <w:del w:id="133" w:author="Chen, Delia (NSB - CN/Hangzhou)" w:date="2019-03-26T11:15:00Z"/>
                <w:rFonts w:ascii="Arial" w:eastAsia="宋体" w:hAnsi="Arial"/>
                <w:noProof/>
                <w:sz w:val="18"/>
              </w:rPr>
            </w:pPr>
          </w:p>
          <w:p w14:paraId="287D7196" w14:textId="2A750C7A" w:rsidR="00BE18BD" w:rsidRPr="00BE18BD" w:rsidDel="008D7B8C" w:rsidRDefault="00BE18BD" w:rsidP="00BE18BD">
            <w:pPr>
              <w:keepNext/>
              <w:keepLines/>
              <w:spacing w:after="0"/>
              <w:rPr>
                <w:del w:id="134" w:author="Chen, Delia (NSB - CN/Hangzhou)" w:date="2019-03-26T11:15:00Z"/>
                <w:rFonts w:ascii="Arial" w:eastAsia="宋体" w:hAnsi="Arial"/>
                <w:noProof/>
                <w:sz w:val="18"/>
              </w:rPr>
            </w:pPr>
          </w:p>
          <w:p w14:paraId="6F7B418F" w14:textId="676C7F0E" w:rsidR="00BE18BD" w:rsidRPr="00BE18BD" w:rsidDel="008D7B8C" w:rsidRDefault="00BE18BD" w:rsidP="00BE18BD">
            <w:pPr>
              <w:keepNext/>
              <w:keepLines/>
              <w:spacing w:after="0"/>
              <w:rPr>
                <w:del w:id="135" w:author="Chen, Delia (NSB - CN/Hangzhou)" w:date="2019-03-26T11:15:00Z"/>
                <w:rFonts w:ascii="Arial" w:eastAsia="宋体" w:hAnsi="Arial"/>
                <w:noProof/>
                <w:sz w:val="18"/>
              </w:rPr>
            </w:pPr>
            <w:del w:id="136" w:author="Chen, Delia (NSB - CN/Hangzhou)" w:date="2019-03-26T11:15:00Z">
              <w:r w:rsidRPr="00BE18BD" w:rsidDel="008D7B8C">
                <w:rPr>
                  <w:rFonts w:ascii="Arial" w:eastAsia="宋体" w:hAnsi="Arial"/>
                  <w:noProof/>
                  <w:sz w:val="18"/>
                </w:rPr>
                <w:delText xml:space="preserve">Out of sync transmission parameters </w:delText>
              </w:r>
            </w:del>
          </w:p>
        </w:tc>
        <w:tc>
          <w:tcPr>
            <w:tcW w:w="1001" w:type="pct"/>
            <w:gridSpan w:val="3"/>
            <w:shd w:val="clear" w:color="auto" w:fill="auto"/>
          </w:tcPr>
          <w:p w14:paraId="668F0262" w14:textId="48533B04" w:rsidR="00BE18BD" w:rsidRPr="00BE18BD" w:rsidDel="008D7B8C" w:rsidRDefault="00BE18BD" w:rsidP="00BE18BD">
            <w:pPr>
              <w:keepNext/>
              <w:keepLines/>
              <w:spacing w:after="0"/>
              <w:rPr>
                <w:del w:id="137" w:author="Chen, Delia (NSB - CN/Hangzhou)" w:date="2019-03-26T11:15:00Z"/>
                <w:rFonts w:ascii="Arial" w:eastAsia="宋体" w:hAnsi="Arial"/>
                <w:noProof/>
                <w:sz w:val="18"/>
              </w:rPr>
            </w:pPr>
            <w:del w:id="138" w:author="Chen, Delia (NSB - CN/Hangzhou)" w:date="2019-03-26T11:15:00Z">
              <w:r w:rsidRPr="00BE18BD" w:rsidDel="008D7B8C">
                <w:rPr>
                  <w:rFonts w:ascii="Arial" w:eastAsia="宋体" w:hAnsi="Arial"/>
                  <w:noProof/>
                  <w:sz w:val="18"/>
                </w:rPr>
                <w:delText>DCI format</w:delText>
              </w:r>
            </w:del>
          </w:p>
        </w:tc>
        <w:tc>
          <w:tcPr>
            <w:tcW w:w="318" w:type="pct"/>
            <w:shd w:val="clear" w:color="auto" w:fill="auto"/>
          </w:tcPr>
          <w:p w14:paraId="175B5820" w14:textId="3C0BD6C1" w:rsidR="00BE18BD" w:rsidRPr="00BE18BD" w:rsidDel="008D7B8C" w:rsidRDefault="00BE18BD" w:rsidP="00BE18BD">
            <w:pPr>
              <w:keepNext/>
              <w:keepLines/>
              <w:spacing w:after="0"/>
              <w:jc w:val="center"/>
              <w:rPr>
                <w:del w:id="139" w:author="Chen, Delia (NSB - CN/Hangzhou)" w:date="2019-03-26T11:15:00Z"/>
                <w:rFonts w:ascii="Arial" w:eastAsia="宋体" w:hAnsi="Arial"/>
                <w:noProof/>
                <w:sz w:val="18"/>
              </w:rPr>
            </w:pPr>
          </w:p>
        </w:tc>
        <w:tc>
          <w:tcPr>
            <w:tcW w:w="1534" w:type="pct"/>
            <w:shd w:val="clear" w:color="auto" w:fill="auto"/>
          </w:tcPr>
          <w:p w14:paraId="26507408" w14:textId="2D3A7CD6" w:rsidR="00BE18BD" w:rsidRPr="00BE18BD" w:rsidDel="008D7B8C" w:rsidRDefault="00BE18BD" w:rsidP="00BE18BD">
            <w:pPr>
              <w:keepNext/>
              <w:keepLines/>
              <w:spacing w:after="0"/>
              <w:jc w:val="center"/>
              <w:rPr>
                <w:del w:id="140" w:author="Chen, Delia (NSB - CN/Hangzhou)" w:date="2019-03-26T11:15:00Z"/>
                <w:rFonts w:ascii="Arial" w:eastAsia="宋体" w:hAnsi="Arial"/>
                <w:noProof/>
                <w:sz w:val="18"/>
              </w:rPr>
            </w:pPr>
            <w:del w:id="141" w:author="Chen, Delia (NSB - CN/Hangzhou)" w:date="2019-03-26T11:15:00Z">
              <w:r w:rsidRPr="00BE18BD" w:rsidDel="008D7B8C">
                <w:rPr>
                  <w:rFonts w:ascii="Arial" w:eastAsia="宋体" w:hAnsi="Arial"/>
                  <w:noProof/>
                  <w:sz w:val="18"/>
                </w:rPr>
                <w:delText>1-0</w:delText>
              </w:r>
            </w:del>
          </w:p>
        </w:tc>
        <w:tc>
          <w:tcPr>
            <w:tcW w:w="1534" w:type="pct"/>
          </w:tcPr>
          <w:p w14:paraId="7780176B" w14:textId="37D3E599" w:rsidR="00BE18BD" w:rsidRPr="00BE18BD" w:rsidDel="008D7B8C" w:rsidRDefault="00BE18BD" w:rsidP="00BE18BD">
            <w:pPr>
              <w:keepNext/>
              <w:keepLines/>
              <w:spacing w:after="0"/>
              <w:jc w:val="center"/>
              <w:rPr>
                <w:del w:id="142" w:author="Chen, Delia (NSB - CN/Hangzhou)" w:date="2019-03-26T11:15:00Z"/>
                <w:rFonts w:ascii="Arial" w:eastAsia="宋体" w:hAnsi="Arial"/>
                <w:noProof/>
                <w:sz w:val="18"/>
              </w:rPr>
            </w:pPr>
            <w:del w:id="143" w:author="Chen, Delia (NSB - CN/Hangzhou)" w:date="2019-03-26T11:15:00Z">
              <w:r w:rsidRPr="00BE18BD" w:rsidDel="008D7B8C">
                <w:rPr>
                  <w:rFonts w:ascii="Arial" w:eastAsia="宋体" w:hAnsi="Arial"/>
                  <w:noProof/>
                  <w:sz w:val="18"/>
                </w:rPr>
                <w:delText>1-0</w:delText>
              </w:r>
            </w:del>
          </w:p>
        </w:tc>
      </w:tr>
      <w:tr w:rsidR="00BE18BD" w:rsidRPr="00BE18BD" w:rsidDel="008D7B8C" w14:paraId="124CCE11" w14:textId="0ED1A3EC" w:rsidTr="006633E6">
        <w:trPr>
          <w:trHeight w:val="352"/>
          <w:jc w:val="center"/>
          <w:del w:id="144" w:author="Chen, Delia (NSB - CN/Hangzhou)" w:date="2019-03-26T11:15:00Z"/>
        </w:trPr>
        <w:tc>
          <w:tcPr>
            <w:tcW w:w="613" w:type="pct"/>
            <w:vMerge/>
            <w:shd w:val="clear" w:color="auto" w:fill="auto"/>
          </w:tcPr>
          <w:p w14:paraId="4E0106CB" w14:textId="6832AC1A" w:rsidR="00BE18BD" w:rsidRPr="00BE18BD" w:rsidDel="008D7B8C" w:rsidRDefault="00BE18BD" w:rsidP="00BE18BD">
            <w:pPr>
              <w:keepNext/>
              <w:keepLines/>
              <w:spacing w:after="0"/>
              <w:rPr>
                <w:del w:id="145" w:author="Chen, Delia (NSB - CN/Hangzhou)" w:date="2019-03-26T11:15:00Z"/>
                <w:rFonts w:ascii="Arial" w:eastAsia="宋体" w:hAnsi="Arial"/>
                <w:noProof/>
                <w:sz w:val="18"/>
              </w:rPr>
            </w:pPr>
          </w:p>
        </w:tc>
        <w:tc>
          <w:tcPr>
            <w:tcW w:w="1001" w:type="pct"/>
            <w:gridSpan w:val="3"/>
            <w:shd w:val="clear" w:color="auto" w:fill="auto"/>
          </w:tcPr>
          <w:p w14:paraId="186E82CC" w14:textId="7B0148D8" w:rsidR="00BE18BD" w:rsidRPr="00BE18BD" w:rsidDel="008D7B8C" w:rsidRDefault="00BE18BD" w:rsidP="00BE18BD">
            <w:pPr>
              <w:keepNext/>
              <w:keepLines/>
              <w:spacing w:after="0"/>
              <w:rPr>
                <w:del w:id="146" w:author="Chen, Delia (NSB - CN/Hangzhou)" w:date="2019-03-26T11:15:00Z"/>
                <w:rFonts w:ascii="Arial" w:eastAsia="宋体" w:hAnsi="Arial"/>
                <w:noProof/>
                <w:sz w:val="18"/>
              </w:rPr>
            </w:pPr>
            <w:del w:id="147" w:author="Chen, Delia (NSB - CN/Hangzhou)" w:date="2019-03-26T11:15:00Z">
              <w:r w:rsidRPr="00BE18BD" w:rsidDel="008D7B8C">
                <w:rPr>
                  <w:rFonts w:ascii="Arial" w:eastAsia="宋体" w:hAnsi="Arial"/>
                  <w:noProof/>
                  <w:sz w:val="18"/>
                </w:rPr>
                <w:delText>Number of Control OFDM symbols</w:delText>
              </w:r>
            </w:del>
          </w:p>
        </w:tc>
        <w:tc>
          <w:tcPr>
            <w:tcW w:w="318" w:type="pct"/>
            <w:shd w:val="clear" w:color="auto" w:fill="auto"/>
          </w:tcPr>
          <w:p w14:paraId="629C98E9" w14:textId="7B5479C8" w:rsidR="00BE18BD" w:rsidRPr="00BE18BD" w:rsidDel="008D7B8C" w:rsidRDefault="00BE18BD" w:rsidP="00BE18BD">
            <w:pPr>
              <w:keepNext/>
              <w:keepLines/>
              <w:spacing w:after="0"/>
              <w:jc w:val="center"/>
              <w:rPr>
                <w:del w:id="148" w:author="Chen, Delia (NSB - CN/Hangzhou)" w:date="2019-03-26T11:15:00Z"/>
                <w:rFonts w:ascii="Arial" w:eastAsia="宋体" w:hAnsi="Arial"/>
                <w:noProof/>
                <w:sz w:val="18"/>
              </w:rPr>
            </w:pPr>
          </w:p>
        </w:tc>
        <w:tc>
          <w:tcPr>
            <w:tcW w:w="1534" w:type="pct"/>
            <w:shd w:val="clear" w:color="auto" w:fill="auto"/>
          </w:tcPr>
          <w:p w14:paraId="2CA30374" w14:textId="72D0DC79" w:rsidR="00BE18BD" w:rsidRPr="00BE18BD" w:rsidDel="008D7B8C" w:rsidRDefault="00BE18BD" w:rsidP="00BE18BD">
            <w:pPr>
              <w:keepNext/>
              <w:keepLines/>
              <w:spacing w:after="0"/>
              <w:jc w:val="center"/>
              <w:rPr>
                <w:del w:id="149" w:author="Chen, Delia (NSB - CN/Hangzhou)" w:date="2019-03-26T11:15:00Z"/>
                <w:rFonts w:ascii="Arial" w:eastAsia="宋体" w:hAnsi="Arial"/>
                <w:noProof/>
                <w:sz w:val="18"/>
              </w:rPr>
            </w:pPr>
            <w:del w:id="150" w:author="Chen, Delia (NSB - CN/Hangzhou)" w:date="2019-03-26T11:15:00Z">
              <w:r w:rsidRPr="00BE18BD" w:rsidDel="008D7B8C">
                <w:rPr>
                  <w:rFonts w:ascii="Arial" w:eastAsia="宋体" w:hAnsi="Arial"/>
                  <w:noProof/>
                  <w:sz w:val="18"/>
                </w:rPr>
                <w:delText>2</w:delText>
              </w:r>
            </w:del>
          </w:p>
        </w:tc>
        <w:tc>
          <w:tcPr>
            <w:tcW w:w="1534" w:type="pct"/>
          </w:tcPr>
          <w:p w14:paraId="04C846B2" w14:textId="51A700AC" w:rsidR="00BE18BD" w:rsidRPr="00BE18BD" w:rsidDel="008D7B8C" w:rsidRDefault="00BE18BD" w:rsidP="00BE18BD">
            <w:pPr>
              <w:keepNext/>
              <w:keepLines/>
              <w:spacing w:after="0"/>
              <w:jc w:val="center"/>
              <w:rPr>
                <w:del w:id="151" w:author="Chen, Delia (NSB - CN/Hangzhou)" w:date="2019-03-26T11:15:00Z"/>
                <w:rFonts w:ascii="Arial" w:eastAsia="宋体" w:hAnsi="Arial"/>
                <w:noProof/>
                <w:sz w:val="18"/>
              </w:rPr>
            </w:pPr>
            <w:del w:id="152" w:author="Chen, Delia (NSB - CN/Hangzhou)" w:date="2019-03-26T11:15:00Z">
              <w:r w:rsidRPr="00BE18BD" w:rsidDel="008D7B8C">
                <w:rPr>
                  <w:rFonts w:ascii="Arial" w:eastAsia="宋体" w:hAnsi="Arial"/>
                  <w:noProof/>
                  <w:sz w:val="18"/>
                </w:rPr>
                <w:delText>2</w:delText>
              </w:r>
            </w:del>
          </w:p>
        </w:tc>
      </w:tr>
      <w:tr w:rsidR="00BE18BD" w:rsidRPr="00BE18BD" w:rsidDel="008D7B8C" w14:paraId="18B61380" w14:textId="739227C3" w:rsidTr="006633E6">
        <w:trPr>
          <w:trHeight w:val="176"/>
          <w:jc w:val="center"/>
          <w:del w:id="153" w:author="Chen, Delia (NSB - CN/Hangzhou)" w:date="2019-03-26T11:15:00Z"/>
        </w:trPr>
        <w:tc>
          <w:tcPr>
            <w:tcW w:w="613" w:type="pct"/>
            <w:vMerge/>
            <w:shd w:val="clear" w:color="auto" w:fill="auto"/>
          </w:tcPr>
          <w:p w14:paraId="278A2CE2" w14:textId="1B8A5B9E" w:rsidR="00BE18BD" w:rsidRPr="00BE18BD" w:rsidDel="008D7B8C" w:rsidRDefault="00BE18BD" w:rsidP="00BE18BD">
            <w:pPr>
              <w:keepNext/>
              <w:keepLines/>
              <w:spacing w:after="0"/>
              <w:rPr>
                <w:del w:id="154" w:author="Chen, Delia (NSB - CN/Hangzhou)" w:date="2019-03-26T11:15:00Z"/>
                <w:rFonts w:ascii="Arial" w:eastAsia="宋体" w:hAnsi="Arial"/>
                <w:noProof/>
                <w:sz w:val="18"/>
              </w:rPr>
            </w:pPr>
          </w:p>
        </w:tc>
        <w:tc>
          <w:tcPr>
            <w:tcW w:w="1001" w:type="pct"/>
            <w:gridSpan w:val="3"/>
            <w:shd w:val="clear" w:color="auto" w:fill="auto"/>
          </w:tcPr>
          <w:p w14:paraId="7AE8913F" w14:textId="25E98FCC" w:rsidR="00BE18BD" w:rsidRPr="00BE18BD" w:rsidDel="008D7B8C" w:rsidRDefault="00BE18BD" w:rsidP="00BE18BD">
            <w:pPr>
              <w:keepNext/>
              <w:keepLines/>
              <w:spacing w:after="0"/>
              <w:rPr>
                <w:del w:id="155" w:author="Chen, Delia (NSB - CN/Hangzhou)" w:date="2019-03-26T11:15:00Z"/>
                <w:rFonts w:ascii="Arial" w:eastAsia="宋体" w:hAnsi="Arial"/>
                <w:noProof/>
                <w:sz w:val="18"/>
              </w:rPr>
            </w:pPr>
            <w:del w:id="156" w:author="Chen, Delia (NSB - CN/Hangzhou)" w:date="2019-03-26T11:15:00Z">
              <w:r w:rsidRPr="00BE18BD" w:rsidDel="008D7B8C">
                <w:rPr>
                  <w:rFonts w:ascii="Arial" w:eastAsia="宋体" w:hAnsi="Arial"/>
                  <w:noProof/>
                  <w:sz w:val="18"/>
                </w:rPr>
                <w:delText xml:space="preserve">Aggregation level </w:delText>
              </w:r>
            </w:del>
          </w:p>
        </w:tc>
        <w:tc>
          <w:tcPr>
            <w:tcW w:w="318" w:type="pct"/>
            <w:shd w:val="clear" w:color="auto" w:fill="auto"/>
          </w:tcPr>
          <w:p w14:paraId="4719121A" w14:textId="0C3E3EF5" w:rsidR="00BE18BD" w:rsidRPr="00BE18BD" w:rsidDel="008D7B8C" w:rsidRDefault="00BE18BD" w:rsidP="00BE18BD">
            <w:pPr>
              <w:keepNext/>
              <w:keepLines/>
              <w:spacing w:after="0"/>
              <w:jc w:val="center"/>
              <w:rPr>
                <w:del w:id="157" w:author="Chen, Delia (NSB - CN/Hangzhou)" w:date="2019-03-26T11:15:00Z"/>
                <w:rFonts w:ascii="Arial" w:eastAsia="宋体" w:hAnsi="Arial"/>
                <w:noProof/>
                <w:sz w:val="18"/>
              </w:rPr>
            </w:pPr>
            <w:del w:id="158" w:author="Chen, Delia (NSB - CN/Hangzhou)" w:date="2019-03-26T11:15:00Z">
              <w:r w:rsidRPr="00BE18BD" w:rsidDel="008D7B8C">
                <w:rPr>
                  <w:rFonts w:ascii="Arial" w:eastAsia="宋体" w:hAnsi="Arial"/>
                  <w:noProof/>
                  <w:sz w:val="18"/>
                </w:rPr>
                <w:delText>CCE</w:delText>
              </w:r>
            </w:del>
          </w:p>
        </w:tc>
        <w:tc>
          <w:tcPr>
            <w:tcW w:w="1534" w:type="pct"/>
            <w:shd w:val="clear" w:color="auto" w:fill="auto"/>
          </w:tcPr>
          <w:p w14:paraId="27D83ECC" w14:textId="4B01F92C" w:rsidR="00BE18BD" w:rsidRPr="00BE18BD" w:rsidDel="008D7B8C" w:rsidRDefault="00BE18BD" w:rsidP="00BE18BD">
            <w:pPr>
              <w:keepNext/>
              <w:keepLines/>
              <w:spacing w:after="0"/>
              <w:jc w:val="center"/>
              <w:rPr>
                <w:del w:id="159" w:author="Chen, Delia (NSB - CN/Hangzhou)" w:date="2019-03-26T11:15:00Z"/>
                <w:rFonts w:ascii="Arial" w:eastAsia="宋体" w:hAnsi="Arial"/>
                <w:noProof/>
                <w:sz w:val="18"/>
              </w:rPr>
            </w:pPr>
            <w:del w:id="160" w:author="Chen, Delia (NSB - CN/Hangzhou)" w:date="2019-03-26T11:15:00Z">
              <w:r w:rsidRPr="00BE18BD" w:rsidDel="008D7B8C">
                <w:rPr>
                  <w:rFonts w:ascii="Arial" w:eastAsia="宋体" w:hAnsi="Arial"/>
                  <w:noProof/>
                  <w:sz w:val="18"/>
                </w:rPr>
                <w:delText>8</w:delText>
              </w:r>
            </w:del>
          </w:p>
        </w:tc>
        <w:tc>
          <w:tcPr>
            <w:tcW w:w="1534" w:type="pct"/>
          </w:tcPr>
          <w:p w14:paraId="2DEDD94C" w14:textId="25C0E15B" w:rsidR="00BE18BD" w:rsidRPr="00BE18BD" w:rsidDel="008D7B8C" w:rsidRDefault="00BE18BD" w:rsidP="00BE18BD">
            <w:pPr>
              <w:keepNext/>
              <w:keepLines/>
              <w:spacing w:after="0"/>
              <w:jc w:val="center"/>
              <w:rPr>
                <w:del w:id="161" w:author="Chen, Delia (NSB - CN/Hangzhou)" w:date="2019-03-26T11:15:00Z"/>
                <w:rFonts w:ascii="Arial" w:eastAsia="宋体" w:hAnsi="Arial"/>
                <w:noProof/>
                <w:sz w:val="18"/>
              </w:rPr>
            </w:pPr>
            <w:del w:id="162" w:author="Chen, Delia (NSB - CN/Hangzhou)" w:date="2019-03-26T11:15:00Z">
              <w:r w:rsidRPr="00BE18BD" w:rsidDel="008D7B8C">
                <w:rPr>
                  <w:rFonts w:ascii="Arial" w:eastAsia="宋体" w:hAnsi="Arial"/>
                  <w:noProof/>
                  <w:sz w:val="18"/>
                </w:rPr>
                <w:delText>8</w:delText>
              </w:r>
            </w:del>
          </w:p>
        </w:tc>
      </w:tr>
      <w:tr w:rsidR="00BE18BD" w:rsidRPr="00BE18BD" w:rsidDel="008D7B8C" w14:paraId="7979C7A3" w14:textId="7E41B1BC" w:rsidTr="006633E6">
        <w:trPr>
          <w:trHeight w:val="872"/>
          <w:jc w:val="center"/>
          <w:del w:id="163" w:author="Chen, Delia (NSB - CN/Hangzhou)" w:date="2019-03-26T11:15:00Z"/>
        </w:trPr>
        <w:tc>
          <w:tcPr>
            <w:tcW w:w="613" w:type="pct"/>
            <w:vMerge/>
            <w:shd w:val="clear" w:color="auto" w:fill="auto"/>
          </w:tcPr>
          <w:p w14:paraId="1C16D5A4" w14:textId="490C5D86" w:rsidR="00BE18BD" w:rsidRPr="00BE18BD" w:rsidDel="008D7B8C" w:rsidRDefault="00BE18BD" w:rsidP="00BE18BD">
            <w:pPr>
              <w:keepNext/>
              <w:keepLines/>
              <w:spacing w:after="0"/>
              <w:rPr>
                <w:del w:id="164" w:author="Chen, Delia (NSB - CN/Hangzhou)" w:date="2019-03-26T11:15:00Z"/>
                <w:rFonts w:ascii="Arial" w:eastAsia="宋体" w:hAnsi="Arial"/>
                <w:noProof/>
                <w:sz w:val="18"/>
              </w:rPr>
            </w:pPr>
          </w:p>
        </w:tc>
        <w:tc>
          <w:tcPr>
            <w:tcW w:w="1001" w:type="pct"/>
            <w:gridSpan w:val="3"/>
            <w:shd w:val="clear" w:color="auto" w:fill="auto"/>
          </w:tcPr>
          <w:p w14:paraId="330EBAA3" w14:textId="4BB58653" w:rsidR="00BE18BD" w:rsidRPr="00BE18BD" w:rsidDel="008D7B8C" w:rsidRDefault="00BE18BD" w:rsidP="00BE18BD">
            <w:pPr>
              <w:keepNext/>
              <w:keepLines/>
              <w:spacing w:after="0"/>
              <w:rPr>
                <w:del w:id="165" w:author="Chen, Delia (NSB - CN/Hangzhou)" w:date="2019-03-26T11:15:00Z"/>
                <w:rFonts w:ascii="Arial" w:eastAsia="宋体" w:hAnsi="Arial"/>
                <w:noProof/>
                <w:sz w:val="18"/>
              </w:rPr>
            </w:pPr>
            <w:del w:id="166" w:author="Chen, Delia (NSB - CN/Hangzhou)" w:date="2019-03-26T11:15:00Z">
              <w:r w:rsidRPr="00BE18BD" w:rsidDel="008D7B8C">
                <w:rPr>
                  <w:rFonts w:ascii="Arial" w:eastAsia="?? ??" w:hAnsi="Arial"/>
                  <w:sz w:val="18"/>
                </w:rPr>
                <w:delText>Ratio of hypothetical PDCCH RE energy to average CSI-RS RE energy</w:delText>
              </w:r>
            </w:del>
          </w:p>
        </w:tc>
        <w:tc>
          <w:tcPr>
            <w:tcW w:w="318" w:type="pct"/>
            <w:shd w:val="clear" w:color="auto" w:fill="auto"/>
          </w:tcPr>
          <w:p w14:paraId="571AD2AF" w14:textId="0DEEF752" w:rsidR="00BE18BD" w:rsidRPr="00BE18BD" w:rsidDel="008D7B8C" w:rsidRDefault="00BE18BD" w:rsidP="00BE18BD">
            <w:pPr>
              <w:keepNext/>
              <w:keepLines/>
              <w:spacing w:after="0"/>
              <w:jc w:val="center"/>
              <w:rPr>
                <w:del w:id="167" w:author="Chen, Delia (NSB - CN/Hangzhou)" w:date="2019-03-26T11:15:00Z"/>
                <w:rFonts w:ascii="Arial" w:eastAsia="宋体" w:hAnsi="Arial"/>
                <w:noProof/>
                <w:sz w:val="18"/>
              </w:rPr>
            </w:pPr>
            <w:del w:id="168" w:author="Chen, Delia (NSB - CN/Hangzhou)" w:date="2019-03-26T11:15:00Z">
              <w:r w:rsidRPr="00BE18BD" w:rsidDel="008D7B8C">
                <w:rPr>
                  <w:rFonts w:ascii="Arial" w:eastAsia="宋体" w:hAnsi="Arial"/>
                  <w:noProof/>
                  <w:sz w:val="18"/>
                </w:rPr>
                <w:delText>dB</w:delText>
              </w:r>
            </w:del>
          </w:p>
        </w:tc>
        <w:tc>
          <w:tcPr>
            <w:tcW w:w="1534" w:type="pct"/>
            <w:shd w:val="clear" w:color="auto" w:fill="auto"/>
          </w:tcPr>
          <w:p w14:paraId="3B116AC0" w14:textId="2392BE1C" w:rsidR="00BE18BD" w:rsidRPr="00BE18BD" w:rsidDel="008D7B8C" w:rsidRDefault="00BE18BD" w:rsidP="00BE18BD">
            <w:pPr>
              <w:keepNext/>
              <w:keepLines/>
              <w:spacing w:after="0"/>
              <w:jc w:val="center"/>
              <w:rPr>
                <w:del w:id="169" w:author="Chen, Delia (NSB - CN/Hangzhou)" w:date="2019-03-26T11:15:00Z"/>
                <w:rFonts w:ascii="Arial" w:eastAsia="宋体" w:hAnsi="Arial"/>
                <w:noProof/>
                <w:sz w:val="18"/>
              </w:rPr>
            </w:pPr>
            <w:del w:id="170" w:author="Chen, Delia (NSB - CN/Hangzhou)" w:date="2019-03-26T11:15:00Z">
              <w:r w:rsidRPr="00BE18BD" w:rsidDel="008D7B8C">
                <w:rPr>
                  <w:rFonts w:ascii="Arial" w:eastAsia="宋体" w:hAnsi="Arial"/>
                  <w:noProof/>
                  <w:sz w:val="18"/>
                </w:rPr>
                <w:delText>4</w:delText>
              </w:r>
            </w:del>
          </w:p>
        </w:tc>
        <w:tc>
          <w:tcPr>
            <w:tcW w:w="1534" w:type="pct"/>
          </w:tcPr>
          <w:p w14:paraId="26392629" w14:textId="4F941049" w:rsidR="00BE18BD" w:rsidRPr="00BE18BD" w:rsidDel="008D7B8C" w:rsidRDefault="00BE18BD" w:rsidP="00BE18BD">
            <w:pPr>
              <w:keepNext/>
              <w:keepLines/>
              <w:spacing w:after="0"/>
              <w:jc w:val="center"/>
              <w:rPr>
                <w:del w:id="171" w:author="Chen, Delia (NSB - CN/Hangzhou)" w:date="2019-03-26T11:15:00Z"/>
                <w:rFonts w:ascii="Arial" w:eastAsia="宋体" w:hAnsi="Arial"/>
                <w:noProof/>
                <w:sz w:val="18"/>
              </w:rPr>
            </w:pPr>
            <w:del w:id="172" w:author="Chen, Delia (NSB - CN/Hangzhou)" w:date="2019-03-26T11:15:00Z">
              <w:r w:rsidRPr="00BE18BD" w:rsidDel="008D7B8C">
                <w:rPr>
                  <w:rFonts w:ascii="Arial" w:eastAsia="宋体" w:hAnsi="Arial"/>
                  <w:noProof/>
                  <w:sz w:val="18"/>
                </w:rPr>
                <w:delText>4</w:delText>
              </w:r>
            </w:del>
          </w:p>
        </w:tc>
      </w:tr>
      <w:tr w:rsidR="00BE18BD" w:rsidRPr="00BE18BD" w:rsidDel="008D7B8C" w14:paraId="087B6AD8" w14:textId="69DB80D9" w:rsidTr="006633E6">
        <w:trPr>
          <w:trHeight w:val="859"/>
          <w:jc w:val="center"/>
          <w:del w:id="173" w:author="Chen, Delia (NSB - CN/Hangzhou)" w:date="2019-03-26T11:15:00Z"/>
        </w:trPr>
        <w:tc>
          <w:tcPr>
            <w:tcW w:w="613" w:type="pct"/>
            <w:vMerge/>
            <w:shd w:val="clear" w:color="auto" w:fill="auto"/>
          </w:tcPr>
          <w:p w14:paraId="4FECA2C3" w14:textId="394C64BF" w:rsidR="00BE18BD" w:rsidRPr="00BE18BD" w:rsidDel="008D7B8C" w:rsidRDefault="00BE18BD" w:rsidP="00BE18BD">
            <w:pPr>
              <w:keepNext/>
              <w:keepLines/>
              <w:spacing w:after="0"/>
              <w:rPr>
                <w:del w:id="174" w:author="Chen, Delia (NSB - CN/Hangzhou)" w:date="2019-03-26T11:15:00Z"/>
                <w:rFonts w:ascii="Arial" w:eastAsia="宋体" w:hAnsi="Arial"/>
                <w:noProof/>
                <w:sz w:val="18"/>
              </w:rPr>
            </w:pPr>
          </w:p>
        </w:tc>
        <w:tc>
          <w:tcPr>
            <w:tcW w:w="1001" w:type="pct"/>
            <w:gridSpan w:val="3"/>
            <w:shd w:val="clear" w:color="auto" w:fill="auto"/>
          </w:tcPr>
          <w:p w14:paraId="442CF811" w14:textId="1CE89E67" w:rsidR="00BE18BD" w:rsidRPr="00BE18BD" w:rsidDel="008D7B8C" w:rsidRDefault="00BE18BD" w:rsidP="00BE18BD">
            <w:pPr>
              <w:keepNext/>
              <w:keepLines/>
              <w:spacing w:after="0"/>
              <w:rPr>
                <w:del w:id="175" w:author="Chen, Delia (NSB - CN/Hangzhou)" w:date="2019-03-26T11:15:00Z"/>
                <w:rFonts w:ascii="Arial" w:eastAsia="宋体" w:hAnsi="Arial"/>
                <w:noProof/>
                <w:sz w:val="18"/>
              </w:rPr>
            </w:pPr>
            <w:del w:id="176" w:author="Chen, Delia (NSB - CN/Hangzhou)" w:date="2019-03-26T11:15:00Z">
              <w:r w:rsidRPr="00BE18BD" w:rsidDel="008D7B8C">
                <w:rPr>
                  <w:rFonts w:ascii="Arial" w:eastAsia="?? ??" w:hAnsi="Arial"/>
                  <w:sz w:val="18"/>
                </w:rPr>
                <w:delText>Ratio of hypothetical PDCCH DMRS energy to average CSI-RS RE energy</w:delText>
              </w:r>
            </w:del>
          </w:p>
        </w:tc>
        <w:tc>
          <w:tcPr>
            <w:tcW w:w="318" w:type="pct"/>
            <w:shd w:val="clear" w:color="auto" w:fill="auto"/>
          </w:tcPr>
          <w:p w14:paraId="0C358D3B" w14:textId="2311A6B8" w:rsidR="00BE18BD" w:rsidRPr="00BE18BD" w:rsidDel="008D7B8C" w:rsidRDefault="00BE18BD" w:rsidP="00BE18BD">
            <w:pPr>
              <w:keepNext/>
              <w:keepLines/>
              <w:spacing w:after="0"/>
              <w:jc w:val="center"/>
              <w:rPr>
                <w:del w:id="177" w:author="Chen, Delia (NSB - CN/Hangzhou)" w:date="2019-03-26T11:15:00Z"/>
                <w:rFonts w:ascii="Arial" w:eastAsia="宋体" w:hAnsi="Arial"/>
                <w:noProof/>
                <w:sz w:val="18"/>
              </w:rPr>
            </w:pPr>
            <w:del w:id="178" w:author="Chen, Delia (NSB - CN/Hangzhou)" w:date="2019-03-26T11:15:00Z">
              <w:r w:rsidRPr="00BE18BD" w:rsidDel="008D7B8C">
                <w:rPr>
                  <w:rFonts w:ascii="Arial" w:eastAsia="宋体" w:hAnsi="Arial"/>
                  <w:noProof/>
                  <w:sz w:val="18"/>
                </w:rPr>
                <w:delText>dB</w:delText>
              </w:r>
            </w:del>
          </w:p>
        </w:tc>
        <w:tc>
          <w:tcPr>
            <w:tcW w:w="1534" w:type="pct"/>
            <w:shd w:val="clear" w:color="auto" w:fill="auto"/>
          </w:tcPr>
          <w:p w14:paraId="7D77B6DE" w14:textId="77359763" w:rsidR="00BE18BD" w:rsidRPr="00BE18BD" w:rsidDel="008D7B8C" w:rsidRDefault="00BE18BD" w:rsidP="00BE18BD">
            <w:pPr>
              <w:keepNext/>
              <w:keepLines/>
              <w:spacing w:after="0"/>
              <w:jc w:val="center"/>
              <w:rPr>
                <w:del w:id="179" w:author="Chen, Delia (NSB - CN/Hangzhou)" w:date="2019-03-26T11:15:00Z"/>
                <w:rFonts w:ascii="Arial" w:eastAsia="宋体" w:hAnsi="Arial"/>
                <w:noProof/>
                <w:sz w:val="18"/>
              </w:rPr>
            </w:pPr>
            <w:del w:id="180" w:author="Chen, Delia (NSB - CN/Hangzhou)" w:date="2019-03-26T11:15:00Z">
              <w:r w:rsidRPr="00BE18BD" w:rsidDel="008D7B8C">
                <w:rPr>
                  <w:rFonts w:ascii="Arial" w:eastAsia="宋体" w:hAnsi="Arial"/>
                  <w:noProof/>
                  <w:sz w:val="18"/>
                </w:rPr>
                <w:delText>4</w:delText>
              </w:r>
            </w:del>
          </w:p>
        </w:tc>
        <w:tc>
          <w:tcPr>
            <w:tcW w:w="1534" w:type="pct"/>
          </w:tcPr>
          <w:p w14:paraId="74AF69D1" w14:textId="5DFDBA28" w:rsidR="00BE18BD" w:rsidRPr="00BE18BD" w:rsidDel="008D7B8C" w:rsidRDefault="00BE18BD" w:rsidP="00BE18BD">
            <w:pPr>
              <w:keepNext/>
              <w:keepLines/>
              <w:spacing w:after="0"/>
              <w:jc w:val="center"/>
              <w:rPr>
                <w:del w:id="181" w:author="Chen, Delia (NSB - CN/Hangzhou)" w:date="2019-03-26T11:15:00Z"/>
                <w:rFonts w:ascii="Arial" w:eastAsia="宋体" w:hAnsi="Arial"/>
                <w:noProof/>
                <w:sz w:val="18"/>
              </w:rPr>
            </w:pPr>
            <w:del w:id="182" w:author="Chen, Delia (NSB - CN/Hangzhou)" w:date="2019-03-26T11:15:00Z">
              <w:r w:rsidRPr="00BE18BD" w:rsidDel="008D7B8C">
                <w:rPr>
                  <w:rFonts w:ascii="Arial" w:eastAsia="宋体" w:hAnsi="Arial"/>
                  <w:noProof/>
                  <w:sz w:val="18"/>
                </w:rPr>
                <w:delText>4</w:delText>
              </w:r>
            </w:del>
          </w:p>
        </w:tc>
      </w:tr>
      <w:tr w:rsidR="00BE18BD" w:rsidRPr="00BE18BD" w:rsidDel="008D7B8C" w14:paraId="2094EA3D" w14:textId="0839F174" w:rsidTr="006633E6">
        <w:trPr>
          <w:trHeight w:val="379"/>
          <w:jc w:val="center"/>
          <w:del w:id="183" w:author="Chen, Delia (NSB - CN/Hangzhou)" w:date="2019-03-26T11:15:00Z"/>
        </w:trPr>
        <w:tc>
          <w:tcPr>
            <w:tcW w:w="613" w:type="pct"/>
            <w:vMerge/>
            <w:shd w:val="clear" w:color="auto" w:fill="auto"/>
          </w:tcPr>
          <w:p w14:paraId="01BE93F3" w14:textId="24EAE963" w:rsidR="00BE18BD" w:rsidRPr="00BE18BD" w:rsidDel="008D7B8C" w:rsidRDefault="00BE18BD" w:rsidP="00BE18BD">
            <w:pPr>
              <w:keepNext/>
              <w:keepLines/>
              <w:spacing w:after="0"/>
              <w:rPr>
                <w:del w:id="184" w:author="Chen, Delia (NSB - CN/Hangzhou)" w:date="2019-03-26T11:15:00Z"/>
                <w:rFonts w:ascii="Arial" w:eastAsia="宋体" w:hAnsi="Arial"/>
                <w:noProof/>
                <w:sz w:val="18"/>
              </w:rPr>
            </w:pPr>
          </w:p>
        </w:tc>
        <w:tc>
          <w:tcPr>
            <w:tcW w:w="1001" w:type="pct"/>
            <w:gridSpan w:val="3"/>
            <w:shd w:val="clear" w:color="auto" w:fill="auto"/>
            <w:vAlign w:val="center"/>
          </w:tcPr>
          <w:p w14:paraId="073E7C97" w14:textId="63084BA9" w:rsidR="00BE18BD" w:rsidRPr="00BE18BD" w:rsidDel="008D7B8C" w:rsidRDefault="00BE18BD" w:rsidP="00BE18BD">
            <w:pPr>
              <w:keepNext/>
              <w:keepLines/>
              <w:spacing w:after="0"/>
              <w:rPr>
                <w:del w:id="185" w:author="Chen, Delia (NSB - CN/Hangzhou)" w:date="2019-03-26T11:15:00Z"/>
                <w:rFonts w:ascii="Arial" w:eastAsia="?? ??" w:hAnsi="Arial"/>
                <w:sz w:val="18"/>
              </w:rPr>
            </w:pPr>
            <w:del w:id="186" w:author="Chen, Delia (NSB - CN/Hangzhou)" w:date="2019-03-26T11:15:00Z">
              <w:r w:rsidRPr="00BE18BD" w:rsidDel="008D7B8C">
                <w:rPr>
                  <w:rFonts w:ascii="Arial" w:eastAsia="?? ??" w:hAnsi="Arial"/>
                  <w:sz w:val="18"/>
                </w:rPr>
                <w:delText>DMRS precoder granularity</w:delText>
              </w:r>
            </w:del>
          </w:p>
        </w:tc>
        <w:tc>
          <w:tcPr>
            <w:tcW w:w="318" w:type="pct"/>
            <w:shd w:val="clear" w:color="auto" w:fill="auto"/>
            <w:vAlign w:val="center"/>
          </w:tcPr>
          <w:p w14:paraId="033E5FE3" w14:textId="504B8449" w:rsidR="00BE18BD" w:rsidRPr="00BE18BD" w:rsidDel="008D7B8C" w:rsidRDefault="00BE18BD" w:rsidP="00BE18BD">
            <w:pPr>
              <w:keepNext/>
              <w:keepLines/>
              <w:spacing w:after="0"/>
              <w:jc w:val="center"/>
              <w:rPr>
                <w:del w:id="187" w:author="Chen, Delia (NSB - CN/Hangzhou)" w:date="2019-03-26T11:15:00Z"/>
                <w:rFonts w:ascii="Arial" w:eastAsia="?? ??" w:hAnsi="Arial"/>
                <w:sz w:val="18"/>
              </w:rPr>
            </w:pPr>
          </w:p>
        </w:tc>
        <w:tc>
          <w:tcPr>
            <w:tcW w:w="1534" w:type="pct"/>
            <w:shd w:val="clear" w:color="auto" w:fill="auto"/>
          </w:tcPr>
          <w:p w14:paraId="0AF14653" w14:textId="43039AE3" w:rsidR="00BE18BD" w:rsidRPr="00BE18BD" w:rsidDel="008D7B8C" w:rsidRDefault="00BE18BD" w:rsidP="00BE18BD">
            <w:pPr>
              <w:keepNext/>
              <w:keepLines/>
              <w:spacing w:after="0"/>
              <w:jc w:val="center"/>
              <w:rPr>
                <w:del w:id="188" w:author="Chen, Delia (NSB - CN/Hangzhou)" w:date="2019-03-26T11:15:00Z"/>
                <w:rFonts w:ascii="Arial" w:eastAsia="宋体" w:hAnsi="Arial"/>
                <w:noProof/>
                <w:sz w:val="18"/>
              </w:rPr>
            </w:pPr>
            <w:del w:id="189" w:author="Chen, Delia (NSB - CN/Hangzhou)" w:date="2019-03-26T11:15:00Z">
              <w:r w:rsidRPr="00BE18BD" w:rsidDel="008D7B8C">
                <w:rPr>
                  <w:rFonts w:ascii="Arial" w:eastAsia="?? ??" w:hAnsi="Arial"/>
                  <w:sz w:val="18"/>
                </w:rPr>
                <w:delText>REG bundle size</w:delText>
              </w:r>
            </w:del>
          </w:p>
        </w:tc>
        <w:tc>
          <w:tcPr>
            <w:tcW w:w="1534" w:type="pct"/>
          </w:tcPr>
          <w:p w14:paraId="65239195" w14:textId="1BA79CE0" w:rsidR="00BE18BD" w:rsidRPr="00BE18BD" w:rsidDel="008D7B8C" w:rsidRDefault="00BE18BD" w:rsidP="00BE18BD">
            <w:pPr>
              <w:keepNext/>
              <w:keepLines/>
              <w:spacing w:after="0"/>
              <w:jc w:val="center"/>
              <w:rPr>
                <w:del w:id="190" w:author="Chen, Delia (NSB - CN/Hangzhou)" w:date="2019-03-26T11:15:00Z"/>
                <w:rFonts w:ascii="Arial" w:eastAsia="宋体" w:hAnsi="Arial"/>
                <w:noProof/>
                <w:sz w:val="18"/>
              </w:rPr>
            </w:pPr>
            <w:del w:id="191" w:author="Chen, Delia (NSB - CN/Hangzhou)" w:date="2019-03-26T11:15:00Z">
              <w:r w:rsidRPr="00BE18BD" w:rsidDel="008D7B8C">
                <w:rPr>
                  <w:rFonts w:ascii="Arial" w:eastAsia="?? ??" w:hAnsi="Arial"/>
                  <w:sz w:val="18"/>
                </w:rPr>
                <w:delText>REG bundle size</w:delText>
              </w:r>
            </w:del>
          </w:p>
        </w:tc>
      </w:tr>
      <w:tr w:rsidR="00BE18BD" w:rsidRPr="00BE18BD" w:rsidDel="008D7B8C" w14:paraId="76FB6AA9" w14:textId="3F14AEC5" w:rsidTr="006633E6">
        <w:trPr>
          <w:trHeight w:val="188"/>
          <w:jc w:val="center"/>
          <w:del w:id="192" w:author="Chen, Delia (NSB - CN/Hangzhou)" w:date="2019-03-26T11:15:00Z"/>
        </w:trPr>
        <w:tc>
          <w:tcPr>
            <w:tcW w:w="613" w:type="pct"/>
            <w:vMerge/>
            <w:shd w:val="clear" w:color="auto" w:fill="auto"/>
          </w:tcPr>
          <w:p w14:paraId="0BEADB70" w14:textId="31F0ABD5" w:rsidR="00BE18BD" w:rsidRPr="00BE18BD" w:rsidDel="008D7B8C" w:rsidRDefault="00BE18BD" w:rsidP="00BE18BD">
            <w:pPr>
              <w:keepNext/>
              <w:keepLines/>
              <w:spacing w:after="0"/>
              <w:rPr>
                <w:del w:id="193" w:author="Chen, Delia (NSB - CN/Hangzhou)" w:date="2019-03-26T11:15:00Z"/>
                <w:rFonts w:ascii="Arial" w:eastAsia="宋体" w:hAnsi="Arial"/>
                <w:noProof/>
                <w:sz w:val="18"/>
              </w:rPr>
            </w:pPr>
          </w:p>
        </w:tc>
        <w:tc>
          <w:tcPr>
            <w:tcW w:w="1001" w:type="pct"/>
            <w:gridSpan w:val="3"/>
            <w:shd w:val="clear" w:color="auto" w:fill="auto"/>
            <w:vAlign w:val="center"/>
          </w:tcPr>
          <w:p w14:paraId="4BF110C8" w14:textId="78FCE929" w:rsidR="00BE18BD" w:rsidRPr="00BE18BD" w:rsidDel="008D7B8C" w:rsidRDefault="00BE18BD" w:rsidP="00BE18BD">
            <w:pPr>
              <w:keepNext/>
              <w:keepLines/>
              <w:spacing w:after="0"/>
              <w:rPr>
                <w:del w:id="194" w:author="Chen, Delia (NSB - CN/Hangzhou)" w:date="2019-03-26T11:15:00Z"/>
                <w:rFonts w:ascii="Arial" w:eastAsia="?? ??" w:hAnsi="Arial"/>
                <w:sz w:val="18"/>
              </w:rPr>
            </w:pPr>
            <w:del w:id="195" w:author="Chen, Delia (NSB - CN/Hangzhou)" w:date="2019-03-26T11:15:00Z">
              <w:r w:rsidRPr="00BE18BD" w:rsidDel="008D7B8C">
                <w:rPr>
                  <w:rFonts w:ascii="Arial" w:eastAsia="?? ??" w:hAnsi="Arial"/>
                  <w:sz w:val="18"/>
                </w:rPr>
                <w:delText>REG bundle size</w:delText>
              </w:r>
            </w:del>
          </w:p>
        </w:tc>
        <w:tc>
          <w:tcPr>
            <w:tcW w:w="318" w:type="pct"/>
            <w:shd w:val="clear" w:color="auto" w:fill="auto"/>
            <w:vAlign w:val="center"/>
          </w:tcPr>
          <w:p w14:paraId="7A1DB23A" w14:textId="1989C17C" w:rsidR="00BE18BD" w:rsidRPr="00BE18BD" w:rsidDel="008D7B8C" w:rsidRDefault="00BE18BD" w:rsidP="00BE18BD">
            <w:pPr>
              <w:keepNext/>
              <w:keepLines/>
              <w:spacing w:after="0"/>
              <w:jc w:val="center"/>
              <w:rPr>
                <w:del w:id="196" w:author="Chen, Delia (NSB - CN/Hangzhou)" w:date="2019-03-26T11:15:00Z"/>
                <w:rFonts w:ascii="Arial" w:eastAsia="?? ??" w:hAnsi="Arial"/>
                <w:sz w:val="18"/>
              </w:rPr>
            </w:pPr>
          </w:p>
        </w:tc>
        <w:tc>
          <w:tcPr>
            <w:tcW w:w="1534" w:type="pct"/>
            <w:shd w:val="clear" w:color="auto" w:fill="auto"/>
          </w:tcPr>
          <w:p w14:paraId="604B58A6" w14:textId="54D061A0" w:rsidR="00BE18BD" w:rsidRPr="00BE18BD" w:rsidDel="008D7B8C" w:rsidRDefault="00BE18BD" w:rsidP="00BE18BD">
            <w:pPr>
              <w:keepNext/>
              <w:keepLines/>
              <w:spacing w:after="0"/>
              <w:jc w:val="center"/>
              <w:rPr>
                <w:del w:id="197" w:author="Chen, Delia (NSB - CN/Hangzhou)" w:date="2019-03-26T11:15:00Z"/>
                <w:rFonts w:ascii="Arial" w:eastAsia="宋体" w:hAnsi="Arial"/>
                <w:noProof/>
                <w:sz w:val="18"/>
              </w:rPr>
            </w:pPr>
            <w:del w:id="198" w:author="Chen, Delia (NSB - CN/Hangzhou)" w:date="2019-03-26T11:15:00Z">
              <w:r w:rsidRPr="00BE18BD" w:rsidDel="008D7B8C">
                <w:rPr>
                  <w:rFonts w:ascii="Arial" w:eastAsia="宋体" w:hAnsi="Arial"/>
                  <w:noProof/>
                  <w:sz w:val="18"/>
                </w:rPr>
                <w:delText>6</w:delText>
              </w:r>
            </w:del>
          </w:p>
        </w:tc>
        <w:tc>
          <w:tcPr>
            <w:tcW w:w="1534" w:type="pct"/>
          </w:tcPr>
          <w:p w14:paraId="4594C2A1" w14:textId="593E1E13" w:rsidR="00BE18BD" w:rsidRPr="00BE18BD" w:rsidDel="008D7B8C" w:rsidRDefault="00BE18BD" w:rsidP="00BE18BD">
            <w:pPr>
              <w:keepNext/>
              <w:keepLines/>
              <w:spacing w:after="0"/>
              <w:jc w:val="center"/>
              <w:rPr>
                <w:del w:id="199" w:author="Chen, Delia (NSB - CN/Hangzhou)" w:date="2019-03-26T11:15:00Z"/>
                <w:rFonts w:ascii="Arial" w:eastAsia="宋体" w:hAnsi="Arial"/>
                <w:noProof/>
                <w:sz w:val="18"/>
              </w:rPr>
            </w:pPr>
            <w:del w:id="200" w:author="Chen, Delia (NSB - CN/Hangzhou)" w:date="2019-03-26T11:15:00Z">
              <w:r w:rsidRPr="00BE18BD" w:rsidDel="008D7B8C">
                <w:rPr>
                  <w:rFonts w:ascii="Arial" w:eastAsia="宋体" w:hAnsi="Arial"/>
                  <w:noProof/>
                  <w:sz w:val="18"/>
                </w:rPr>
                <w:delText>6</w:delText>
              </w:r>
            </w:del>
          </w:p>
        </w:tc>
      </w:tr>
      <w:tr w:rsidR="00BE18BD" w:rsidRPr="00BE18BD" w:rsidDel="008D7B8C" w14:paraId="1A70F00B" w14:textId="182DBB66" w:rsidTr="006633E6">
        <w:trPr>
          <w:trHeight w:val="176"/>
          <w:jc w:val="center"/>
          <w:del w:id="201" w:author="Chen, Delia (NSB - CN/Hangzhou)" w:date="2019-03-26T11:15:00Z"/>
        </w:trPr>
        <w:tc>
          <w:tcPr>
            <w:tcW w:w="1614" w:type="pct"/>
            <w:gridSpan w:val="4"/>
            <w:shd w:val="clear" w:color="auto" w:fill="auto"/>
          </w:tcPr>
          <w:p w14:paraId="2637BCDF" w14:textId="17819CAD" w:rsidR="00BE18BD" w:rsidRPr="00BE18BD" w:rsidDel="008D7B8C" w:rsidRDefault="00BE18BD" w:rsidP="00BE18BD">
            <w:pPr>
              <w:keepNext/>
              <w:keepLines/>
              <w:spacing w:after="0"/>
              <w:rPr>
                <w:del w:id="202" w:author="Chen, Delia (NSB - CN/Hangzhou)" w:date="2019-03-26T11:15:00Z"/>
                <w:rFonts w:ascii="Arial" w:eastAsia="宋体" w:hAnsi="Arial"/>
                <w:noProof/>
                <w:sz w:val="18"/>
              </w:rPr>
            </w:pPr>
            <w:del w:id="203" w:author="Chen, Delia (NSB - CN/Hangzhou)" w:date="2019-03-26T11:15:00Z">
              <w:r w:rsidRPr="00BE18BD" w:rsidDel="008D7B8C">
                <w:rPr>
                  <w:rFonts w:ascii="Arial" w:eastAsia="宋体" w:hAnsi="Arial"/>
                  <w:noProof/>
                  <w:sz w:val="18"/>
                </w:rPr>
                <w:delText>DRX</w:delText>
              </w:r>
            </w:del>
          </w:p>
        </w:tc>
        <w:tc>
          <w:tcPr>
            <w:tcW w:w="318" w:type="pct"/>
            <w:shd w:val="clear" w:color="auto" w:fill="auto"/>
          </w:tcPr>
          <w:p w14:paraId="43558B02" w14:textId="62645BE8" w:rsidR="00BE18BD" w:rsidRPr="00BE18BD" w:rsidDel="008D7B8C" w:rsidRDefault="00BE18BD" w:rsidP="00BE18BD">
            <w:pPr>
              <w:keepNext/>
              <w:keepLines/>
              <w:spacing w:after="0"/>
              <w:jc w:val="center"/>
              <w:rPr>
                <w:del w:id="204" w:author="Chen, Delia (NSB - CN/Hangzhou)" w:date="2019-03-26T11:15:00Z"/>
                <w:rFonts w:ascii="Arial" w:eastAsia="宋体" w:hAnsi="Arial"/>
                <w:noProof/>
                <w:sz w:val="18"/>
              </w:rPr>
            </w:pPr>
          </w:p>
        </w:tc>
        <w:tc>
          <w:tcPr>
            <w:tcW w:w="1534" w:type="pct"/>
            <w:shd w:val="clear" w:color="auto" w:fill="auto"/>
          </w:tcPr>
          <w:p w14:paraId="43C296F4" w14:textId="3F26C2ED" w:rsidR="00BE18BD" w:rsidRPr="00BE18BD" w:rsidDel="008D7B8C" w:rsidRDefault="00BE18BD" w:rsidP="00BE18BD">
            <w:pPr>
              <w:keepNext/>
              <w:keepLines/>
              <w:spacing w:after="0"/>
              <w:jc w:val="center"/>
              <w:rPr>
                <w:del w:id="205" w:author="Chen, Delia (NSB - CN/Hangzhou)" w:date="2019-03-26T11:15:00Z"/>
                <w:rFonts w:ascii="Arial" w:eastAsia="宋体" w:hAnsi="Arial"/>
                <w:i/>
                <w:iCs/>
                <w:sz w:val="18"/>
              </w:rPr>
            </w:pPr>
            <w:del w:id="206" w:author="Chen, Delia (NSB - CN/Hangzhou)" w:date="2019-03-26T11:15:00Z">
              <w:r w:rsidRPr="00BE18BD" w:rsidDel="008D7B8C">
                <w:rPr>
                  <w:rFonts w:ascii="Arial" w:eastAsia="宋体" w:hAnsi="Arial"/>
                  <w:i/>
                  <w:iCs/>
                  <w:sz w:val="18"/>
                </w:rPr>
                <w:delText>OFF</w:delText>
              </w:r>
            </w:del>
          </w:p>
        </w:tc>
        <w:tc>
          <w:tcPr>
            <w:tcW w:w="1534" w:type="pct"/>
          </w:tcPr>
          <w:p w14:paraId="1B25F692" w14:textId="4D10CA4D" w:rsidR="00BE18BD" w:rsidRPr="00BE18BD" w:rsidDel="008D7B8C" w:rsidRDefault="00BE18BD" w:rsidP="00BE18BD">
            <w:pPr>
              <w:keepNext/>
              <w:keepLines/>
              <w:spacing w:after="0"/>
              <w:jc w:val="center"/>
              <w:rPr>
                <w:del w:id="207" w:author="Chen, Delia (NSB - CN/Hangzhou)" w:date="2019-03-26T11:15:00Z"/>
                <w:rFonts w:ascii="Arial" w:eastAsia="宋体" w:hAnsi="Arial"/>
                <w:i/>
                <w:iCs/>
                <w:sz w:val="18"/>
              </w:rPr>
            </w:pPr>
            <w:del w:id="208" w:author="Chen, Delia (NSB - CN/Hangzhou)" w:date="2019-03-26T11:15:00Z">
              <w:r w:rsidRPr="00BE18BD" w:rsidDel="008D7B8C">
                <w:rPr>
                  <w:rFonts w:ascii="Arial" w:eastAsia="宋体" w:hAnsi="Arial"/>
                  <w:i/>
                  <w:iCs/>
                  <w:sz w:val="18"/>
                </w:rPr>
                <w:delText>OFF</w:delText>
              </w:r>
            </w:del>
          </w:p>
        </w:tc>
      </w:tr>
      <w:tr w:rsidR="00BE18BD" w:rsidRPr="00BE18BD" w:rsidDel="008D7B8C" w14:paraId="4E8EC94B" w14:textId="7C9AE656" w:rsidTr="006633E6">
        <w:trPr>
          <w:trHeight w:val="164"/>
          <w:jc w:val="center"/>
          <w:del w:id="209" w:author="Chen, Delia (NSB - CN/Hangzhou)" w:date="2019-03-26T11:15:00Z"/>
        </w:trPr>
        <w:tc>
          <w:tcPr>
            <w:tcW w:w="1614" w:type="pct"/>
            <w:gridSpan w:val="4"/>
            <w:shd w:val="clear" w:color="auto" w:fill="auto"/>
          </w:tcPr>
          <w:p w14:paraId="79B5A7E4" w14:textId="62C3EE62" w:rsidR="00BE18BD" w:rsidRPr="00BE18BD" w:rsidDel="008D7B8C" w:rsidRDefault="00BE18BD" w:rsidP="00BE18BD">
            <w:pPr>
              <w:keepNext/>
              <w:keepLines/>
              <w:spacing w:after="0"/>
              <w:rPr>
                <w:del w:id="210" w:author="Chen, Delia (NSB - CN/Hangzhou)" w:date="2019-03-26T11:15:00Z"/>
                <w:rFonts w:ascii="Arial" w:eastAsia="宋体" w:hAnsi="Arial"/>
                <w:noProof/>
                <w:sz w:val="18"/>
              </w:rPr>
            </w:pPr>
            <w:del w:id="211" w:author="Chen, Delia (NSB - CN/Hangzhou)" w:date="2019-03-26T11:15:00Z">
              <w:r w:rsidRPr="00BE18BD" w:rsidDel="008D7B8C">
                <w:rPr>
                  <w:rFonts w:ascii="Arial" w:eastAsia="宋体" w:hAnsi="Arial"/>
                  <w:noProof/>
                  <w:sz w:val="18"/>
                </w:rPr>
                <w:delText xml:space="preserve">Gap pattern ID </w:delText>
              </w:r>
            </w:del>
          </w:p>
        </w:tc>
        <w:tc>
          <w:tcPr>
            <w:tcW w:w="318" w:type="pct"/>
            <w:shd w:val="clear" w:color="auto" w:fill="auto"/>
          </w:tcPr>
          <w:p w14:paraId="48F6C41F" w14:textId="119D0C7B" w:rsidR="00BE18BD" w:rsidRPr="00BE18BD" w:rsidDel="008D7B8C" w:rsidRDefault="00BE18BD" w:rsidP="00BE18BD">
            <w:pPr>
              <w:keepNext/>
              <w:keepLines/>
              <w:spacing w:after="0"/>
              <w:jc w:val="center"/>
              <w:rPr>
                <w:del w:id="212" w:author="Chen, Delia (NSB - CN/Hangzhou)" w:date="2019-03-26T11:15:00Z"/>
                <w:rFonts w:ascii="Arial" w:eastAsia="宋体" w:hAnsi="Arial"/>
                <w:noProof/>
                <w:sz w:val="18"/>
              </w:rPr>
            </w:pPr>
          </w:p>
        </w:tc>
        <w:tc>
          <w:tcPr>
            <w:tcW w:w="1534" w:type="pct"/>
            <w:shd w:val="clear" w:color="auto" w:fill="auto"/>
          </w:tcPr>
          <w:p w14:paraId="3DCEC17D" w14:textId="50F48D38" w:rsidR="00BE18BD" w:rsidRPr="00BE18BD" w:rsidDel="008D7B8C" w:rsidRDefault="00BE18BD" w:rsidP="00BE18BD">
            <w:pPr>
              <w:keepNext/>
              <w:keepLines/>
              <w:spacing w:after="0"/>
              <w:jc w:val="center"/>
              <w:rPr>
                <w:del w:id="213" w:author="Chen, Delia (NSB - CN/Hangzhou)" w:date="2019-03-26T11:15:00Z"/>
                <w:rFonts w:ascii="Arial" w:eastAsia="宋体" w:hAnsi="Arial"/>
                <w:iCs/>
                <w:sz w:val="18"/>
              </w:rPr>
            </w:pPr>
            <w:del w:id="214" w:author="Chen, Delia (NSB - CN/Hangzhou)" w:date="2019-03-26T11:15:00Z">
              <w:r w:rsidRPr="00BE18BD" w:rsidDel="008D7B8C">
                <w:rPr>
                  <w:rFonts w:ascii="Arial" w:eastAsia="宋体" w:hAnsi="Arial"/>
                  <w:iCs/>
                  <w:sz w:val="18"/>
                </w:rPr>
                <w:delText>[N.A.]</w:delText>
              </w:r>
            </w:del>
          </w:p>
        </w:tc>
        <w:tc>
          <w:tcPr>
            <w:tcW w:w="1534" w:type="pct"/>
          </w:tcPr>
          <w:p w14:paraId="3FE1A549" w14:textId="6C39B328" w:rsidR="00BE18BD" w:rsidRPr="00BE18BD" w:rsidDel="008D7B8C" w:rsidRDefault="00BE18BD" w:rsidP="00BE18BD">
            <w:pPr>
              <w:keepNext/>
              <w:keepLines/>
              <w:spacing w:after="0"/>
              <w:jc w:val="center"/>
              <w:rPr>
                <w:del w:id="215" w:author="Chen, Delia (NSB - CN/Hangzhou)" w:date="2019-03-26T11:15:00Z"/>
                <w:rFonts w:ascii="Arial" w:eastAsia="宋体" w:hAnsi="Arial"/>
                <w:iCs/>
                <w:sz w:val="18"/>
              </w:rPr>
            </w:pPr>
            <w:del w:id="216" w:author="Chen, Delia (NSB - CN/Hangzhou)" w:date="2019-03-26T11:15:00Z">
              <w:r w:rsidRPr="00BE18BD" w:rsidDel="008D7B8C">
                <w:rPr>
                  <w:rFonts w:ascii="Arial" w:eastAsia="宋体" w:hAnsi="Arial"/>
                  <w:iCs/>
                  <w:sz w:val="18"/>
                </w:rPr>
                <w:delText>*[</w:delText>
              </w:r>
              <w:r w:rsidRPr="00BE18BD" w:rsidDel="008D7B8C">
                <w:rPr>
                  <w:rFonts w:ascii="Arial" w:eastAsia="宋体" w:hAnsi="Arial"/>
                  <w:i/>
                  <w:iCs/>
                  <w:sz w:val="18"/>
                </w:rPr>
                <w:delText>gp0</w:delText>
              </w:r>
              <w:r w:rsidRPr="00BE18BD" w:rsidDel="008D7B8C">
                <w:rPr>
                  <w:rFonts w:ascii="Arial" w:eastAsia="宋体" w:hAnsi="Arial"/>
                  <w:iCs/>
                  <w:sz w:val="18"/>
                </w:rPr>
                <w:delText>]</w:delText>
              </w:r>
            </w:del>
          </w:p>
        </w:tc>
      </w:tr>
      <w:tr w:rsidR="00BE18BD" w:rsidRPr="00BE18BD" w:rsidDel="008D7B8C" w14:paraId="37EB95C6" w14:textId="512AE5F4" w:rsidTr="006633E6">
        <w:trPr>
          <w:trHeight w:val="340"/>
          <w:jc w:val="center"/>
          <w:del w:id="217" w:author="Chen, Delia (NSB - CN/Hangzhou)" w:date="2019-03-26T11:15:00Z"/>
        </w:trPr>
        <w:tc>
          <w:tcPr>
            <w:tcW w:w="1614" w:type="pct"/>
            <w:gridSpan w:val="4"/>
            <w:shd w:val="clear" w:color="auto" w:fill="auto"/>
          </w:tcPr>
          <w:p w14:paraId="56CD320A" w14:textId="5D836528" w:rsidR="00BE18BD" w:rsidRPr="00BE18BD" w:rsidDel="008D7B8C" w:rsidRDefault="00BE18BD" w:rsidP="00BE18BD">
            <w:pPr>
              <w:keepNext/>
              <w:keepLines/>
              <w:spacing w:after="0"/>
              <w:rPr>
                <w:del w:id="218" w:author="Chen, Delia (NSB - CN/Hangzhou)" w:date="2019-03-26T11:15:00Z"/>
                <w:rFonts w:ascii="Arial" w:eastAsia="宋体" w:hAnsi="Arial"/>
                <w:noProof/>
                <w:sz w:val="18"/>
              </w:rPr>
            </w:pPr>
            <w:del w:id="219" w:author="Chen, Delia (NSB - CN/Hangzhou)" w:date="2019-03-26T11:15:00Z">
              <w:r w:rsidRPr="00BE18BD" w:rsidDel="008D7B8C">
                <w:rPr>
                  <w:rFonts w:ascii="Arial" w:eastAsia="宋体" w:hAnsi="Arial"/>
                  <w:noProof/>
                  <w:sz w:val="18"/>
                </w:rPr>
                <w:delText>Layer 3 filtering</w:delText>
              </w:r>
            </w:del>
          </w:p>
        </w:tc>
        <w:tc>
          <w:tcPr>
            <w:tcW w:w="318" w:type="pct"/>
            <w:shd w:val="clear" w:color="auto" w:fill="auto"/>
          </w:tcPr>
          <w:p w14:paraId="190583C6" w14:textId="14CC8960" w:rsidR="00BE18BD" w:rsidRPr="00BE18BD" w:rsidDel="008D7B8C" w:rsidRDefault="00BE18BD" w:rsidP="00BE18BD">
            <w:pPr>
              <w:keepNext/>
              <w:keepLines/>
              <w:spacing w:after="0"/>
              <w:jc w:val="center"/>
              <w:rPr>
                <w:del w:id="220" w:author="Chen, Delia (NSB - CN/Hangzhou)" w:date="2019-03-26T11:15:00Z"/>
                <w:rFonts w:ascii="Arial" w:eastAsia="宋体" w:hAnsi="Arial"/>
                <w:noProof/>
                <w:sz w:val="18"/>
              </w:rPr>
            </w:pPr>
          </w:p>
        </w:tc>
        <w:tc>
          <w:tcPr>
            <w:tcW w:w="1534" w:type="pct"/>
            <w:shd w:val="clear" w:color="auto" w:fill="auto"/>
          </w:tcPr>
          <w:p w14:paraId="039D0A1E" w14:textId="04B88B78" w:rsidR="00BE18BD" w:rsidRPr="00BE18BD" w:rsidDel="008D7B8C" w:rsidRDefault="00BE18BD" w:rsidP="00BE18BD">
            <w:pPr>
              <w:keepNext/>
              <w:keepLines/>
              <w:spacing w:after="0"/>
              <w:jc w:val="center"/>
              <w:rPr>
                <w:del w:id="221" w:author="Chen, Delia (NSB - CN/Hangzhou)" w:date="2019-03-26T11:15:00Z"/>
                <w:rFonts w:ascii="Arial" w:eastAsia="宋体" w:hAnsi="Arial"/>
                <w:noProof/>
                <w:sz w:val="18"/>
              </w:rPr>
            </w:pPr>
            <w:del w:id="222" w:author="Chen, Delia (NSB - CN/Hangzhou)" w:date="2019-03-26T11:15:00Z">
              <w:r w:rsidRPr="00BE18BD" w:rsidDel="008D7B8C">
                <w:rPr>
                  <w:rFonts w:ascii="Arial" w:eastAsia="宋体" w:hAnsi="Arial"/>
                  <w:i/>
                  <w:iCs/>
                  <w:sz w:val="18"/>
                </w:rPr>
                <w:delText>Enabled</w:delText>
              </w:r>
            </w:del>
          </w:p>
        </w:tc>
        <w:tc>
          <w:tcPr>
            <w:tcW w:w="1534" w:type="pct"/>
          </w:tcPr>
          <w:p w14:paraId="3A99C371" w14:textId="29F5AE42" w:rsidR="00BE18BD" w:rsidRPr="00BE18BD" w:rsidDel="008D7B8C" w:rsidRDefault="00BE18BD" w:rsidP="00BE18BD">
            <w:pPr>
              <w:keepNext/>
              <w:keepLines/>
              <w:spacing w:after="0"/>
              <w:jc w:val="center"/>
              <w:rPr>
                <w:del w:id="223" w:author="Chen, Delia (NSB - CN/Hangzhou)" w:date="2019-03-26T11:15:00Z"/>
                <w:rFonts w:ascii="Arial" w:eastAsia="宋体" w:hAnsi="Arial"/>
                <w:noProof/>
                <w:sz w:val="18"/>
              </w:rPr>
            </w:pPr>
            <w:del w:id="224" w:author="Chen, Delia (NSB - CN/Hangzhou)" w:date="2019-03-26T11:15:00Z">
              <w:r w:rsidRPr="00BE18BD" w:rsidDel="008D7B8C">
                <w:rPr>
                  <w:rFonts w:ascii="Arial" w:eastAsia="宋体" w:hAnsi="Arial"/>
                  <w:i/>
                  <w:iCs/>
                  <w:sz w:val="18"/>
                </w:rPr>
                <w:delText>Enabled</w:delText>
              </w:r>
            </w:del>
          </w:p>
        </w:tc>
      </w:tr>
      <w:tr w:rsidR="00BE18BD" w:rsidRPr="00BE18BD" w:rsidDel="008D7B8C" w14:paraId="0EF522B7" w14:textId="0454CFCE" w:rsidTr="006633E6">
        <w:trPr>
          <w:trHeight w:val="164"/>
          <w:jc w:val="center"/>
          <w:del w:id="225" w:author="Chen, Delia (NSB - CN/Hangzhou)" w:date="2019-03-26T11:15:00Z"/>
        </w:trPr>
        <w:tc>
          <w:tcPr>
            <w:tcW w:w="1614" w:type="pct"/>
            <w:gridSpan w:val="4"/>
            <w:shd w:val="clear" w:color="auto" w:fill="auto"/>
          </w:tcPr>
          <w:p w14:paraId="63DDB0F5" w14:textId="75C4A285" w:rsidR="00BE18BD" w:rsidRPr="00BE18BD" w:rsidDel="008D7B8C" w:rsidRDefault="00BE18BD" w:rsidP="00BE18BD">
            <w:pPr>
              <w:keepNext/>
              <w:keepLines/>
              <w:spacing w:after="0"/>
              <w:rPr>
                <w:del w:id="226" w:author="Chen, Delia (NSB - CN/Hangzhou)" w:date="2019-03-26T11:15:00Z"/>
                <w:rFonts w:ascii="Arial" w:eastAsia="宋体" w:hAnsi="Arial"/>
                <w:noProof/>
                <w:sz w:val="18"/>
              </w:rPr>
            </w:pPr>
            <w:del w:id="227" w:author="Chen, Delia (NSB - CN/Hangzhou)" w:date="2019-03-26T11:15:00Z">
              <w:r w:rsidRPr="00BE18BD" w:rsidDel="008D7B8C">
                <w:rPr>
                  <w:rFonts w:ascii="Arial" w:eastAsia="宋体" w:hAnsi="Arial"/>
                  <w:noProof/>
                  <w:sz w:val="18"/>
                </w:rPr>
                <w:delText>T310 timer</w:delText>
              </w:r>
            </w:del>
          </w:p>
        </w:tc>
        <w:tc>
          <w:tcPr>
            <w:tcW w:w="318" w:type="pct"/>
            <w:shd w:val="clear" w:color="auto" w:fill="auto"/>
          </w:tcPr>
          <w:p w14:paraId="4ADA93A6" w14:textId="139BC334" w:rsidR="00BE18BD" w:rsidRPr="00BE18BD" w:rsidDel="008D7B8C" w:rsidRDefault="00BE18BD" w:rsidP="00BE18BD">
            <w:pPr>
              <w:keepNext/>
              <w:keepLines/>
              <w:spacing w:after="0"/>
              <w:jc w:val="center"/>
              <w:rPr>
                <w:del w:id="228" w:author="Chen, Delia (NSB - CN/Hangzhou)" w:date="2019-03-26T11:15:00Z"/>
                <w:rFonts w:ascii="Arial" w:eastAsia="宋体" w:hAnsi="Arial"/>
                <w:iCs/>
                <w:sz w:val="18"/>
              </w:rPr>
            </w:pPr>
            <w:del w:id="229" w:author="Chen, Delia (NSB - CN/Hangzhou)" w:date="2019-03-26T11:15:00Z">
              <w:r w:rsidRPr="00BE18BD" w:rsidDel="008D7B8C">
                <w:rPr>
                  <w:rFonts w:ascii="Arial" w:eastAsia="宋体" w:hAnsi="Arial"/>
                  <w:iCs/>
                  <w:sz w:val="18"/>
                </w:rPr>
                <w:delText>ms</w:delText>
              </w:r>
            </w:del>
          </w:p>
        </w:tc>
        <w:tc>
          <w:tcPr>
            <w:tcW w:w="1534" w:type="pct"/>
            <w:shd w:val="clear" w:color="auto" w:fill="auto"/>
          </w:tcPr>
          <w:p w14:paraId="3E5F2FAE" w14:textId="599C512B" w:rsidR="00BE18BD" w:rsidRPr="00BE18BD" w:rsidDel="008D7B8C" w:rsidRDefault="00BE18BD" w:rsidP="00BE18BD">
            <w:pPr>
              <w:keepNext/>
              <w:keepLines/>
              <w:spacing w:after="0"/>
              <w:jc w:val="center"/>
              <w:rPr>
                <w:del w:id="230" w:author="Chen, Delia (NSB - CN/Hangzhou)" w:date="2019-03-26T11:15:00Z"/>
                <w:rFonts w:ascii="Arial" w:eastAsia="宋体" w:hAnsi="Arial"/>
                <w:i/>
                <w:iCs/>
                <w:sz w:val="18"/>
              </w:rPr>
            </w:pPr>
            <w:del w:id="231" w:author="Chen, Delia (NSB - CN/Hangzhou)" w:date="2019-03-26T11:15:00Z">
              <w:r w:rsidRPr="00BE18BD" w:rsidDel="008D7B8C">
                <w:rPr>
                  <w:rFonts w:ascii="Arial" w:eastAsia="宋体" w:hAnsi="Arial"/>
                  <w:i/>
                  <w:iCs/>
                  <w:sz w:val="18"/>
                </w:rPr>
                <w:delText>0</w:delText>
              </w:r>
            </w:del>
          </w:p>
        </w:tc>
        <w:tc>
          <w:tcPr>
            <w:tcW w:w="1534" w:type="pct"/>
          </w:tcPr>
          <w:p w14:paraId="64B50106" w14:textId="5CE2D010" w:rsidR="00BE18BD" w:rsidRPr="00BE18BD" w:rsidDel="008D7B8C" w:rsidRDefault="00BE18BD" w:rsidP="00BE18BD">
            <w:pPr>
              <w:keepNext/>
              <w:keepLines/>
              <w:spacing w:after="0"/>
              <w:jc w:val="center"/>
              <w:rPr>
                <w:del w:id="232" w:author="Chen, Delia (NSB - CN/Hangzhou)" w:date="2019-03-26T11:15:00Z"/>
                <w:rFonts w:ascii="Arial" w:eastAsia="宋体" w:hAnsi="Arial"/>
                <w:i/>
                <w:iCs/>
                <w:sz w:val="18"/>
              </w:rPr>
            </w:pPr>
            <w:del w:id="233" w:author="Chen, Delia (NSB - CN/Hangzhou)" w:date="2019-03-26T11:15:00Z">
              <w:r w:rsidRPr="00BE18BD" w:rsidDel="008D7B8C">
                <w:rPr>
                  <w:rFonts w:ascii="Arial" w:eastAsia="宋体" w:hAnsi="Arial"/>
                  <w:i/>
                  <w:iCs/>
                  <w:sz w:val="18"/>
                </w:rPr>
                <w:delText>0</w:delText>
              </w:r>
            </w:del>
          </w:p>
        </w:tc>
      </w:tr>
      <w:tr w:rsidR="00BE18BD" w:rsidRPr="00BE18BD" w:rsidDel="008D7B8C" w14:paraId="229FC56A" w14:textId="515F1032" w:rsidTr="006633E6">
        <w:trPr>
          <w:trHeight w:val="164"/>
          <w:jc w:val="center"/>
          <w:del w:id="234" w:author="Chen, Delia (NSB - CN/Hangzhou)" w:date="2019-03-26T11:15:00Z"/>
        </w:trPr>
        <w:tc>
          <w:tcPr>
            <w:tcW w:w="1614" w:type="pct"/>
            <w:gridSpan w:val="4"/>
            <w:shd w:val="clear" w:color="auto" w:fill="auto"/>
          </w:tcPr>
          <w:p w14:paraId="6D4190A8" w14:textId="44B4CB15" w:rsidR="00BE18BD" w:rsidRPr="00BE18BD" w:rsidDel="008D7B8C" w:rsidRDefault="00BE18BD" w:rsidP="00BE18BD">
            <w:pPr>
              <w:keepNext/>
              <w:keepLines/>
              <w:spacing w:after="0"/>
              <w:rPr>
                <w:del w:id="235" w:author="Chen, Delia (NSB - CN/Hangzhou)" w:date="2019-03-26T11:15:00Z"/>
                <w:rFonts w:ascii="Arial" w:eastAsia="宋体" w:hAnsi="Arial"/>
                <w:noProof/>
                <w:sz w:val="18"/>
              </w:rPr>
            </w:pPr>
            <w:del w:id="236" w:author="Chen, Delia (NSB - CN/Hangzhou)" w:date="2019-03-26T11:15:00Z">
              <w:r w:rsidRPr="00BE18BD" w:rsidDel="008D7B8C">
                <w:rPr>
                  <w:rFonts w:ascii="Arial" w:eastAsia="宋体" w:hAnsi="Arial"/>
                  <w:noProof/>
                  <w:sz w:val="18"/>
                </w:rPr>
                <w:delText>T311 timer</w:delText>
              </w:r>
            </w:del>
          </w:p>
        </w:tc>
        <w:tc>
          <w:tcPr>
            <w:tcW w:w="318" w:type="pct"/>
            <w:shd w:val="clear" w:color="auto" w:fill="auto"/>
          </w:tcPr>
          <w:p w14:paraId="0757767E" w14:textId="2F4D6245" w:rsidR="00BE18BD" w:rsidRPr="00BE18BD" w:rsidDel="008D7B8C" w:rsidRDefault="00BE18BD" w:rsidP="00BE18BD">
            <w:pPr>
              <w:keepNext/>
              <w:keepLines/>
              <w:spacing w:after="0"/>
              <w:jc w:val="center"/>
              <w:rPr>
                <w:del w:id="237" w:author="Chen, Delia (NSB - CN/Hangzhou)" w:date="2019-03-26T11:15:00Z"/>
                <w:rFonts w:ascii="Arial" w:eastAsia="宋体" w:hAnsi="Arial"/>
                <w:iCs/>
                <w:sz w:val="18"/>
              </w:rPr>
            </w:pPr>
            <w:del w:id="238" w:author="Chen, Delia (NSB - CN/Hangzhou)" w:date="2019-03-26T11:15:00Z">
              <w:r w:rsidRPr="00BE18BD" w:rsidDel="008D7B8C">
                <w:rPr>
                  <w:rFonts w:ascii="Arial" w:eastAsia="宋体" w:hAnsi="Arial"/>
                  <w:noProof/>
                  <w:sz w:val="18"/>
                </w:rPr>
                <w:delText>ms</w:delText>
              </w:r>
            </w:del>
          </w:p>
        </w:tc>
        <w:tc>
          <w:tcPr>
            <w:tcW w:w="1534" w:type="pct"/>
            <w:shd w:val="clear" w:color="auto" w:fill="auto"/>
          </w:tcPr>
          <w:p w14:paraId="4169842F" w14:textId="43AD5C6C" w:rsidR="00BE18BD" w:rsidRPr="00BE18BD" w:rsidDel="008D7B8C" w:rsidRDefault="00BE18BD" w:rsidP="00BE18BD">
            <w:pPr>
              <w:keepNext/>
              <w:keepLines/>
              <w:spacing w:after="0"/>
              <w:jc w:val="center"/>
              <w:rPr>
                <w:del w:id="239" w:author="Chen, Delia (NSB - CN/Hangzhou)" w:date="2019-03-26T11:15:00Z"/>
                <w:rFonts w:ascii="Arial" w:eastAsia="宋体" w:hAnsi="Arial"/>
                <w:i/>
                <w:iCs/>
                <w:sz w:val="18"/>
              </w:rPr>
            </w:pPr>
            <w:del w:id="240" w:author="Chen, Delia (NSB - CN/Hangzhou)" w:date="2019-03-26T11:15:00Z">
              <w:r w:rsidRPr="00BE18BD" w:rsidDel="008D7B8C">
                <w:rPr>
                  <w:rFonts w:ascii="Arial" w:eastAsia="宋体" w:hAnsi="Arial"/>
                  <w:noProof/>
                  <w:sz w:val="18"/>
                </w:rPr>
                <w:delText>1000</w:delText>
              </w:r>
            </w:del>
          </w:p>
        </w:tc>
        <w:tc>
          <w:tcPr>
            <w:tcW w:w="1534" w:type="pct"/>
          </w:tcPr>
          <w:p w14:paraId="0800D2B3" w14:textId="099918F4" w:rsidR="00BE18BD" w:rsidRPr="00BE18BD" w:rsidDel="008D7B8C" w:rsidRDefault="00BE18BD" w:rsidP="00BE18BD">
            <w:pPr>
              <w:keepNext/>
              <w:keepLines/>
              <w:spacing w:after="0"/>
              <w:jc w:val="center"/>
              <w:rPr>
                <w:del w:id="241" w:author="Chen, Delia (NSB - CN/Hangzhou)" w:date="2019-03-26T11:15:00Z"/>
                <w:rFonts w:ascii="Arial" w:eastAsia="宋体" w:hAnsi="Arial"/>
                <w:i/>
                <w:iCs/>
                <w:sz w:val="18"/>
              </w:rPr>
            </w:pPr>
            <w:del w:id="242" w:author="Chen, Delia (NSB - CN/Hangzhou)" w:date="2019-03-26T11:15:00Z">
              <w:r w:rsidRPr="00BE18BD" w:rsidDel="008D7B8C">
                <w:rPr>
                  <w:rFonts w:ascii="Arial" w:eastAsia="宋体" w:hAnsi="Arial"/>
                  <w:noProof/>
                  <w:sz w:val="18"/>
                </w:rPr>
                <w:delText>1000</w:delText>
              </w:r>
            </w:del>
          </w:p>
        </w:tc>
      </w:tr>
      <w:tr w:rsidR="00BE18BD" w:rsidRPr="00BE18BD" w:rsidDel="008D7B8C" w14:paraId="65FE0A46" w14:textId="38E36FB4" w:rsidTr="006633E6">
        <w:trPr>
          <w:trHeight w:val="164"/>
          <w:jc w:val="center"/>
          <w:del w:id="243" w:author="Chen, Delia (NSB - CN/Hangzhou)" w:date="2019-03-26T11:15:00Z"/>
        </w:trPr>
        <w:tc>
          <w:tcPr>
            <w:tcW w:w="1614" w:type="pct"/>
            <w:gridSpan w:val="4"/>
            <w:shd w:val="clear" w:color="auto" w:fill="auto"/>
          </w:tcPr>
          <w:p w14:paraId="666549AC" w14:textId="46FD39E9" w:rsidR="00BE18BD" w:rsidRPr="00BE18BD" w:rsidDel="008D7B8C" w:rsidRDefault="00BE18BD" w:rsidP="00BE18BD">
            <w:pPr>
              <w:keepNext/>
              <w:keepLines/>
              <w:spacing w:after="0"/>
              <w:rPr>
                <w:del w:id="244" w:author="Chen, Delia (NSB - CN/Hangzhou)" w:date="2019-03-26T11:15:00Z"/>
                <w:rFonts w:ascii="Arial" w:eastAsia="宋体" w:hAnsi="Arial"/>
                <w:noProof/>
                <w:sz w:val="18"/>
              </w:rPr>
            </w:pPr>
            <w:del w:id="245" w:author="Chen, Delia (NSB - CN/Hangzhou)" w:date="2019-03-26T11:15:00Z">
              <w:r w:rsidRPr="00BE18BD" w:rsidDel="008D7B8C">
                <w:rPr>
                  <w:rFonts w:ascii="Arial" w:eastAsia="宋体" w:hAnsi="Arial"/>
                  <w:noProof/>
                  <w:sz w:val="18"/>
                </w:rPr>
                <w:delText>N310</w:delText>
              </w:r>
            </w:del>
          </w:p>
        </w:tc>
        <w:tc>
          <w:tcPr>
            <w:tcW w:w="318" w:type="pct"/>
            <w:shd w:val="clear" w:color="auto" w:fill="auto"/>
          </w:tcPr>
          <w:p w14:paraId="56C84757" w14:textId="7BA3811F" w:rsidR="00BE18BD" w:rsidRPr="00BE18BD" w:rsidDel="008D7B8C" w:rsidRDefault="00BE18BD" w:rsidP="00BE18BD">
            <w:pPr>
              <w:keepNext/>
              <w:keepLines/>
              <w:spacing w:after="0"/>
              <w:jc w:val="center"/>
              <w:rPr>
                <w:del w:id="246" w:author="Chen, Delia (NSB - CN/Hangzhou)" w:date="2019-03-26T11:15:00Z"/>
                <w:rFonts w:ascii="Arial" w:eastAsia="宋体" w:hAnsi="Arial"/>
                <w:noProof/>
                <w:sz w:val="18"/>
              </w:rPr>
            </w:pPr>
          </w:p>
        </w:tc>
        <w:tc>
          <w:tcPr>
            <w:tcW w:w="1534" w:type="pct"/>
            <w:shd w:val="clear" w:color="auto" w:fill="auto"/>
          </w:tcPr>
          <w:p w14:paraId="5C65B81C" w14:textId="4A9D8E87" w:rsidR="00BE18BD" w:rsidRPr="00BE18BD" w:rsidDel="008D7B8C" w:rsidRDefault="00BE18BD" w:rsidP="00BE18BD">
            <w:pPr>
              <w:keepNext/>
              <w:keepLines/>
              <w:spacing w:after="0"/>
              <w:jc w:val="center"/>
              <w:rPr>
                <w:del w:id="247" w:author="Chen, Delia (NSB - CN/Hangzhou)" w:date="2019-03-26T11:15:00Z"/>
                <w:rFonts w:ascii="Arial" w:eastAsia="宋体" w:hAnsi="Arial"/>
                <w:noProof/>
                <w:sz w:val="18"/>
              </w:rPr>
            </w:pPr>
            <w:del w:id="248" w:author="Chen, Delia (NSB - CN/Hangzhou)" w:date="2019-03-26T11:15:00Z">
              <w:r w:rsidRPr="00BE18BD" w:rsidDel="008D7B8C">
                <w:rPr>
                  <w:rFonts w:ascii="Arial" w:eastAsia="宋体" w:hAnsi="Arial"/>
                  <w:noProof/>
                  <w:sz w:val="18"/>
                </w:rPr>
                <w:delText>1</w:delText>
              </w:r>
            </w:del>
          </w:p>
        </w:tc>
        <w:tc>
          <w:tcPr>
            <w:tcW w:w="1534" w:type="pct"/>
          </w:tcPr>
          <w:p w14:paraId="4554EC67" w14:textId="1971AC15" w:rsidR="00BE18BD" w:rsidRPr="00BE18BD" w:rsidDel="008D7B8C" w:rsidRDefault="00BE18BD" w:rsidP="00BE18BD">
            <w:pPr>
              <w:keepNext/>
              <w:keepLines/>
              <w:spacing w:after="0"/>
              <w:jc w:val="center"/>
              <w:rPr>
                <w:del w:id="249" w:author="Chen, Delia (NSB - CN/Hangzhou)" w:date="2019-03-26T11:15:00Z"/>
                <w:rFonts w:ascii="Arial" w:eastAsia="宋体" w:hAnsi="Arial"/>
                <w:noProof/>
                <w:sz w:val="18"/>
              </w:rPr>
            </w:pPr>
            <w:del w:id="250" w:author="Chen, Delia (NSB - CN/Hangzhou)" w:date="2019-03-26T11:15:00Z">
              <w:r w:rsidRPr="00BE18BD" w:rsidDel="008D7B8C">
                <w:rPr>
                  <w:rFonts w:ascii="Arial" w:eastAsia="宋体" w:hAnsi="Arial"/>
                  <w:noProof/>
                  <w:sz w:val="18"/>
                </w:rPr>
                <w:delText>1</w:delText>
              </w:r>
            </w:del>
          </w:p>
        </w:tc>
      </w:tr>
      <w:tr w:rsidR="00BE18BD" w:rsidRPr="00BE18BD" w:rsidDel="008D7B8C" w14:paraId="1D02CDD7" w14:textId="137A5ACA" w:rsidTr="006633E6">
        <w:trPr>
          <w:trHeight w:val="164"/>
          <w:jc w:val="center"/>
          <w:del w:id="251" w:author="Chen, Delia (NSB - CN/Hangzhou)" w:date="2019-03-26T11:15:00Z"/>
        </w:trPr>
        <w:tc>
          <w:tcPr>
            <w:tcW w:w="1614" w:type="pct"/>
            <w:gridSpan w:val="4"/>
            <w:shd w:val="clear" w:color="auto" w:fill="auto"/>
          </w:tcPr>
          <w:p w14:paraId="5DDD1DFB" w14:textId="08413093" w:rsidR="00BE18BD" w:rsidRPr="00BE18BD" w:rsidDel="008D7B8C" w:rsidRDefault="00BE18BD" w:rsidP="00BE18BD">
            <w:pPr>
              <w:keepNext/>
              <w:keepLines/>
              <w:spacing w:after="0"/>
              <w:rPr>
                <w:del w:id="252" w:author="Chen, Delia (NSB - CN/Hangzhou)" w:date="2019-03-26T11:15:00Z"/>
                <w:rFonts w:ascii="Arial" w:eastAsia="宋体" w:hAnsi="Arial"/>
                <w:noProof/>
                <w:sz w:val="18"/>
              </w:rPr>
            </w:pPr>
            <w:del w:id="253" w:author="Chen, Delia (NSB - CN/Hangzhou)" w:date="2019-03-26T11:15:00Z">
              <w:r w:rsidRPr="00BE18BD" w:rsidDel="008D7B8C">
                <w:rPr>
                  <w:rFonts w:ascii="Arial" w:eastAsia="宋体" w:hAnsi="Arial"/>
                  <w:noProof/>
                  <w:sz w:val="18"/>
                </w:rPr>
                <w:delText>N311</w:delText>
              </w:r>
            </w:del>
          </w:p>
        </w:tc>
        <w:tc>
          <w:tcPr>
            <w:tcW w:w="318" w:type="pct"/>
            <w:shd w:val="clear" w:color="auto" w:fill="auto"/>
          </w:tcPr>
          <w:p w14:paraId="06D41E5F" w14:textId="47F12542" w:rsidR="00BE18BD" w:rsidRPr="00BE18BD" w:rsidDel="008D7B8C" w:rsidRDefault="00BE18BD" w:rsidP="00BE18BD">
            <w:pPr>
              <w:keepNext/>
              <w:keepLines/>
              <w:spacing w:after="0"/>
              <w:jc w:val="center"/>
              <w:rPr>
                <w:del w:id="254" w:author="Chen, Delia (NSB - CN/Hangzhou)" w:date="2019-03-26T11:15:00Z"/>
                <w:rFonts w:ascii="Arial" w:eastAsia="宋体" w:hAnsi="Arial"/>
                <w:noProof/>
                <w:sz w:val="18"/>
              </w:rPr>
            </w:pPr>
          </w:p>
        </w:tc>
        <w:tc>
          <w:tcPr>
            <w:tcW w:w="1534" w:type="pct"/>
            <w:shd w:val="clear" w:color="auto" w:fill="auto"/>
          </w:tcPr>
          <w:p w14:paraId="129DE37A" w14:textId="092F351D" w:rsidR="00BE18BD" w:rsidRPr="00BE18BD" w:rsidDel="008D7B8C" w:rsidRDefault="00BE18BD" w:rsidP="00BE18BD">
            <w:pPr>
              <w:keepNext/>
              <w:keepLines/>
              <w:spacing w:after="0"/>
              <w:jc w:val="center"/>
              <w:rPr>
                <w:del w:id="255" w:author="Chen, Delia (NSB - CN/Hangzhou)" w:date="2019-03-26T11:15:00Z"/>
                <w:rFonts w:ascii="Arial" w:eastAsia="宋体" w:hAnsi="Arial"/>
                <w:noProof/>
                <w:sz w:val="18"/>
              </w:rPr>
            </w:pPr>
            <w:del w:id="256" w:author="Chen, Delia (NSB - CN/Hangzhou)" w:date="2019-03-26T11:15:00Z">
              <w:r w:rsidRPr="00BE18BD" w:rsidDel="008D7B8C">
                <w:rPr>
                  <w:rFonts w:ascii="Arial" w:eastAsia="宋体" w:hAnsi="Arial"/>
                  <w:noProof/>
                  <w:sz w:val="18"/>
                </w:rPr>
                <w:delText>1</w:delText>
              </w:r>
            </w:del>
          </w:p>
        </w:tc>
        <w:tc>
          <w:tcPr>
            <w:tcW w:w="1534" w:type="pct"/>
          </w:tcPr>
          <w:p w14:paraId="4E2C854E" w14:textId="73154EBB" w:rsidR="00BE18BD" w:rsidRPr="00BE18BD" w:rsidDel="008D7B8C" w:rsidRDefault="00BE18BD" w:rsidP="00BE18BD">
            <w:pPr>
              <w:keepNext/>
              <w:keepLines/>
              <w:spacing w:after="0"/>
              <w:jc w:val="center"/>
              <w:rPr>
                <w:del w:id="257" w:author="Chen, Delia (NSB - CN/Hangzhou)" w:date="2019-03-26T11:15:00Z"/>
                <w:rFonts w:ascii="Arial" w:eastAsia="宋体" w:hAnsi="Arial"/>
                <w:noProof/>
                <w:sz w:val="18"/>
              </w:rPr>
            </w:pPr>
            <w:del w:id="258" w:author="Chen, Delia (NSB - CN/Hangzhou)" w:date="2019-03-26T11:15:00Z">
              <w:r w:rsidRPr="00BE18BD" w:rsidDel="008D7B8C">
                <w:rPr>
                  <w:rFonts w:ascii="Arial" w:eastAsia="宋体" w:hAnsi="Arial"/>
                  <w:noProof/>
                  <w:sz w:val="18"/>
                </w:rPr>
                <w:delText>1</w:delText>
              </w:r>
            </w:del>
          </w:p>
        </w:tc>
      </w:tr>
      <w:tr w:rsidR="00BE18BD" w:rsidRPr="00BE18BD" w:rsidDel="008D7B8C" w14:paraId="6077240F" w14:textId="453B9F02" w:rsidTr="006633E6">
        <w:trPr>
          <w:trHeight w:val="261"/>
          <w:jc w:val="center"/>
          <w:del w:id="259" w:author="Chen, Delia (NSB - CN/Hangzhou)" w:date="2019-03-26T11:15:00Z"/>
        </w:trPr>
        <w:tc>
          <w:tcPr>
            <w:tcW w:w="1614" w:type="pct"/>
            <w:gridSpan w:val="4"/>
            <w:shd w:val="clear" w:color="auto" w:fill="auto"/>
          </w:tcPr>
          <w:p w14:paraId="0F9F760B" w14:textId="57F9BECA" w:rsidR="00BE18BD" w:rsidRPr="00BE18BD" w:rsidDel="008D7B8C" w:rsidRDefault="00BE18BD" w:rsidP="00BE18BD">
            <w:pPr>
              <w:keepNext/>
              <w:keepLines/>
              <w:spacing w:after="0"/>
              <w:rPr>
                <w:del w:id="260" w:author="Chen, Delia (NSB - CN/Hangzhou)" w:date="2019-03-26T11:15:00Z"/>
                <w:rFonts w:ascii="Arial" w:eastAsia="宋体" w:hAnsi="Arial"/>
                <w:noProof/>
                <w:sz w:val="18"/>
              </w:rPr>
            </w:pPr>
            <w:del w:id="261" w:author="Chen, Delia (NSB - CN/Hangzhou)" w:date="2019-03-26T11:15:00Z">
              <w:r w:rsidRPr="00BE18BD" w:rsidDel="008D7B8C">
                <w:rPr>
                  <w:rFonts w:ascii="Arial" w:eastAsia="宋体" w:hAnsi="Arial"/>
                  <w:noProof/>
                  <w:sz w:val="18"/>
                </w:rPr>
                <w:delText xml:space="preserve">NZP CSI-RS configuration </w:delText>
              </w:r>
            </w:del>
          </w:p>
        </w:tc>
        <w:tc>
          <w:tcPr>
            <w:tcW w:w="318" w:type="pct"/>
            <w:shd w:val="clear" w:color="auto" w:fill="auto"/>
          </w:tcPr>
          <w:p w14:paraId="73803BAA" w14:textId="23192932" w:rsidR="00BE18BD" w:rsidRPr="00BE18BD" w:rsidDel="008D7B8C" w:rsidRDefault="00BE18BD" w:rsidP="00BE18BD">
            <w:pPr>
              <w:keepNext/>
              <w:keepLines/>
              <w:spacing w:after="0"/>
              <w:jc w:val="center"/>
              <w:rPr>
                <w:del w:id="262" w:author="Chen, Delia (NSB - CN/Hangzhou)" w:date="2019-03-26T11:15:00Z"/>
                <w:rFonts w:ascii="Arial" w:eastAsia="宋体" w:hAnsi="Arial"/>
                <w:noProof/>
                <w:sz w:val="18"/>
              </w:rPr>
            </w:pPr>
          </w:p>
        </w:tc>
        <w:tc>
          <w:tcPr>
            <w:tcW w:w="1534" w:type="pct"/>
            <w:shd w:val="clear" w:color="auto" w:fill="auto"/>
          </w:tcPr>
          <w:p w14:paraId="197DE764" w14:textId="33871876" w:rsidR="00BE18BD" w:rsidRPr="00BE18BD" w:rsidDel="008D7B8C" w:rsidRDefault="00BE18BD" w:rsidP="00BE18BD">
            <w:pPr>
              <w:keepNext/>
              <w:keepLines/>
              <w:spacing w:after="0"/>
              <w:jc w:val="center"/>
              <w:rPr>
                <w:del w:id="263" w:author="Chen, Delia (NSB - CN/Hangzhou)" w:date="2019-03-26T11:15:00Z"/>
                <w:rFonts w:ascii="Arial" w:eastAsia="宋体" w:hAnsi="Arial"/>
                <w:noProof/>
                <w:sz w:val="18"/>
              </w:rPr>
            </w:pPr>
            <w:del w:id="264" w:author="Chen, Delia (NSB - CN/Hangzhou)" w:date="2019-03-26T11:15:00Z">
              <w:r w:rsidRPr="00BE18BD" w:rsidDel="008D7B8C">
                <w:rPr>
                  <w:rFonts w:ascii="Arial" w:eastAsia="宋体" w:hAnsi="Arial"/>
                  <w:noProof/>
                  <w:sz w:val="18"/>
                </w:rPr>
                <w:delText>[</w:delText>
              </w:r>
              <w:r w:rsidRPr="00BE18BD" w:rsidDel="008D7B8C">
                <w:rPr>
                  <w:rFonts w:ascii="Arial" w:eastAsia="宋体" w:hAnsi="Arial"/>
                  <w:noProof/>
                  <w:sz w:val="18"/>
                  <w:lang w:val="fi-FI"/>
                </w:rPr>
                <w:delText>ResourceId 1</w:delText>
              </w:r>
              <w:r w:rsidRPr="00BE18BD" w:rsidDel="008D7B8C">
                <w:rPr>
                  <w:rFonts w:ascii="Arial" w:eastAsia="宋体" w:hAnsi="Arial"/>
                  <w:noProof/>
                  <w:sz w:val="18"/>
                </w:rPr>
                <w:delText>]</w:delText>
              </w:r>
            </w:del>
          </w:p>
        </w:tc>
        <w:tc>
          <w:tcPr>
            <w:tcW w:w="1534" w:type="pct"/>
          </w:tcPr>
          <w:p w14:paraId="0E2299E8" w14:textId="456EC300" w:rsidR="00BE18BD" w:rsidRPr="00BE18BD" w:rsidDel="008D7B8C" w:rsidRDefault="00BE18BD" w:rsidP="00BE18BD">
            <w:pPr>
              <w:keepNext/>
              <w:keepLines/>
              <w:spacing w:after="0"/>
              <w:jc w:val="center"/>
              <w:rPr>
                <w:del w:id="265" w:author="Chen, Delia (NSB - CN/Hangzhou)" w:date="2019-03-26T11:15:00Z"/>
                <w:rFonts w:ascii="Arial" w:eastAsia="宋体" w:hAnsi="Arial"/>
                <w:noProof/>
                <w:sz w:val="18"/>
              </w:rPr>
            </w:pPr>
            <w:del w:id="266" w:author="Chen, Delia (NSB - CN/Hangzhou)" w:date="2019-03-26T11:15:00Z">
              <w:r w:rsidRPr="00BE18BD" w:rsidDel="008D7B8C">
                <w:rPr>
                  <w:rFonts w:ascii="Arial" w:eastAsia="宋体" w:hAnsi="Arial"/>
                  <w:noProof/>
                  <w:sz w:val="18"/>
                </w:rPr>
                <w:delText>[</w:delText>
              </w:r>
              <w:r w:rsidRPr="00BE18BD" w:rsidDel="008D7B8C">
                <w:rPr>
                  <w:rFonts w:ascii="Arial" w:eastAsia="宋体" w:hAnsi="Arial"/>
                  <w:noProof/>
                  <w:sz w:val="18"/>
                  <w:lang w:val="fi-FI"/>
                </w:rPr>
                <w:delText>ResourceId 0</w:delText>
              </w:r>
              <w:r w:rsidRPr="00BE18BD" w:rsidDel="008D7B8C">
                <w:rPr>
                  <w:rFonts w:ascii="Arial" w:eastAsia="宋体" w:hAnsi="Arial"/>
                  <w:noProof/>
                  <w:sz w:val="18"/>
                </w:rPr>
                <w:delText>]</w:delText>
              </w:r>
            </w:del>
          </w:p>
        </w:tc>
      </w:tr>
      <w:tr w:rsidR="00BE18BD" w:rsidRPr="00BE18BD" w:rsidDel="008D7B8C" w14:paraId="7B088482" w14:textId="458C5C51" w:rsidTr="006633E6">
        <w:trPr>
          <w:trHeight w:val="279"/>
          <w:jc w:val="center"/>
          <w:del w:id="267" w:author="Chen, Delia (NSB - CN/Hangzhou)" w:date="2019-03-26T11:15:00Z"/>
        </w:trPr>
        <w:tc>
          <w:tcPr>
            <w:tcW w:w="1614" w:type="pct"/>
            <w:gridSpan w:val="4"/>
            <w:shd w:val="clear" w:color="auto" w:fill="auto"/>
          </w:tcPr>
          <w:p w14:paraId="55AF37ED" w14:textId="1B4FD88F" w:rsidR="00BE18BD" w:rsidRPr="00BE18BD" w:rsidDel="008D7B8C" w:rsidRDefault="00BE18BD" w:rsidP="00BE18BD">
            <w:pPr>
              <w:keepNext/>
              <w:keepLines/>
              <w:spacing w:after="0"/>
              <w:rPr>
                <w:del w:id="268" w:author="Chen, Delia (NSB - CN/Hangzhou)" w:date="2019-03-26T11:15:00Z"/>
                <w:rFonts w:ascii="Arial" w:eastAsia="宋体" w:hAnsi="Arial"/>
                <w:noProof/>
                <w:sz w:val="18"/>
              </w:rPr>
            </w:pPr>
            <w:del w:id="269" w:author="Chen, Delia (NSB - CN/Hangzhou)" w:date="2019-03-26T11:15:00Z">
              <w:r w:rsidRPr="00BE18BD" w:rsidDel="008D7B8C">
                <w:rPr>
                  <w:rFonts w:ascii="Arial" w:eastAsia="宋体" w:hAnsi="Arial"/>
                  <w:noProof/>
                  <w:sz w:val="18"/>
                </w:rPr>
                <w:delText xml:space="preserve">ZP CSI-RS configuation </w:delText>
              </w:r>
            </w:del>
          </w:p>
        </w:tc>
        <w:tc>
          <w:tcPr>
            <w:tcW w:w="318" w:type="pct"/>
            <w:shd w:val="clear" w:color="auto" w:fill="auto"/>
          </w:tcPr>
          <w:p w14:paraId="3E016F31" w14:textId="6133AEB4" w:rsidR="00BE18BD" w:rsidRPr="00BE18BD" w:rsidDel="008D7B8C" w:rsidRDefault="00BE18BD" w:rsidP="00BE18BD">
            <w:pPr>
              <w:keepNext/>
              <w:keepLines/>
              <w:spacing w:after="0"/>
              <w:jc w:val="center"/>
              <w:rPr>
                <w:del w:id="270" w:author="Chen, Delia (NSB - CN/Hangzhou)" w:date="2019-03-26T11:15:00Z"/>
                <w:rFonts w:ascii="Arial" w:eastAsia="宋体" w:hAnsi="Arial"/>
                <w:noProof/>
                <w:sz w:val="18"/>
              </w:rPr>
            </w:pPr>
          </w:p>
        </w:tc>
        <w:tc>
          <w:tcPr>
            <w:tcW w:w="1534" w:type="pct"/>
            <w:shd w:val="clear" w:color="auto" w:fill="auto"/>
          </w:tcPr>
          <w:p w14:paraId="58137A73" w14:textId="16C2178B" w:rsidR="00BE18BD" w:rsidRPr="00BE18BD" w:rsidDel="008D7B8C" w:rsidRDefault="00BE18BD" w:rsidP="00BE18BD">
            <w:pPr>
              <w:keepNext/>
              <w:keepLines/>
              <w:spacing w:after="0"/>
              <w:jc w:val="center"/>
              <w:rPr>
                <w:del w:id="271" w:author="Chen, Delia (NSB - CN/Hangzhou)" w:date="2019-03-26T11:15:00Z"/>
                <w:rFonts w:ascii="Arial" w:eastAsia="宋体" w:hAnsi="Arial"/>
                <w:noProof/>
                <w:sz w:val="18"/>
              </w:rPr>
            </w:pPr>
            <w:del w:id="272" w:author="Chen, Delia (NSB - CN/Hangzhou)" w:date="2019-03-26T11:15:00Z">
              <w:r w:rsidRPr="00BE18BD" w:rsidDel="008D7B8C">
                <w:rPr>
                  <w:rFonts w:ascii="Arial" w:eastAsia="宋体" w:hAnsi="Arial"/>
                  <w:noProof/>
                  <w:sz w:val="18"/>
                </w:rPr>
                <w:delText>TBD</w:delText>
              </w:r>
            </w:del>
          </w:p>
        </w:tc>
        <w:tc>
          <w:tcPr>
            <w:tcW w:w="1534" w:type="pct"/>
          </w:tcPr>
          <w:p w14:paraId="7E4D6AD6" w14:textId="2F0DF568" w:rsidR="00BE18BD" w:rsidRPr="00BE18BD" w:rsidDel="008D7B8C" w:rsidRDefault="00BE18BD" w:rsidP="00BE18BD">
            <w:pPr>
              <w:keepNext/>
              <w:keepLines/>
              <w:spacing w:after="0"/>
              <w:jc w:val="center"/>
              <w:rPr>
                <w:del w:id="273" w:author="Chen, Delia (NSB - CN/Hangzhou)" w:date="2019-03-26T11:15:00Z"/>
                <w:rFonts w:ascii="Arial" w:eastAsia="宋体" w:hAnsi="Arial"/>
                <w:noProof/>
                <w:sz w:val="18"/>
              </w:rPr>
            </w:pPr>
            <w:del w:id="274" w:author="Chen, Delia (NSB - CN/Hangzhou)" w:date="2019-03-26T11:15:00Z">
              <w:r w:rsidRPr="00BE18BD" w:rsidDel="008D7B8C">
                <w:rPr>
                  <w:rFonts w:ascii="Arial" w:eastAsia="宋体" w:hAnsi="Arial"/>
                  <w:noProof/>
                  <w:sz w:val="18"/>
                </w:rPr>
                <w:delText>TBD</w:delText>
              </w:r>
            </w:del>
          </w:p>
        </w:tc>
      </w:tr>
      <w:tr w:rsidR="00BE18BD" w:rsidRPr="00BE18BD" w:rsidDel="008D7B8C" w14:paraId="5911F4E4" w14:textId="29E6288F" w:rsidTr="006633E6">
        <w:trPr>
          <w:trHeight w:val="279"/>
          <w:jc w:val="center"/>
          <w:del w:id="275" w:author="Chen, Delia (NSB - CN/Hangzhou)" w:date="2019-03-26T11:15:00Z"/>
        </w:trPr>
        <w:tc>
          <w:tcPr>
            <w:tcW w:w="1614" w:type="pct"/>
            <w:gridSpan w:val="4"/>
            <w:shd w:val="clear" w:color="auto" w:fill="auto"/>
          </w:tcPr>
          <w:p w14:paraId="10D0574E" w14:textId="34BE587B" w:rsidR="00BE18BD" w:rsidRPr="00BE18BD" w:rsidDel="008D7B8C" w:rsidRDefault="00BE18BD" w:rsidP="00BE18BD">
            <w:pPr>
              <w:keepNext/>
              <w:keepLines/>
              <w:spacing w:after="0"/>
              <w:rPr>
                <w:del w:id="276" w:author="Chen, Delia (NSB - CN/Hangzhou)" w:date="2019-03-26T11:15:00Z"/>
                <w:rFonts w:ascii="Arial" w:eastAsia="宋体" w:hAnsi="Arial"/>
                <w:noProof/>
                <w:sz w:val="18"/>
              </w:rPr>
            </w:pPr>
            <w:del w:id="277" w:author="Chen, Delia (NSB - CN/Hangzhou)" w:date="2019-03-26T11:15:00Z">
              <w:r w:rsidRPr="00BE18BD" w:rsidDel="008D7B8C">
                <w:rPr>
                  <w:rFonts w:ascii="Arial" w:eastAsia="宋体" w:hAnsi="Arial"/>
                  <w:noProof/>
                  <w:sz w:val="18"/>
                </w:rPr>
                <w:delText xml:space="preserve">CSI-IM configuration </w:delText>
              </w:r>
            </w:del>
          </w:p>
        </w:tc>
        <w:tc>
          <w:tcPr>
            <w:tcW w:w="318" w:type="pct"/>
            <w:shd w:val="clear" w:color="auto" w:fill="auto"/>
          </w:tcPr>
          <w:p w14:paraId="23B20A5A" w14:textId="05554459" w:rsidR="00BE18BD" w:rsidRPr="00BE18BD" w:rsidDel="008D7B8C" w:rsidRDefault="00BE18BD" w:rsidP="00BE18BD">
            <w:pPr>
              <w:keepNext/>
              <w:keepLines/>
              <w:spacing w:after="0"/>
              <w:jc w:val="center"/>
              <w:rPr>
                <w:del w:id="278" w:author="Chen, Delia (NSB - CN/Hangzhou)" w:date="2019-03-26T11:15:00Z"/>
                <w:rFonts w:ascii="Arial" w:eastAsia="宋体" w:hAnsi="Arial"/>
                <w:noProof/>
                <w:sz w:val="18"/>
              </w:rPr>
            </w:pPr>
          </w:p>
        </w:tc>
        <w:tc>
          <w:tcPr>
            <w:tcW w:w="1534" w:type="pct"/>
            <w:shd w:val="clear" w:color="auto" w:fill="auto"/>
          </w:tcPr>
          <w:p w14:paraId="0043EF53" w14:textId="332BBFC2" w:rsidR="00BE18BD" w:rsidRPr="00BE18BD" w:rsidDel="008D7B8C" w:rsidRDefault="00BE18BD" w:rsidP="00BE18BD">
            <w:pPr>
              <w:keepNext/>
              <w:keepLines/>
              <w:spacing w:after="0"/>
              <w:jc w:val="center"/>
              <w:rPr>
                <w:del w:id="279" w:author="Chen, Delia (NSB - CN/Hangzhou)" w:date="2019-03-26T11:15:00Z"/>
                <w:rFonts w:ascii="Arial" w:eastAsia="宋体" w:hAnsi="Arial"/>
                <w:noProof/>
                <w:sz w:val="18"/>
              </w:rPr>
            </w:pPr>
            <w:del w:id="280" w:author="Chen, Delia (NSB - CN/Hangzhou)" w:date="2019-03-26T11:15:00Z">
              <w:r w:rsidRPr="00BE18BD" w:rsidDel="008D7B8C">
                <w:rPr>
                  <w:rFonts w:ascii="Arial" w:eastAsia="宋体" w:hAnsi="Arial"/>
                  <w:noProof/>
                  <w:sz w:val="18"/>
                </w:rPr>
                <w:delText>TBD</w:delText>
              </w:r>
            </w:del>
          </w:p>
        </w:tc>
        <w:tc>
          <w:tcPr>
            <w:tcW w:w="1534" w:type="pct"/>
          </w:tcPr>
          <w:p w14:paraId="4940E159" w14:textId="30683C83" w:rsidR="00BE18BD" w:rsidRPr="00BE18BD" w:rsidDel="008D7B8C" w:rsidRDefault="00BE18BD" w:rsidP="00BE18BD">
            <w:pPr>
              <w:keepNext/>
              <w:keepLines/>
              <w:spacing w:after="0"/>
              <w:jc w:val="center"/>
              <w:rPr>
                <w:del w:id="281" w:author="Chen, Delia (NSB - CN/Hangzhou)" w:date="2019-03-26T11:15:00Z"/>
                <w:rFonts w:ascii="Arial" w:eastAsia="宋体" w:hAnsi="Arial"/>
                <w:noProof/>
                <w:sz w:val="18"/>
              </w:rPr>
            </w:pPr>
            <w:del w:id="282" w:author="Chen, Delia (NSB - CN/Hangzhou)" w:date="2019-03-26T11:15:00Z">
              <w:r w:rsidRPr="00BE18BD" w:rsidDel="008D7B8C">
                <w:rPr>
                  <w:rFonts w:ascii="Arial" w:eastAsia="宋体" w:hAnsi="Arial"/>
                  <w:noProof/>
                  <w:sz w:val="18"/>
                </w:rPr>
                <w:delText>TBD</w:delText>
              </w:r>
            </w:del>
          </w:p>
        </w:tc>
      </w:tr>
      <w:tr w:rsidR="00BE18BD" w:rsidRPr="00BE18BD" w:rsidDel="008D7B8C" w14:paraId="76CF48F2" w14:textId="0F66728F" w:rsidTr="006633E6">
        <w:trPr>
          <w:trHeight w:val="279"/>
          <w:jc w:val="center"/>
          <w:del w:id="283" w:author="Chen, Delia (NSB - CN/Hangzhou)" w:date="2019-03-26T11:15:00Z"/>
        </w:trPr>
        <w:tc>
          <w:tcPr>
            <w:tcW w:w="1614" w:type="pct"/>
            <w:gridSpan w:val="4"/>
            <w:shd w:val="clear" w:color="auto" w:fill="auto"/>
          </w:tcPr>
          <w:p w14:paraId="20ECA3B9" w14:textId="361E6D4A" w:rsidR="00BE18BD" w:rsidRPr="00BE18BD" w:rsidDel="008D7B8C" w:rsidRDefault="00BE18BD" w:rsidP="00BE18BD">
            <w:pPr>
              <w:keepNext/>
              <w:keepLines/>
              <w:spacing w:after="0"/>
              <w:rPr>
                <w:del w:id="284" w:author="Chen, Delia (NSB - CN/Hangzhou)" w:date="2019-03-26T11:15:00Z"/>
                <w:rFonts w:ascii="Arial" w:eastAsia="宋体" w:hAnsi="Arial"/>
                <w:noProof/>
                <w:sz w:val="18"/>
              </w:rPr>
            </w:pPr>
            <w:del w:id="285" w:author="Chen, Delia (NSB - CN/Hangzhou)" w:date="2019-03-26T11:15:00Z">
              <w:r w:rsidRPr="00BE18BD" w:rsidDel="008D7B8C">
                <w:rPr>
                  <w:rFonts w:ascii="Arial" w:eastAsia="宋体" w:hAnsi="Arial"/>
                  <w:noProof/>
                  <w:sz w:val="18"/>
                </w:rPr>
                <w:delText>Periodic CSI reporting</w:delText>
              </w:r>
            </w:del>
          </w:p>
        </w:tc>
        <w:tc>
          <w:tcPr>
            <w:tcW w:w="318" w:type="pct"/>
            <w:shd w:val="clear" w:color="auto" w:fill="auto"/>
          </w:tcPr>
          <w:p w14:paraId="3151C254" w14:textId="48537D49" w:rsidR="00BE18BD" w:rsidRPr="00BE18BD" w:rsidDel="008D7B8C" w:rsidRDefault="00BE18BD" w:rsidP="00BE18BD">
            <w:pPr>
              <w:keepNext/>
              <w:keepLines/>
              <w:spacing w:after="0"/>
              <w:jc w:val="center"/>
              <w:rPr>
                <w:del w:id="286" w:author="Chen, Delia (NSB - CN/Hangzhou)" w:date="2019-03-26T11:15:00Z"/>
                <w:rFonts w:ascii="Arial" w:eastAsia="宋体" w:hAnsi="Arial"/>
                <w:noProof/>
                <w:sz w:val="18"/>
              </w:rPr>
            </w:pPr>
          </w:p>
        </w:tc>
        <w:tc>
          <w:tcPr>
            <w:tcW w:w="1534" w:type="pct"/>
            <w:shd w:val="clear" w:color="auto" w:fill="auto"/>
          </w:tcPr>
          <w:p w14:paraId="2898ED5B" w14:textId="45FA2559" w:rsidR="00BE18BD" w:rsidRPr="00BE18BD" w:rsidDel="008D7B8C" w:rsidRDefault="00BE18BD" w:rsidP="00BE18BD">
            <w:pPr>
              <w:keepNext/>
              <w:keepLines/>
              <w:spacing w:after="0"/>
              <w:jc w:val="center"/>
              <w:rPr>
                <w:del w:id="287" w:author="Chen, Delia (NSB - CN/Hangzhou)" w:date="2019-03-26T11:15:00Z"/>
                <w:rFonts w:ascii="Arial" w:eastAsia="宋体" w:hAnsi="Arial"/>
                <w:noProof/>
                <w:sz w:val="18"/>
              </w:rPr>
            </w:pPr>
            <w:del w:id="288" w:author="Chen, Delia (NSB - CN/Hangzhou)" w:date="2019-03-26T11:15:00Z">
              <w:r w:rsidRPr="00BE18BD" w:rsidDel="008D7B8C">
                <w:rPr>
                  <w:rFonts w:ascii="Arial" w:eastAsia="宋体" w:hAnsi="Arial"/>
                  <w:noProof/>
                  <w:sz w:val="18"/>
                </w:rPr>
                <w:delText>PUCCH</w:delText>
              </w:r>
            </w:del>
          </w:p>
        </w:tc>
        <w:tc>
          <w:tcPr>
            <w:tcW w:w="1534" w:type="pct"/>
          </w:tcPr>
          <w:p w14:paraId="0DD67190" w14:textId="28779A48" w:rsidR="00BE18BD" w:rsidRPr="00BE18BD" w:rsidDel="008D7B8C" w:rsidRDefault="00BE18BD" w:rsidP="00BE18BD">
            <w:pPr>
              <w:keepNext/>
              <w:keepLines/>
              <w:spacing w:after="0"/>
              <w:jc w:val="center"/>
              <w:rPr>
                <w:del w:id="289" w:author="Chen, Delia (NSB - CN/Hangzhou)" w:date="2019-03-26T11:15:00Z"/>
                <w:rFonts w:ascii="Arial" w:eastAsia="宋体" w:hAnsi="Arial"/>
                <w:noProof/>
                <w:sz w:val="18"/>
              </w:rPr>
            </w:pPr>
            <w:del w:id="290" w:author="Chen, Delia (NSB - CN/Hangzhou)" w:date="2019-03-26T11:15:00Z">
              <w:r w:rsidRPr="00BE18BD" w:rsidDel="008D7B8C">
                <w:rPr>
                  <w:rFonts w:ascii="Arial" w:eastAsia="宋体" w:hAnsi="Arial"/>
                  <w:noProof/>
                  <w:sz w:val="18"/>
                </w:rPr>
                <w:delText>PUCCH</w:delText>
              </w:r>
            </w:del>
          </w:p>
        </w:tc>
      </w:tr>
      <w:tr w:rsidR="00BE18BD" w:rsidRPr="00BE18BD" w:rsidDel="008D7B8C" w14:paraId="491CB770" w14:textId="3EDAD517" w:rsidTr="006633E6">
        <w:trPr>
          <w:trHeight w:val="185"/>
          <w:jc w:val="center"/>
          <w:del w:id="291" w:author="Chen, Delia (NSB - CN/Hangzhou)" w:date="2019-03-26T11:15:00Z"/>
        </w:trPr>
        <w:tc>
          <w:tcPr>
            <w:tcW w:w="767" w:type="pct"/>
            <w:gridSpan w:val="2"/>
            <w:shd w:val="clear" w:color="auto" w:fill="auto"/>
          </w:tcPr>
          <w:p w14:paraId="092E6F7E" w14:textId="6845867A" w:rsidR="00BE18BD" w:rsidRPr="00BE18BD" w:rsidDel="008D7B8C" w:rsidRDefault="00BE18BD" w:rsidP="00BE18BD">
            <w:pPr>
              <w:keepNext/>
              <w:keepLines/>
              <w:spacing w:after="0"/>
              <w:rPr>
                <w:del w:id="292" w:author="Chen, Delia (NSB - CN/Hangzhou)" w:date="2019-03-26T11:15:00Z"/>
                <w:rFonts w:ascii="Arial" w:eastAsia="宋体" w:hAnsi="Arial"/>
                <w:noProof/>
                <w:sz w:val="18"/>
              </w:rPr>
            </w:pPr>
            <w:del w:id="293" w:author="Chen, Delia (NSB - CN/Hangzhou)" w:date="2019-03-26T11:15:00Z">
              <w:r w:rsidRPr="00BE18BD" w:rsidDel="008D7B8C">
                <w:rPr>
                  <w:rFonts w:ascii="Arial" w:eastAsia="宋体" w:hAnsi="Arial"/>
                  <w:noProof/>
                  <w:sz w:val="18"/>
                </w:rPr>
                <w:delText>CSI reporting periodicity</w:delText>
              </w:r>
            </w:del>
          </w:p>
        </w:tc>
        <w:tc>
          <w:tcPr>
            <w:tcW w:w="847" w:type="pct"/>
            <w:gridSpan w:val="2"/>
            <w:shd w:val="clear" w:color="auto" w:fill="auto"/>
          </w:tcPr>
          <w:p w14:paraId="5577E6C0" w14:textId="4E44EECE" w:rsidR="00BE18BD" w:rsidRPr="00BE18BD" w:rsidDel="008D7B8C" w:rsidRDefault="00BE18BD" w:rsidP="00BE18BD">
            <w:pPr>
              <w:keepNext/>
              <w:keepLines/>
              <w:spacing w:after="0"/>
              <w:rPr>
                <w:del w:id="294" w:author="Chen, Delia (NSB - CN/Hangzhou)" w:date="2019-03-26T11:15:00Z"/>
                <w:rFonts w:ascii="Arial" w:eastAsia="宋体" w:hAnsi="Arial"/>
                <w:noProof/>
                <w:sz w:val="18"/>
              </w:rPr>
            </w:pPr>
            <w:del w:id="295" w:author="Chen, Delia (NSB - CN/Hangzhou)" w:date="2019-03-26T11:15:00Z">
              <w:r w:rsidRPr="00BE18BD" w:rsidDel="008D7B8C">
                <w:rPr>
                  <w:rFonts w:ascii="Arial" w:eastAsia="宋体" w:hAnsi="Arial"/>
                  <w:noProof/>
                  <w:sz w:val="18"/>
                </w:rPr>
                <w:delText>Config 1</w:delText>
              </w:r>
            </w:del>
          </w:p>
        </w:tc>
        <w:tc>
          <w:tcPr>
            <w:tcW w:w="318" w:type="pct"/>
            <w:shd w:val="clear" w:color="auto" w:fill="auto"/>
          </w:tcPr>
          <w:p w14:paraId="73DC3381" w14:textId="458A31AC" w:rsidR="00BE18BD" w:rsidRPr="00BE18BD" w:rsidDel="008D7B8C" w:rsidRDefault="00BE18BD" w:rsidP="00BE18BD">
            <w:pPr>
              <w:keepNext/>
              <w:keepLines/>
              <w:spacing w:after="0"/>
              <w:jc w:val="center"/>
              <w:rPr>
                <w:del w:id="296" w:author="Chen, Delia (NSB - CN/Hangzhou)" w:date="2019-03-26T11:15:00Z"/>
                <w:rFonts w:ascii="Arial" w:eastAsia="宋体" w:hAnsi="Arial"/>
                <w:noProof/>
                <w:sz w:val="18"/>
              </w:rPr>
            </w:pPr>
            <w:del w:id="297" w:author="Chen, Delia (NSB - CN/Hangzhou)" w:date="2019-03-26T11:15:00Z">
              <w:r w:rsidRPr="00BE18BD" w:rsidDel="008D7B8C">
                <w:rPr>
                  <w:rFonts w:ascii="Arial" w:eastAsia="宋体" w:hAnsi="Arial"/>
                  <w:noProof/>
                  <w:sz w:val="18"/>
                </w:rPr>
                <w:delText>slot</w:delText>
              </w:r>
            </w:del>
          </w:p>
        </w:tc>
        <w:tc>
          <w:tcPr>
            <w:tcW w:w="1534" w:type="pct"/>
            <w:shd w:val="clear" w:color="auto" w:fill="auto"/>
          </w:tcPr>
          <w:p w14:paraId="61B0E14F" w14:textId="61A06F58" w:rsidR="00BE18BD" w:rsidRPr="00BE18BD" w:rsidDel="008D7B8C" w:rsidRDefault="00BE18BD" w:rsidP="00BE18BD">
            <w:pPr>
              <w:keepNext/>
              <w:keepLines/>
              <w:spacing w:after="0"/>
              <w:jc w:val="center"/>
              <w:rPr>
                <w:del w:id="298" w:author="Chen, Delia (NSB - CN/Hangzhou)" w:date="2019-03-26T11:15:00Z"/>
                <w:rFonts w:ascii="Arial" w:eastAsia="宋体" w:hAnsi="Arial"/>
                <w:noProof/>
                <w:sz w:val="18"/>
              </w:rPr>
            </w:pPr>
            <w:del w:id="299" w:author="Chen, Delia (NSB - CN/Hangzhou)" w:date="2019-03-26T11:15:00Z">
              <w:r w:rsidRPr="00BE18BD" w:rsidDel="008D7B8C">
                <w:rPr>
                  <w:rFonts w:ascii="Arial" w:eastAsia="宋体" w:hAnsi="Arial"/>
                  <w:noProof/>
                  <w:sz w:val="18"/>
                </w:rPr>
                <w:delText>[10]</w:delText>
              </w:r>
            </w:del>
          </w:p>
        </w:tc>
        <w:tc>
          <w:tcPr>
            <w:tcW w:w="1534" w:type="pct"/>
          </w:tcPr>
          <w:p w14:paraId="59C080DE" w14:textId="62DC7755" w:rsidR="00BE18BD" w:rsidRPr="00BE18BD" w:rsidDel="008D7B8C" w:rsidRDefault="00BE18BD" w:rsidP="00BE18BD">
            <w:pPr>
              <w:keepNext/>
              <w:keepLines/>
              <w:spacing w:after="0"/>
              <w:jc w:val="center"/>
              <w:rPr>
                <w:del w:id="300" w:author="Chen, Delia (NSB - CN/Hangzhou)" w:date="2019-03-26T11:15:00Z"/>
                <w:rFonts w:ascii="Arial" w:eastAsia="宋体" w:hAnsi="Arial"/>
                <w:noProof/>
                <w:sz w:val="18"/>
              </w:rPr>
            </w:pPr>
            <w:del w:id="301" w:author="Chen, Delia (NSB - CN/Hangzhou)" w:date="2019-03-26T11:15:00Z">
              <w:r w:rsidRPr="00BE18BD" w:rsidDel="008D7B8C">
                <w:rPr>
                  <w:rFonts w:ascii="Arial" w:eastAsia="宋体" w:hAnsi="Arial"/>
                  <w:noProof/>
                  <w:sz w:val="18"/>
                </w:rPr>
                <w:delText>[10]</w:delText>
              </w:r>
            </w:del>
          </w:p>
        </w:tc>
      </w:tr>
      <w:tr w:rsidR="00BE18BD" w:rsidRPr="00BE18BD" w:rsidDel="008D7B8C" w14:paraId="10C664BE" w14:textId="1989D2EC" w:rsidTr="006633E6">
        <w:trPr>
          <w:trHeight w:val="164"/>
          <w:jc w:val="center"/>
          <w:del w:id="302" w:author="Chen, Delia (NSB - CN/Hangzhou)" w:date="2019-03-26T11:15:00Z"/>
        </w:trPr>
        <w:tc>
          <w:tcPr>
            <w:tcW w:w="1614" w:type="pct"/>
            <w:gridSpan w:val="4"/>
            <w:shd w:val="clear" w:color="auto" w:fill="auto"/>
          </w:tcPr>
          <w:p w14:paraId="6DB62804" w14:textId="6C2DABB2" w:rsidR="00BE18BD" w:rsidRPr="00BE18BD" w:rsidDel="008D7B8C" w:rsidRDefault="00BE18BD" w:rsidP="00BE18BD">
            <w:pPr>
              <w:keepNext/>
              <w:keepLines/>
              <w:spacing w:after="0"/>
              <w:rPr>
                <w:del w:id="303" w:author="Chen, Delia (NSB - CN/Hangzhou)" w:date="2019-03-26T11:15:00Z"/>
                <w:rFonts w:ascii="Arial" w:eastAsia="宋体" w:hAnsi="Arial"/>
                <w:noProof/>
                <w:sz w:val="18"/>
              </w:rPr>
            </w:pPr>
            <w:del w:id="304" w:author="Chen, Delia (NSB - CN/Hangzhou)" w:date="2019-03-26T11:15:00Z">
              <w:r w:rsidRPr="00BE18BD" w:rsidDel="008D7B8C">
                <w:rPr>
                  <w:rFonts w:ascii="Arial" w:eastAsia="宋体" w:hAnsi="Arial"/>
                  <w:noProof/>
                  <w:sz w:val="18"/>
                </w:rPr>
                <w:delText>T1</w:delText>
              </w:r>
            </w:del>
          </w:p>
        </w:tc>
        <w:tc>
          <w:tcPr>
            <w:tcW w:w="318" w:type="pct"/>
            <w:shd w:val="clear" w:color="auto" w:fill="auto"/>
          </w:tcPr>
          <w:p w14:paraId="002A039D" w14:textId="2F20AB6C" w:rsidR="00BE18BD" w:rsidRPr="00BE18BD" w:rsidDel="008D7B8C" w:rsidRDefault="00BE18BD" w:rsidP="00BE18BD">
            <w:pPr>
              <w:keepNext/>
              <w:keepLines/>
              <w:spacing w:after="0"/>
              <w:jc w:val="center"/>
              <w:rPr>
                <w:del w:id="305" w:author="Chen, Delia (NSB - CN/Hangzhou)" w:date="2019-03-26T11:15:00Z"/>
                <w:rFonts w:ascii="Arial" w:eastAsia="宋体" w:hAnsi="Arial"/>
                <w:noProof/>
                <w:sz w:val="18"/>
              </w:rPr>
            </w:pPr>
            <w:del w:id="306"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66D94FB6" w14:textId="135D2D79" w:rsidR="00BE18BD" w:rsidRPr="00BE18BD" w:rsidDel="008D7B8C" w:rsidRDefault="00BE18BD" w:rsidP="00BE18BD">
            <w:pPr>
              <w:keepNext/>
              <w:keepLines/>
              <w:spacing w:after="0"/>
              <w:jc w:val="center"/>
              <w:rPr>
                <w:del w:id="307" w:author="Chen, Delia (NSB - CN/Hangzhou)" w:date="2019-03-26T11:15:00Z"/>
                <w:rFonts w:ascii="Arial" w:eastAsia="宋体" w:hAnsi="Arial"/>
                <w:noProof/>
                <w:sz w:val="18"/>
              </w:rPr>
            </w:pPr>
            <w:del w:id="308" w:author="Chen, Delia (NSB - CN/Hangzhou)" w:date="2019-03-26T11:15:00Z">
              <w:r w:rsidRPr="00BE18BD" w:rsidDel="008D7B8C">
                <w:rPr>
                  <w:rFonts w:ascii="Arial" w:eastAsia="宋体" w:hAnsi="Arial"/>
                  <w:noProof/>
                  <w:sz w:val="18"/>
                </w:rPr>
                <w:delText>1</w:delText>
              </w:r>
            </w:del>
          </w:p>
        </w:tc>
        <w:tc>
          <w:tcPr>
            <w:tcW w:w="1534" w:type="pct"/>
          </w:tcPr>
          <w:p w14:paraId="39D3E35E" w14:textId="78A62942" w:rsidR="00BE18BD" w:rsidRPr="00BE18BD" w:rsidDel="008D7B8C" w:rsidRDefault="00BE18BD" w:rsidP="00BE18BD">
            <w:pPr>
              <w:keepNext/>
              <w:keepLines/>
              <w:spacing w:after="0"/>
              <w:jc w:val="center"/>
              <w:rPr>
                <w:del w:id="309" w:author="Chen, Delia (NSB - CN/Hangzhou)" w:date="2019-03-26T11:15:00Z"/>
                <w:rFonts w:ascii="Arial" w:eastAsia="宋体" w:hAnsi="Arial"/>
                <w:noProof/>
                <w:sz w:val="18"/>
              </w:rPr>
            </w:pPr>
            <w:del w:id="310" w:author="Chen, Delia (NSB - CN/Hangzhou)" w:date="2019-03-26T11:15:00Z">
              <w:r w:rsidRPr="00BE18BD" w:rsidDel="008D7B8C">
                <w:rPr>
                  <w:rFonts w:ascii="Arial" w:eastAsia="宋体" w:hAnsi="Arial"/>
                  <w:noProof/>
                  <w:sz w:val="18"/>
                </w:rPr>
                <w:delText>1</w:delText>
              </w:r>
            </w:del>
          </w:p>
        </w:tc>
      </w:tr>
      <w:tr w:rsidR="00BE18BD" w:rsidRPr="00BE18BD" w:rsidDel="008D7B8C" w14:paraId="59A54208" w14:textId="677BCDCB" w:rsidTr="006633E6">
        <w:trPr>
          <w:trHeight w:val="176"/>
          <w:jc w:val="center"/>
          <w:del w:id="311" w:author="Chen, Delia (NSB - CN/Hangzhou)" w:date="2019-03-26T11:15:00Z"/>
        </w:trPr>
        <w:tc>
          <w:tcPr>
            <w:tcW w:w="1614" w:type="pct"/>
            <w:gridSpan w:val="4"/>
            <w:shd w:val="clear" w:color="auto" w:fill="auto"/>
          </w:tcPr>
          <w:p w14:paraId="26138D77" w14:textId="576D6AA5" w:rsidR="00BE18BD" w:rsidRPr="00BE18BD" w:rsidDel="008D7B8C" w:rsidRDefault="00BE18BD" w:rsidP="00BE18BD">
            <w:pPr>
              <w:keepNext/>
              <w:keepLines/>
              <w:spacing w:after="0"/>
              <w:rPr>
                <w:del w:id="312" w:author="Chen, Delia (NSB - CN/Hangzhou)" w:date="2019-03-26T11:15:00Z"/>
                <w:rFonts w:ascii="Arial" w:eastAsia="宋体" w:hAnsi="Arial"/>
                <w:noProof/>
                <w:sz w:val="18"/>
              </w:rPr>
            </w:pPr>
            <w:del w:id="313" w:author="Chen, Delia (NSB - CN/Hangzhou)" w:date="2019-03-26T11:15:00Z">
              <w:r w:rsidRPr="00BE18BD" w:rsidDel="008D7B8C">
                <w:rPr>
                  <w:rFonts w:ascii="Arial" w:eastAsia="宋体" w:hAnsi="Arial"/>
                  <w:noProof/>
                  <w:sz w:val="18"/>
                </w:rPr>
                <w:delText>T2</w:delText>
              </w:r>
            </w:del>
          </w:p>
        </w:tc>
        <w:tc>
          <w:tcPr>
            <w:tcW w:w="318" w:type="pct"/>
            <w:shd w:val="clear" w:color="auto" w:fill="auto"/>
          </w:tcPr>
          <w:p w14:paraId="5726C9CC" w14:textId="1BA11DA7" w:rsidR="00BE18BD" w:rsidRPr="00BE18BD" w:rsidDel="008D7B8C" w:rsidRDefault="00BE18BD" w:rsidP="00BE18BD">
            <w:pPr>
              <w:keepNext/>
              <w:keepLines/>
              <w:spacing w:after="0"/>
              <w:jc w:val="center"/>
              <w:rPr>
                <w:del w:id="314" w:author="Chen, Delia (NSB - CN/Hangzhou)" w:date="2019-03-26T11:15:00Z"/>
                <w:rFonts w:ascii="Arial" w:eastAsia="宋体" w:hAnsi="Arial"/>
                <w:noProof/>
                <w:sz w:val="18"/>
              </w:rPr>
            </w:pPr>
            <w:del w:id="315"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06188076" w14:textId="0EFB3DC1" w:rsidR="00BE18BD" w:rsidRPr="00BE18BD" w:rsidDel="008D7B8C" w:rsidRDefault="00BE18BD" w:rsidP="00BE18BD">
            <w:pPr>
              <w:keepNext/>
              <w:keepLines/>
              <w:spacing w:after="0"/>
              <w:jc w:val="center"/>
              <w:rPr>
                <w:del w:id="316" w:author="Chen, Delia (NSB - CN/Hangzhou)" w:date="2019-03-26T11:15:00Z"/>
                <w:rFonts w:ascii="Arial" w:eastAsia="宋体" w:hAnsi="Arial"/>
                <w:noProof/>
                <w:sz w:val="18"/>
              </w:rPr>
            </w:pPr>
            <w:del w:id="317" w:author="Chen, Delia (NSB - CN/Hangzhou)" w:date="2019-03-26T11:15:00Z">
              <w:r w:rsidRPr="00BE18BD" w:rsidDel="008D7B8C">
                <w:rPr>
                  <w:rFonts w:ascii="Arial" w:eastAsia="宋体" w:hAnsi="Arial"/>
                  <w:noProof/>
                  <w:sz w:val="18"/>
                </w:rPr>
                <w:delText>0.4</w:delText>
              </w:r>
            </w:del>
          </w:p>
        </w:tc>
        <w:tc>
          <w:tcPr>
            <w:tcW w:w="1534" w:type="pct"/>
          </w:tcPr>
          <w:p w14:paraId="7504F12D" w14:textId="577CBD6C" w:rsidR="00BE18BD" w:rsidRPr="00BE18BD" w:rsidDel="008D7B8C" w:rsidRDefault="00BE18BD" w:rsidP="00BE18BD">
            <w:pPr>
              <w:keepNext/>
              <w:keepLines/>
              <w:spacing w:after="0"/>
              <w:jc w:val="center"/>
              <w:rPr>
                <w:del w:id="318" w:author="Chen, Delia (NSB - CN/Hangzhou)" w:date="2019-03-26T11:15:00Z"/>
                <w:rFonts w:ascii="Arial" w:eastAsia="宋体" w:hAnsi="Arial"/>
                <w:noProof/>
                <w:sz w:val="18"/>
              </w:rPr>
            </w:pPr>
            <w:del w:id="319" w:author="Chen, Delia (NSB - CN/Hangzhou)" w:date="2019-03-26T11:15:00Z">
              <w:r w:rsidRPr="00BE18BD" w:rsidDel="008D7B8C">
                <w:rPr>
                  <w:rFonts w:ascii="Arial" w:eastAsia="宋体" w:hAnsi="Arial"/>
                  <w:noProof/>
                  <w:sz w:val="18"/>
                </w:rPr>
                <w:delText>0.4</w:delText>
              </w:r>
            </w:del>
          </w:p>
        </w:tc>
      </w:tr>
      <w:tr w:rsidR="00BE18BD" w:rsidRPr="00BE18BD" w:rsidDel="008D7B8C" w14:paraId="7AF9416B" w14:textId="015C780E" w:rsidTr="006633E6">
        <w:trPr>
          <w:trHeight w:val="164"/>
          <w:jc w:val="center"/>
          <w:del w:id="320" w:author="Chen, Delia (NSB - CN/Hangzhou)" w:date="2019-03-26T11:15:00Z"/>
        </w:trPr>
        <w:tc>
          <w:tcPr>
            <w:tcW w:w="1614" w:type="pct"/>
            <w:gridSpan w:val="4"/>
            <w:shd w:val="clear" w:color="auto" w:fill="auto"/>
          </w:tcPr>
          <w:p w14:paraId="33E32252" w14:textId="1392E4BA" w:rsidR="00BE18BD" w:rsidRPr="00BE18BD" w:rsidDel="008D7B8C" w:rsidRDefault="00BE18BD" w:rsidP="00BE18BD">
            <w:pPr>
              <w:keepNext/>
              <w:keepLines/>
              <w:spacing w:after="0"/>
              <w:rPr>
                <w:del w:id="321" w:author="Chen, Delia (NSB - CN/Hangzhou)" w:date="2019-03-26T11:15:00Z"/>
                <w:rFonts w:ascii="Arial" w:eastAsia="宋体" w:hAnsi="Arial"/>
                <w:noProof/>
                <w:sz w:val="18"/>
              </w:rPr>
            </w:pPr>
            <w:del w:id="322" w:author="Chen, Delia (NSB - CN/Hangzhou)" w:date="2019-03-26T11:15:00Z">
              <w:r w:rsidRPr="00BE18BD" w:rsidDel="008D7B8C">
                <w:rPr>
                  <w:rFonts w:ascii="Arial" w:eastAsia="宋体" w:hAnsi="Arial"/>
                  <w:noProof/>
                  <w:sz w:val="18"/>
                </w:rPr>
                <w:delText>T3</w:delText>
              </w:r>
            </w:del>
          </w:p>
        </w:tc>
        <w:tc>
          <w:tcPr>
            <w:tcW w:w="318" w:type="pct"/>
            <w:shd w:val="clear" w:color="auto" w:fill="auto"/>
          </w:tcPr>
          <w:p w14:paraId="2BA86F78" w14:textId="055D7057" w:rsidR="00BE18BD" w:rsidRPr="00BE18BD" w:rsidDel="008D7B8C" w:rsidRDefault="00BE18BD" w:rsidP="00BE18BD">
            <w:pPr>
              <w:keepNext/>
              <w:keepLines/>
              <w:spacing w:after="0"/>
              <w:jc w:val="center"/>
              <w:rPr>
                <w:del w:id="323" w:author="Chen, Delia (NSB - CN/Hangzhou)" w:date="2019-03-26T11:15:00Z"/>
                <w:rFonts w:ascii="Arial" w:eastAsia="宋体" w:hAnsi="Arial"/>
                <w:noProof/>
                <w:sz w:val="18"/>
              </w:rPr>
            </w:pPr>
            <w:del w:id="324"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77C9139A" w14:textId="6CAB78FE" w:rsidR="00BE18BD" w:rsidRPr="00BE18BD" w:rsidDel="008D7B8C" w:rsidRDefault="00BE18BD" w:rsidP="00BE18BD">
            <w:pPr>
              <w:keepNext/>
              <w:keepLines/>
              <w:spacing w:after="0"/>
              <w:jc w:val="center"/>
              <w:rPr>
                <w:del w:id="325" w:author="Chen, Delia (NSB - CN/Hangzhou)" w:date="2019-03-26T11:15:00Z"/>
                <w:rFonts w:ascii="Arial" w:eastAsia="宋体" w:hAnsi="Arial"/>
                <w:noProof/>
                <w:sz w:val="18"/>
              </w:rPr>
            </w:pPr>
            <w:del w:id="326" w:author="Chen, Delia (NSB - CN/Hangzhou)" w:date="2019-03-26T11:15:00Z">
              <w:r w:rsidRPr="00BE18BD" w:rsidDel="008D7B8C">
                <w:rPr>
                  <w:rFonts w:ascii="Arial" w:eastAsia="宋体" w:hAnsi="Arial"/>
                  <w:noProof/>
                  <w:sz w:val="18"/>
                </w:rPr>
                <w:delText>[0.6]</w:delText>
              </w:r>
            </w:del>
          </w:p>
        </w:tc>
        <w:tc>
          <w:tcPr>
            <w:tcW w:w="1534" w:type="pct"/>
          </w:tcPr>
          <w:p w14:paraId="7801DFF2" w14:textId="094D9BBE" w:rsidR="00BE18BD" w:rsidRPr="00BE18BD" w:rsidDel="008D7B8C" w:rsidRDefault="00BE18BD" w:rsidP="00BE18BD">
            <w:pPr>
              <w:keepNext/>
              <w:keepLines/>
              <w:spacing w:after="0"/>
              <w:jc w:val="center"/>
              <w:rPr>
                <w:del w:id="327" w:author="Chen, Delia (NSB - CN/Hangzhou)" w:date="2019-03-26T11:15:00Z"/>
                <w:rFonts w:ascii="Arial" w:eastAsia="宋体" w:hAnsi="Arial"/>
                <w:noProof/>
                <w:sz w:val="18"/>
              </w:rPr>
            </w:pPr>
            <w:del w:id="328" w:author="Chen, Delia (NSB - CN/Hangzhou)" w:date="2019-03-26T11:15:00Z">
              <w:r w:rsidRPr="00BE18BD" w:rsidDel="008D7B8C">
                <w:rPr>
                  <w:rFonts w:ascii="Arial" w:eastAsia="宋体" w:hAnsi="Arial"/>
                  <w:noProof/>
                  <w:sz w:val="18"/>
                </w:rPr>
                <w:delText>[0.6]</w:delText>
              </w:r>
            </w:del>
          </w:p>
        </w:tc>
      </w:tr>
      <w:tr w:rsidR="00BE18BD" w:rsidRPr="00BE18BD" w:rsidDel="008D7B8C" w14:paraId="46521E89" w14:textId="6161A515" w:rsidTr="006633E6">
        <w:trPr>
          <w:trHeight w:val="164"/>
          <w:jc w:val="center"/>
          <w:del w:id="329" w:author="Chen, Delia (NSB - CN/Hangzhou)" w:date="2019-03-26T11:15:00Z"/>
        </w:trPr>
        <w:tc>
          <w:tcPr>
            <w:tcW w:w="1614" w:type="pct"/>
            <w:gridSpan w:val="4"/>
            <w:shd w:val="clear" w:color="auto" w:fill="auto"/>
          </w:tcPr>
          <w:p w14:paraId="474FA579" w14:textId="5376751F" w:rsidR="00BE18BD" w:rsidRPr="00BE18BD" w:rsidDel="008D7B8C" w:rsidRDefault="00BE18BD" w:rsidP="00BE18BD">
            <w:pPr>
              <w:keepNext/>
              <w:keepLines/>
              <w:spacing w:after="0"/>
              <w:rPr>
                <w:del w:id="330" w:author="Chen, Delia (NSB - CN/Hangzhou)" w:date="2019-03-26T11:15:00Z"/>
                <w:rFonts w:ascii="Arial" w:eastAsia="宋体" w:hAnsi="Arial"/>
                <w:noProof/>
                <w:sz w:val="18"/>
              </w:rPr>
            </w:pPr>
            <w:del w:id="331" w:author="Chen, Delia (NSB - CN/Hangzhou)" w:date="2019-03-26T11:15:00Z">
              <w:r w:rsidRPr="00BE18BD" w:rsidDel="008D7B8C">
                <w:rPr>
                  <w:rFonts w:ascii="Arial" w:eastAsia="宋体" w:hAnsi="Arial"/>
                  <w:noProof/>
                  <w:sz w:val="18"/>
                </w:rPr>
                <w:delText>D1</w:delText>
              </w:r>
            </w:del>
          </w:p>
        </w:tc>
        <w:tc>
          <w:tcPr>
            <w:tcW w:w="318" w:type="pct"/>
            <w:shd w:val="clear" w:color="auto" w:fill="auto"/>
          </w:tcPr>
          <w:p w14:paraId="558BF9AF" w14:textId="0277FD69" w:rsidR="00BE18BD" w:rsidRPr="00BE18BD" w:rsidDel="008D7B8C" w:rsidRDefault="00BE18BD" w:rsidP="00BE18BD">
            <w:pPr>
              <w:keepNext/>
              <w:keepLines/>
              <w:spacing w:after="0"/>
              <w:jc w:val="center"/>
              <w:rPr>
                <w:del w:id="332" w:author="Chen, Delia (NSB - CN/Hangzhou)" w:date="2019-03-26T11:15:00Z"/>
                <w:rFonts w:ascii="Arial" w:eastAsia="宋体" w:hAnsi="Arial"/>
                <w:noProof/>
                <w:sz w:val="18"/>
              </w:rPr>
            </w:pPr>
            <w:del w:id="333" w:author="Chen, Delia (NSB - CN/Hangzhou)" w:date="2019-03-26T11:15:00Z">
              <w:r w:rsidRPr="00BE18BD" w:rsidDel="008D7B8C">
                <w:rPr>
                  <w:rFonts w:ascii="Arial" w:eastAsia="宋体" w:hAnsi="Arial"/>
                  <w:noProof/>
                  <w:sz w:val="18"/>
                </w:rPr>
                <w:delText>s</w:delText>
              </w:r>
            </w:del>
          </w:p>
        </w:tc>
        <w:tc>
          <w:tcPr>
            <w:tcW w:w="1534" w:type="pct"/>
            <w:shd w:val="clear" w:color="auto" w:fill="auto"/>
          </w:tcPr>
          <w:p w14:paraId="75F68989" w14:textId="5041473C" w:rsidR="00BE18BD" w:rsidRPr="00BE18BD" w:rsidDel="008D7B8C" w:rsidRDefault="00BE18BD" w:rsidP="00BE18BD">
            <w:pPr>
              <w:keepNext/>
              <w:keepLines/>
              <w:spacing w:after="0"/>
              <w:jc w:val="center"/>
              <w:rPr>
                <w:del w:id="334" w:author="Chen, Delia (NSB - CN/Hangzhou)" w:date="2019-03-26T11:15:00Z"/>
                <w:rFonts w:ascii="Arial" w:eastAsia="宋体" w:hAnsi="Arial"/>
                <w:noProof/>
                <w:sz w:val="18"/>
              </w:rPr>
            </w:pPr>
            <w:del w:id="335" w:author="Chen, Delia (NSB - CN/Hangzhou)" w:date="2019-03-26T11:15:00Z">
              <w:r w:rsidRPr="00BE18BD" w:rsidDel="008D7B8C">
                <w:rPr>
                  <w:rFonts w:ascii="Arial" w:eastAsia="宋体" w:hAnsi="Arial"/>
                  <w:noProof/>
                  <w:sz w:val="18"/>
                </w:rPr>
                <w:delText>[0.24]</w:delText>
              </w:r>
            </w:del>
          </w:p>
        </w:tc>
        <w:tc>
          <w:tcPr>
            <w:tcW w:w="1534" w:type="pct"/>
          </w:tcPr>
          <w:p w14:paraId="0E073A3E" w14:textId="7356BB70" w:rsidR="00BE18BD" w:rsidRPr="00BE18BD" w:rsidDel="008D7B8C" w:rsidRDefault="00BE18BD" w:rsidP="00BE18BD">
            <w:pPr>
              <w:keepNext/>
              <w:keepLines/>
              <w:spacing w:after="0"/>
              <w:jc w:val="center"/>
              <w:rPr>
                <w:del w:id="336" w:author="Chen, Delia (NSB - CN/Hangzhou)" w:date="2019-03-26T11:15:00Z"/>
                <w:rFonts w:ascii="Arial" w:eastAsia="宋体" w:hAnsi="Arial"/>
                <w:noProof/>
                <w:sz w:val="18"/>
              </w:rPr>
            </w:pPr>
            <w:del w:id="337" w:author="Chen, Delia (NSB - CN/Hangzhou)" w:date="2019-03-26T11:15:00Z">
              <w:r w:rsidRPr="00BE18BD" w:rsidDel="008D7B8C">
                <w:rPr>
                  <w:rFonts w:ascii="Arial" w:eastAsia="宋体" w:hAnsi="Arial"/>
                  <w:noProof/>
                  <w:sz w:val="18"/>
                </w:rPr>
                <w:delText>[0.44]</w:delText>
              </w:r>
            </w:del>
          </w:p>
        </w:tc>
      </w:tr>
      <w:tr w:rsidR="00BE18BD" w:rsidRPr="00BE18BD" w:rsidDel="008D7B8C" w14:paraId="236F5BAA" w14:textId="78637054" w:rsidTr="006633E6">
        <w:trPr>
          <w:jc w:val="center"/>
          <w:del w:id="338" w:author="Chen, Delia (NSB - CN/Hangzhou)" w:date="2019-03-26T11:15:00Z"/>
        </w:trPr>
        <w:tc>
          <w:tcPr>
            <w:tcW w:w="5000" w:type="pct"/>
            <w:gridSpan w:val="7"/>
          </w:tcPr>
          <w:p w14:paraId="576A4895" w14:textId="7A06F7F5" w:rsidR="00BE18BD" w:rsidRPr="00BE18BD" w:rsidDel="008D7B8C" w:rsidRDefault="00BE18BD" w:rsidP="00BE18BD">
            <w:pPr>
              <w:keepNext/>
              <w:keepLines/>
              <w:spacing w:after="0"/>
              <w:ind w:left="851" w:hanging="851"/>
              <w:rPr>
                <w:del w:id="339" w:author="Chen, Delia (NSB - CN/Hangzhou)" w:date="2019-03-26T11:15:00Z"/>
                <w:rFonts w:ascii="Arial" w:eastAsia="宋体" w:hAnsi="Arial"/>
                <w:sz w:val="18"/>
              </w:rPr>
            </w:pPr>
            <w:del w:id="340" w:author="Chen, Delia (NSB - CN/Hangzhou)" w:date="2019-03-26T11:15:00Z">
              <w:r w:rsidRPr="00BE18BD" w:rsidDel="008D7B8C">
                <w:rPr>
                  <w:rFonts w:ascii="Arial" w:eastAsia="宋体" w:hAnsi="Arial"/>
                  <w:sz w:val="18"/>
                </w:rPr>
                <w:delText>Note 1:</w:delText>
              </w:r>
              <w:r w:rsidRPr="00BE18BD" w:rsidDel="008D7B8C">
                <w:rPr>
                  <w:rFonts w:ascii="Arial" w:eastAsia="宋体" w:hAnsi="Arial"/>
                  <w:sz w:val="18"/>
                </w:rPr>
                <w:tab/>
                <w:delText>UE-specific PDCCH is not transmitted after T1 starts.</w:delText>
              </w:r>
            </w:del>
          </w:p>
        </w:tc>
      </w:tr>
    </w:tbl>
    <w:p w14:paraId="021C52F1" w14:textId="19D95050" w:rsidR="00BE18BD" w:rsidDel="008D7B8C" w:rsidRDefault="00BE18BD" w:rsidP="00BE18BD">
      <w:pPr>
        <w:rPr>
          <w:del w:id="341" w:author="Chen, Delia (NSB - CN/Hangzhou)" w:date="2019-03-26T11:15: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E2CC0" w:rsidRPr="001A46B0" w14:paraId="19F10C0A" w14:textId="77777777" w:rsidTr="00F85753">
        <w:trPr>
          <w:trHeight w:val="164"/>
          <w:jc w:val="center"/>
          <w:ins w:id="342" w:author="Chen, Delia (NSB - CN/Hangzhou)" w:date="2019-03-26T11:14:00Z"/>
        </w:trPr>
        <w:tc>
          <w:tcPr>
            <w:tcW w:w="2728" w:type="pct"/>
            <w:gridSpan w:val="2"/>
            <w:vMerge w:val="restart"/>
            <w:shd w:val="clear" w:color="auto" w:fill="auto"/>
          </w:tcPr>
          <w:p w14:paraId="2D34B989" w14:textId="77777777" w:rsidR="001E2CC0" w:rsidRPr="001A46B0" w:rsidRDefault="001E2CC0" w:rsidP="00F85753">
            <w:pPr>
              <w:keepNext/>
              <w:keepLines/>
              <w:spacing w:after="0"/>
              <w:jc w:val="center"/>
              <w:rPr>
                <w:ins w:id="343" w:author="Chen, Delia (NSB - CN/Hangzhou)" w:date="2019-03-26T11:14:00Z"/>
                <w:rFonts w:ascii="Arial" w:eastAsia="宋体" w:hAnsi="Arial"/>
                <w:b/>
                <w:sz w:val="18"/>
              </w:rPr>
            </w:pPr>
            <w:ins w:id="344" w:author="Chen, Delia (NSB - CN/Hangzhou)" w:date="2019-03-26T11:14:00Z">
              <w:r w:rsidRPr="001A46B0">
                <w:rPr>
                  <w:rFonts w:ascii="Arial" w:eastAsia="宋体" w:hAnsi="Arial"/>
                  <w:b/>
                  <w:sz w:val="18"/>
                </w:rPr>
                <w:lastRenderedPageBreak/>
                <w:t>Parameter</w:t>
              </w:r>
            </w:ins>
          </w:p>
        </w:tc>
        <w:tc>
          <w:tcPr>
            <w:tcW w:w="677" w:type="pct"/>
            <w:vMerge w:val="restart"/>
            <w:shd w:val="clear" w:color="auto" w:fill="auto"/>
          </w:tcPr>
          <w:p w14:paraId="5ABE8453" w14:textId="77777777" w:rsidR="001E2CC0" w:rsidRPr="001A46B0" w:rsidRDefault="001E2CC0" w:rsidP="00F85753">
            <w:pPr>
              <w:keepNext/>
              <w:keepLines/>
              <w:spacing w:after="0"/>
              <w:jc w:val="center"/>
              <w:rPr>
                <w:ins w:id="345" w:author="Chen, Delia (NSB - CN/Hangzhou)" w:date="2019-03-26T11:14:00Z"/>
                <w:rFonts w:ascii="Arial" w:eastAsia="宋体" w:hAnsi="Arial"/>
                <w:b/>
                <w:sz w:val="18"/>
              </w:rPr>
            </w:pPr>
            <w:ins w:id="346" w:author="Chen, Delia (NSB - CN/Hangzhou)" w:date="2019-03-26T11:14:00Z">
              <w:r w:rsidRPr="001A46B0">
                <w:rPr>
                  <w:rFonts w:ascii="Arial" w:eastAsia="宋体" w:hAnsi="Arial"/>
                  <w:b/>
                  <w:sz w:val="18"/>
                </w:rPr>
                <w:t>Unit</w:t>
              </w:r>
            </w:ins>
          </w:p>
        </w:tc>
        <w:tc>
          <w:tcPr>
            <w:tcW w:w="1595" w:type="pct"/>
            <w:shd w:val="clear" w:color="auto" w:fill="auto"/>
          </w:tcPr>
          <w:p w14:paraId="59E74FE6" w14:textId="77777777" w:rsidR="001E2CC0" w:rsidRPr="001A46B0" w:rsidRDefault="001E2CC0" w:rsidP="00F85753">
            <w:pPr>
              <w:keepNext/>
              <w:keepLines/>
              <w:spacing w:after="0"/>
              <w:jc w:val="center"/>
              <w:rPr>
                <w:ins w:id="347" w:author="Chen, Delia (NSB - CN/Hangzhou)" w:date="2019-03-26T11:14:00Z"/>
                <w:rFonts w:ascii="Arial" w:eastAsia="宋体" w:hAnsi="Arial"/>
                <w:b/>
                <w:sz w:val="18"/>
              </w:rPr>
            </w:pPr>
            <w:ins w:id="348" w:author="Chen, Delia (NSB - CN/Hangzhou)" w:date="2019-03-26T11:14:00Z">
              <w:r w:rsidRPr="001A46B0">
                <w:rPr>
                  <w:rFonts w:ascii="Arial" w:eastAsia="宋体" w:hAnsi="Arial"/>
                  <w:b/>
                  <w:sz w:val="18"/>
                </w:rPr>
                <w:t>Value</w:t>
              </w:r>
            </w:ins>
          </w:p>
        </w:tc>
      </w:tr>
      <w:tr w:rsidR="001E2CC0" w:rsidRPr="001A46B0" w14:paraId="221357CB" w14:textId="77777777" w:rsidTr="00F85753">
        <w:trPr>
          <w:trHeight w:val="74"/>
          <w:jc w:val="center"/>
          <w:ins w:id="349" w:author="Chen, Delia (NSB - CN/Hangzhou)" w:date="2019-03-26T11:14:00Z"/>
        </w:trPr>
        <w:tc>
          <w:tcPr>
            <w:tcW w:w="2728" w:type="pct"/>
            <w:gridSpan w:val="2"/>
            <w:vMerge/>
            <w:shd w:val="clear" w:color="auto" w:fill="auto"/>
          </w:tcPr>
          <w:p w14:paraId="4F679B2C" w14:textId="77777777" w:rsidR="001E2CC0" w:rsidRPr="001A46B0" w:rsidRDefault="001E2CC0" w:rsidP="00F85753">
            <w:pPr>
              <w:keepNext/>
              <w:keepLines/>
              <w:spacing w:after="0"/>
              <w:jc w:val="center"/>
              <w:rPr>
                <w:ins w:id="350" w:author="Chen, Delia (NSB - CN/Hangzhou)" w:date="2019-03-26T11:14:00Z"/>
                <w:rFonts w:ascii="Arial" w:eastAsia="宋体" w:hAnsi="Arial"/>
                <w:b/>
                <w:sz w:val="18"/>
              </w:rPr>
            </w:pPr>
          </w:p>
        </w:tc>
        <w:tc>
          <w:tcPr>
            <w:tcW w:w="677" w:type="pct"/>
            <w:vMerge/>
            <w:shd w:val="clear" w:color="auto" w:fill="auto"/>
          </w:tcPr>
          <w:p w14:paraId="54B8C205" w14:textId="77777777" w:rsidR="001E2CC0" w:rsidRPr="001A46B0" w:rsidRDefault="001E2CC0" w:rsidP="00F85753">
            <w:pPr>
              <w:keepNext/>
              <w:keepLines/>
              <w:spacing w:after="0"/>
              <w:jc w:val="center"/>
              <w:rPr>
                <w:ins w:id="351" w:author="Chen, Delia (NSB - CN/Hangzhou)" w:date="2019-03-26T11:14:00Z"/>
                <w:rFonts w:ascii="Arial" w:eastAsia="宋体" w:hAnsi="Arial"/>
                <w:b/>
                <w:sz w:val="18"/>
              </w:rPr>
            </w:pPr>
          </w:p>
        </w:tc>
        <w:tc>
          <w:tcPr>
            <w:tcW w:w="1595" w:type="pct"/>
            <w:shd w:val="clear" w:color="auto" w:fill="auto"/>
          </w:tcPr>
          <w:p w14:paraId="4EF82E41" w14:textId="77777777" w:rsidR="001E2CC0" w:rsidRPr="001A46B0" w:rsidRDefault="001E2CC0" w:rsidP="00F85753">
            <w:pPr>
              <w:keepNext/>
              <w:keepLines/>
              <w:spacing w:after="0"/>
              <w:jc w:val="center"/>
              <w:rPr>
                <w:ins w:id="352" w:author="Chen, Delia (NSB - CN/Hangzhou)" w:date="2019-03-26T11:14:00Z"/>
                <w:rFonts w:ascii="Arial" w:eastAsia="宋体" w:hAnsi="Arial"/>
                <w:b/>
                <w:sz w:val="18"/>
              </w:rPr>
            </w:pPr>
            <w:ins w:id="353" w:author="Chen, Delia (NSB - CN/Hangzhou)" w:date="2019-03-26T11:14:00Z">
              <w:r>
                <w:rPr>
                  <w:rFonts w:ascii="Arial" w:eastAsia="宋体" w:hAnsi="Arial"/>
                  <w:b/>
                  <w:sz w:val="18"/>
                </w:rPr>
                <w:t>Test 1</w:t>
              </w:r>
            </w:ins>
          </w:p>
        </w:tc>
      </w:tr>
      <w:tr w:rsidR="001E2CC0" w:rsidRPr="001A46B0" w14:paraId="11744F53" w14:textId="77777777" w:rsidTr="00F85753">
        <w:trPr>
          <w:trHeight w:val="64"/>
          <w:jc w:val="center"/>
          <w:ins w:id="354" w:author="Chen, Delia (NSB - CN/Hangzhou)" w:date="2019-03-26T11:14:00Z"/>
        </w:trPr>
        <w:tc>
          <w:tcPr>
            <w:tcW w:w="2728" w:type="pct"/>
            <w:gridSpan w:val="2"/>
            <w:shd w:val="clear" w:color="auto" w:fill="auto"/>
          </w:tcPr>
          <w:p w14:paraId="5B1BDAF7" w14:textId="77777777" w:rsidR="001E2CC0" w:rsidRPr="001A46B0" w:rsidRDefault="001E2CC0" w:rsidP="00F85753">
            <w:pPr>
              <w:keepNext/>
              <w:keepLines/>
              <w:spacing w:after="0"/>
              <w:rPr>
                <w:ins w:id="355" w:author="Chen, Delia (NSB - CN/Hangzhou)" w:date="2019-03-26T11:14:00Z"/>
                <w:rFonts w:ascii="Arial" w:eastAsia="宋体" w:hAnsi="Arial"/>
                <w:sz w:val="18"/>
              </w:rPr>
            </w:pPr>
            <w:ins w:id="356" w:author="Chen, Delia (NSB - CN/Hangzhou)" w:date="2019-03-26T11:14:00Z">
              <w:r w:rsidRPr="001A46B0">
                <w:rPr>
                  <w:rFonts w:ascii="Arial" w:eastAsia="宋体" w:hAnsi="Arial"/>
                  <w:sz w:val="18"/>
                </w:rPr>
                <w:t xml:space="preserve">Active PCell </w:t>
              </w:r>
            </w:ins>
          </w:p>
        </w:tc>
        <w:tc>
          <w:tcPr>
            <w:tcW w:w="677" w:type="pct"/>
            <w:shd w:val="clear" w:color="auto" w:fill="auto"/>
          </w:tcPr>
          <w:p w14:paraId="56AC15DD" w14:textId="77777777" w:rsidR="001E2CC0" w:rsidRPr="001A46B0" w:rsidRDefault="001E2CC0" w:rsidP="00F85753">
            <w:pPr>
              <w:keepNext/>
              <w:keepLines/>
              <w:spacing w:after="0"/>
              <w:jc w:val="center"/>
              <w:rPr>
                <w:ins w:id="357" w:author="Chen, Delia (NSB - CN/Hangzhou)" w:date="2019-03-26T11:14:00Z"/>
                <w:rFonts w:ascii="Arial" w:eastAsia="宋体" w:hAnsi="Arial"/>
                <w:sz w:val="18"/>
              </w:rPr>
            </w:pPr>
          </w:p>
        </w:tc>
        <w:tc>
          <w:tcPr>
            <w:tcW w:w="1595" w:type="pct"/>
            <w:shd w:val="clear" w:color="auto" w:fill="auto"/>
          </w:tcPr>
          <w:p w14:paraId="22CF9ADA" w14:textId="77777777" w:rsidR="001E2CC0" w:rsidRPr="001A46B0" w:rsidRDefault="001E2CC0" w:rsidP="00F85753">
            <w:pPr>
              <w:keepNext/>
              <w:keepLines/>
              <w:spacing w:after="0"/>
              <w:jc w:val="center"/>
              <w:rPr>
                <w:ins w:id="358" w:author="Chen, Delia (NSB - CN/Hangzhou)" w:date="2019-03-26T11:14:00Z"/>
                <w:rFonts w:ascii="Arial" w:eastAsia="宋体" w:hAnsi="Arial"/>
                <w:sz w:val="18"/>
              </w:rPr>
            </w:pPr>
            <w:ins w:id="359" w:author="Chen, Delia (NSB - CN/Hangzhou)" w:date="2019-03-26T11:14:00Z">
              <w:r w:rsidRPr="001A46B0">
                <w:rPr>
                  <w:rFonts w:ascii="Arial" w:eastAsia="宋体" w:hAnsi="Arial"/>
                  <w:sz w:val="18"/>
                </w:rPr>
                <w:t>Cell 1</w:t>
              </w:r>
            </w:ins>
          </w:p>
        </w:tc>
      </w:tr>
      <w:tr w:rsidR="001E2CC0" w:rsidRPr="001A46B0" w14:paraId="40F03A7A" w14:textId="77777777" w:rsidTr="00F85753">
        <w:trPr>
          <w:trHeight w:val="164"/>
          <w:jc w:val="center"/>
          <w:ins w:id="360" w:author="Chen, Delia (NSB - CN/Hangzhou)" w:date="2019-03-26T11:14:00Z"/>
        </w:trPr>
        <w:tc>
          <w:tcPr>
            <w:tcW w:w="2728" w:type="pct"/>
            <w:gridSpan w:val="2"/>
            <w:shd w:val="clear" w:color="auto" w:fill="auto"/>
          </w:tcPr>
          <w:p w14:paraId="3613EA7C" w14:textId="77777777" w:rsidR="001E2CC0" w:rsidRPr="001A46B0" w:rsidRDefault="001E2CC0" w:rsidP="00F85753">
            <w:pPr>
              <w:keepNext/>
              <w:keepLines/>
              <w:spacing w:after="0"/>
              <w:rPr>
                <w:ins w:id="361" w:author="Chen, Delia (NSB - CN/Hangzhou)" w:date="2019-03-26T11:14:00Z"/>
                <w:rFonts w:ascii="Arial" w:eastAsia="宋体" w:hAnsi="Arial"/>
                <w:sz w:val="18"/>
              </w:rPr>
            </w:pPr>
            <w:ins w:id="362" w:author="Chen, Delia (NSB - CN/Hangzhou)" w:date="2019-03-26T11:14:00Z">
              <w:r w:rsidRPr="001A46B0">
                <w:rPr>
                  <w:rFonts w:ascii="Arial" w:eastAsia="宋体" w:hAnsi="Arial"/>
                  <w:sz w:val="18"/>
                </w:rPr>
                <w:t>RF Channel Number</w:t>
              </w:r>
            </w:ins>
          </w:p>
        </w:tc>
        <w:tc>
          <w:tcPr>
            <w:tcW w:w="677" w:type="pct"/>
            <w:shd w:val="clear" w:color="auto" w:fill="auto"/>
          </w:tcPr>
          <w:p w14:paraId="35176DE4" w14:textId="77777777" w:rsidR="001E2CC0" w:rsidRPr="001A46B0" w:rsidRDefault="001E2CC0" w:rsidP="00F85753">
            <w:pPr>
              <w:keepNext/>
              <w:keepLines/>
              <w:spacing w:after="0"/>
              <w:jc w:val="center"/>
              <w:rPr>
                <w:ins w:id="363" w:author="Chen, Delia (NSB - CN/Hangzhou)" w:date="2019-03-26T11:14:00Z"/>
                <w:rFonts w:ascii="Arial" w:eastAsia="宋体" w:hAnsi="Arial"/>
                <w:sz w:val="18"/>
              </w:rPr>
            </w:pPr>
          </w:p>
        </w:tc>
        <w:tc>
          <w:tcPr>
            <w:tcW w:w="1595" w:type="pct"/>
            <w:shd w:val="clear" w:color="auto" w:fill="auto"/>
          </w:tcPr>
          <w:p w14:paraId="5EDF8B4F" w14:textId="77777777" w:rsidR="001E2CC0" w:rsidRPr="001A46B0" w:rsidRDefault="001E2CC0" w:rsidP="00F85753">
            <w:pPr>
              <w:keepNext/>
              <w:keepLines/>
              <w:spacing w:after="0"/>
              <w:jc w:val="center"/>
              <w:rPr>
                <w:ins w:id="364" w:author="Chen, Delia (NSB - CN/Hangzhou)" w:date="2019-03-26T11:14:00Z"/>
                <w:rFonts w:ascii="Arial" w:eastAsia="宋体" w:hAnsi="Arial"/>
                <w:sz w:val="18"/>
              </w:rPr>
            </w:pPr>
            <w:ins w:id="365" w:author="Chen, Delia (NSB - CN/Hangzhou)" w:date="2019-03-26T11:14:00Z">
              <w:r w:rsidRPr="001A46B0">
                <w:rPr>
                  <w:rFonts w:ascii="Arial" w:eastAsia="宋体" w:hAnsi="Arial"/>
                  <w:sz w:val="18"/>
                </w:rPr>
                <w:t>1</w:t>
              </w:r>
            </w:ins>
          </w:p>
        </w:tc>
      </w:tr>
      <w:tr w:rsidR="001E2CC0" w:rsidRPr="001A46B0" w14:paraId="02BF781B" w14:textId="77777777" w:rsidTr="00F85753">
        <w:trPr>
          <w:trHeight w:val="93"/>
          <w:jc w:val="center"/>
          <w:ins w:id="366" w:author="Chen, Delia (NSB - CN/Hangzhou)" w:date="2019-03-26T11:14:00Z"/>
        </w:trPr>
        <w:tc>
          <w:tcPr>
            <w:tcW w:w="1072" w:type="pct"/>
            <w:shd w:val="clear" w:color="auto" w:fill="auto"/>
          </w:tcPr>
          <w:p w14:paraId="5B003FEC" w14:textId="77777777" w:rsidR="001E2CC0" w:rsidRPr="001A46B0" w:rsidRDefault="001E2CC0" w:rsidP="00F85753">
            <w:pPr>
              <w:keepNext/>
              <w:keepLines/>
              <w:spacing w:after="0"/>
              <w:rPr>
                <w:ins w:id="367" w:author="Chen, Delia (NSB - CN/Hangzhou)" w:date="2019-03-26T11:14:00Z"/>
                <w:rFonts w:ascii="Arial" w:eastAsia="宋体" w:hAnsi="Arial"/>
                <w:sz w:val="18"/>
                <w:lang w:val="it-IT"/>
              </w:rPr>
            </w:pPr>
            <w:ins w:id="368" w:author="Chen, Delia (NSB - CN/Hangzhou)" w:date="2019-03-26T11:14:00Z">
              <w:r w:rsidRPr="001A46B0">
                <w:rPr>
                  <w:rFonts w:ascii="Arial" w:eastAsia="宋体" w:hAnsi="Arial"/>
                  <w:sz w:val="18"/>
                  <w:lang w:val="it-IT"/>
                </w:rPr>
                <w:t>Duplex mode</w:t>
              </w:r>
            </w:ins>
          </w:p>
        </w:tc>
        <w:tc>
          <w:tcPr>
            <w:tcW w:w="1656" w:type="pct"/>
            <w:shd w:val="clear" w:color="auto" w:fill="auto"/>
          </w:tcPr>
          <w:p w14:paraId="33A12643" w14:textId="77777777" w:rsidR="001E2CC0" w:rsidRPr="001A46B0" w:rsidRDefault="001E2CC0" w:rsidP="00F85753">
            <w:pPr>
              <w:keepNext/>
              <w:keepLines/>
              <w:spacing w:after="0"/>
              <w:rPr>
                <w:ins w:id="369" w:author="Chen, Delia (NSB - CN/Hangzhou)" w:date="2019-03-26T11:14:00Z"/>
                <w:rFonts w:ascii="Arial" w:eastAsia="宋体" w:hAnsi="Arial"/>
                <w:sz w:val="18"/>
                <w:lang w:val="it-IT"/>
              </w:rPr>
            </w:pPr>
            <w:ins w:id="370" w:author="Chen, Delia (NSB - CN/Hangzhou)" w:date="2019-03-26T11:14:00Z">
              <w:r w:rsidRPr="001A46B0">
                <w:rPr>
                  <w:rFonts w:ascii="Arial" w:eastAsia="宋体" w:hAnsi="Arial"/>
                  <w:sz w:val="18"/>
                  <w:lang w:val="it-IT"/>
                </w:rPr>
                <w:t>Config 1</w:t>
              </w:r>
            </w:ins>
          </w:p>
        </w:tc>
        <w:tc>
          <w:tcPr>
            <w:tcW w:w="677" w:type="pct"/>
            <w:shd w:val="clear" w:color="auto" w:fill="auto"/>
          </w:tcPr>
          <w:p w14:paraId="4845B6E6" w14:textId="77777777" w:rsidR="001E2CC0" w:rsidRPr="001A46B0" w:rsidRDefault="001E2CC0" w:rsidP="00F85753">
            <w:pPr>
              <w:keepNext/>
              <w:keepLines/>
              <w:spacing w:after="0"/>
              <w:jc w:val="center"/>
              <w:rPr>
                <w:ins w:id="371" w:author="Chen, Delia (NSB - CN/Hangzhou)" w:date="2019-03-26T11:14:00Z"/>
                <w:rFonts w:ascii="Arial" w:eastAsia="宋体" w:hAnsi="Arial"/>
                <w:sz w:val="18"/>
                <w:lang w:val="it-IT"/>
              </w:rPr>
            </w:pPr>
          </w:p>
        </w:tc>
        <w:tc>
          <w:tcPr>
            <w:tcW w:w="1595" w:type="pct"/>
            <w:shd w:val="clear" w:color="auto" w:fill="auto"/>
          </w:tcPr>
          <w:p w14:paraId="3586783C" w14:textId="77777777" w:rsidR="001E2CC0" w:rsidRPr="001A46B0" w:rsidRDefault="001E2CC0" w:rsidP="00F85753">
            <w:pPr>
              <w:keepNext/>
              <w:keepLines/>
              <w:spacing w:after="0"/>
              <w:jc w:val="center"/>
              <w:rPr>
                <w:ins w:id="372" w:author="Chen, Delia (NSB - CN/Hangzhou)" w:date="2019-03-26T11:14:00Z"/>
                <w:rFonts w:ascii="Arial" w:eastAsia="宋体" w:hAnsi="Arial"/>
                <w:sz w:val="18"/>
              </w:rPr>
            </w:pPr>
            <w:ins w:id="373" w:author="Chen, Delia (NSB - CN/Hangzhou)" w:date="2019-03-26T11:14:00Z">
              <w:r>
                <w:rPr>
                  <w:rFonts w:ascii="Arial" w:eastAsia="宋体" w:hAnsi="Arial"/>
                  <w:sz w:val="18"/>
                </w:rPr>
                <w:t>T</w:t>
              </w:r>
              <w:r w:rsidRPr="001A46B0">
                <w:rPr>
                  <w:rFonts w:ascii="Arial" w:eastAsia="宋体" w:hAnsi="Arial"/>
                  <w:sz w:val="18"/>
                </w:rPr>
                <w:t>DD</w:t>
              </w:r>
            </w:ins>
          </w:p>
        </w:tc>
      </w:tr>
      <w:tr w:rsidR="001E2CC0" w:rsidRPr="001A46B0" w14:paraId="264F8447" w14:textId="77777777" w:rsidTr="00F85753">
        <w:trPr>
          <w:trHeight w:val="189"/>
          <w:jc w:val="center"/>
          <w:ins w:id="374" w:author="Chen, Delia (NSB - CN/Hangzhou)" w:date="2019-03-26T11:14:00Z"/>
        </w:trPr>
        <w:tc>
          <w:tcPr>
            <w:tcW w:w="1072" w:type="pct"/>
            <w:shd w:val="clear" w:color="auto" w:fill="auto"/>
          </w:tcPr>
          <w:p w14:paraId="70D8545A" w14:textId="77777777" w:rsidR="001E2CC0" w:rsidRPr="001A46B0" w:rsidRDefault="001E2CC0" w:rsidP="00F85753">
            <w:pPr>
              <w:keepNext/>
              <w:keepLines/>
              <w:spacing w:after="0"/>
              <w:rPr>
                <w:ins w:id="375" w:author="Chen, Delia (NSB - CN/Hangzhou)" w:date="2019-03-26T11:14:00Z"/>
                <w:rFonts w:ascii="Arial" w:eastAsia="宋体" w:hAnsi="Arial"/>
                <w:sz w:val="18"/>
                <w:lang w:val="it-IT"/>
              </w:rPr>
            </w:pPr>
            <w:ins w:id="376" w:author="Chen, Delia (NSB - CN/Hangzhou)" w:date="2019-03-26T11:14:00Z">
              <w:r w:rsidRPr="001A46B0">
                <w:rPr>
                  <w:rFonts w:ascii="Arial" w:eastAsia="宋体" w:hAnsi="Arial"/>
                  <w:sz w:val="18"/>
                  <w:lang w:val="it-IT"/>
                </w:rPr>
                <w:t>TDD Configuration</w:t>
              </w:r>
            </w:ins>
          </w:p>
        </w:tc>
        <w:tc>
          <w:tcPr>
            <w:tcW w:w="1656" w:type="pct"/>
            <w:shd w:val="clear" w:color="auto" w:fill="auto"/>
          </w:tcPr>
          <w:p w14:paraId="3628EACB" w14:textId="77777777" w:rsidR="001E2CC0" w:rsidRPr="001A46B0" w:rsidRDefault="001E2CC0" w:rsidP="00F85753">
            <w:pPr>
              <w:keepNext/>
              <w:keepLines/>
              <w:spacing w:after="0"/>
              <w:rPr>
                <w:ins w:id="377" w:author="Chen, Delia (NSB - CN/Hangzhou)" w:date="2019-03-26T11:14:00Z"/>
                <w:rFonts w:ascii="Arial" w:eastAsia="宋体" w:hAnsi="Arial"/>
                <w:sz w:val="18"/>
                <w:lang w:val="it-IT"/>
              </w:rPr>
            </w:pPr>
            <w:ins w:id="378" w:author="Chen, Delia (NSB - CN/Hangzhou)" w:date="2019-03-26T11:14:00Z">
              <w:r w:rsidRPr="001A46B0">
                <w:rPr>
                  <w:rFonts w:ascii="Arial" w:eastAsia="宋体" w:hAnsi="Arial"/>
                  <w:sz w:val="18"/>
                  <w:lang w:val="it-IT"/>
                </w:rPr>
                <w:t>Config 1</w:t>
              </w:r>
            </w:ins>
          </w:p>
        </w:tc>
        <w:tc>
          <w:tcPr>
            <w:tcW w:w="677" w:type="pct"/>
            <w:shd w:val="clear" w:color="auto" w:fill="auto"/>
          </w:tcPr>
          <w:p w14:paraId="5AC44F60" w14:textId="77777777" w:rsidR="001E2CC0" w:rsidRPr="001A46B0" w:rsidRDefault="001E2CC0" w:rsidP="00F85753">
            <w:pPr>
              <w:keepNext/>
              <w:keepLines/>
              <w:spacing w:after="0"/>
              <w:jc w:val="center"/>
              <w:rPr>
                <w:ins w:id="379" w:author="Chen, Delia (NSB - CN/Hangzhou)" w:date="2019-03-26T11:14:00Z"/>
                <w:rFonts w:ascii="Arial" w:eastAsia="宋体" w:hAnsi="Arial"/>
                <w:sz w:val="18"/>
                <w:lang w:val="it-IT"/>
              </w:rPr>
            </w:pPr>
          </w:p>
        </w:tc>
        <w:tc>
          <w:tcPr>
            <w:tcW w:w="1595" w:type="pct"/>
            <w:shd w:val="clear" w:color="auto" w:fill="auto"/>
          </w:tcPr>
          <w:p w14:paraId="382609B7" w14:textId="77777777" w:rsidR="001E2CC0" w:rsidRPr="001A46B0" w:rsidRDefault="001E2CC0" w:rsidP="00F85753">
            <w:pPr>
              <w:keepNext/>
              <w:keepLines/>
              <w:spacing w:after="0"/>
              <w:jc w:val="center"/>
              <w:rPr>
                <w:ins w:id="380" w:author="Chen, Delia (NSB - CN/Hangzhou)" w:date="2019-03-26T11:14:00Z"/>
                <w:rFonts w:ascii="Arial" w:eastAsia="宋体" w:hAnsi="Arial"/>
                <w:sz w:val="18"/>
              </w:rPr>
            </w:pPr>
            <w:ins w:id="381" w:author="Chen, Delia (NSB - CN/Hangzhou)" w:date="2019-03-26T11:14:00Z">
              <w:r w:rsidRPr="00122D9C">
                <w:rPr>
                  <w:rFonts w:ascii="Arial" w:eastAsia="宋体" w:hAnsi="Arial"/>
                  <w:sz w:val="18"/>
                </w:rPr>
                <w:t>TDDConf.3.1</w:t>
              </w:r>
            </w:ins>
          </w:p>
        </w:tc>
      </w:tr>
      <w:tr w:rsidR="001E2CC0" w:rsidRPr="001A46B0" w14:paraId="2D7F96B7" w14:textId="77777777" w:rsidTr="00F85753">
        <w:trPr>
          <w:trHeight w:val="189"/>
          <w:jc w:val="center"/>
          <w:ins w:id="382" w:author="Chen, Delia (NSB - CN/Hangzhou)" w:date="2019-03-26T11:14:00Z"/>
        </w:trPr>
        <w:tc>
          <w:tcPr>
            <w:tcW w:w="1072" w:type="pct"/>
            <w:shd w:val="clear" w:color="auto" w:fill="auto"/>
          </w:tcPr>
          <w:p w14:paraId="5392669E" w14:textId="77777777" w:rsidR="001E2CC0" w:rsidRPr="001A46B0" w:rsidRDefault="001E2CC0" w:rsidP="00F85753">
            <w:pPr>
              <w:keepNext/>
              <w:keepLines/>
              <w:spacing w:after="0"/>
              <w:rPr>
                <w:ins w:id="383" w:author="Chen, Delia (NSB - CN/Hangzhou)" w:date="2019-03-26T11:14:00Z"/>
                <w:rFonts w:ascii="Arial" w:eastAsia="宋体" w:hAnsi="Arial"/>
                <w:sz w:val="18"/>
              </w:rPr>
            </w:pPr>
            <w:ins w:id="384" w:author="Chen, Delia (NSB - CN/Hangzhou)" w:date="2019-03-26T11:14:00Z">
              <w:r w:rsidRPr="001A46B0">
                <w:rPr>
                  <w:rFonts w:ascii="Arial" w:eastAsia="宋体" w:hAnsi="Arial"/>
                  <w:sz w:val="18"/>
                </w:rPr>
                <w:t>CORESET Reference Channel</w:t>
              </w:r>
            </w:ins>
          </w:p>
        </w:tc>
        <w:tc>
          <w:tcPr>
            <w:tcW w:w="1656" w:type="pct"/>
            <w:shd w:val="clear" w:color="auto" w:fill="auto"/>
          </w:tcPr>
          <w:p w14:paraId="32779889" w14:textId="77777777" w:rsidR="001E2CC0" w:rsidRPr="001A46B0" w:rsidRDefault="001E2CC0" w:rsidP="00F85753">
            <w:pPr>
              <w:keepNext/>
              <w:keepLines/>
              <w:spacing w:after="0"/>
              <w:rPr>
                <w:ins w:id="385" w:author="Chen, Delia (NSB - CN/Hangzhou)" w:date="2019-03-26T11:14:00Z"/>
                <w:rFonts w:ascii="Arial" w:eastAsia="宋体" w:hAnsi="Arial"/>
                <w:sz w:val="18"/>
                <w:lang w:val="it-IT"/>
              </w:rPr>
            </w:pPr>
            <w:ins w:id="386" w:author="Chen, Delia (NSB - CN/Hangzhou)" w:date="2019-03-26T11:14:00Z">
              <w:r w:rsidRPr="001A46B0">
                <w:rPr>
                  <w:rFonts w:ascii="Arial" w:eastAsia="宋体" w:hAnsi="Arial"/>
                  <w:sz w:val="18"/>
                  <w:lang w:val="it-IT"/>
                </w:rPr>
                <w:t>Config 1</w:t>
              </w:r>
            </w:ins>
          </w:p>
        </w:tc>
        <w:tc>
          <w:tcPr>
            <w:tcW w:w="677" w:type="pct"/>
            <w:shd w:val="clear" w:color="auto" w:fill="auto"/>
          </w:tcPr>
          <w:p w14:paraId="31239125" w14:textId="77777777" w:rsidR="001E2CC0" w:rsidRPr="001A46B0" w:rsidRDefault="001E2CC0" w:rsidP="00F85753">
            <w:pPr>
              <w:keepNext/>
              <w:keepLines/>
              <w:spacing w:after="0"/>
              <w:jc w:val="center"/>
              <w:rPr>
                <w:ins w:id="387" w:author="Chen, Delia (NSB - CN/Hangzhou)" w:date="2019-03-26T11:14:00Z"/>
                <w:rFonts w:ascii="Arial" w:eastAsia="宋体" w:hAnsi="Arial"/>
                <w:sz w:val="18"/>
              </w:rPr>
            </w:pPr>
          </w:p>
        </w:tc>
        <w:tc>
          <w:tcPr>
            <w:tcW w:w="1595" w:type="pct"/>
            <w:shd w:val="clear" w:color="auto" w:fill="auto"/>
          </w:tcPr>
          <w:p w14:paraId="3C83F5F5" w14:textId="77777777" w:rsidR="001E2CC0" w:rsidRPr="001A46B0" w:rsidRDefault="001E2CC0" w:rsidP="00F85753">
            <w:pPr>
              <w:keepNext/>
              <w:keepLines/>
              <w:spacing w:after="0"/>
              <w:jc w:val="center"/>
              <w:rPr>
                <w:ins w:id="388" w:author="Chen, Delia (NSB - CN/Hangzhou)" w:date="2019-03-26T11:14:00Z"/>
                <w:rFonts w:ascii="Arial" w:eastAsia="宋体" w:hAnsi="Arial"/>
                <w:sz w:val="18"/>
              </w:rPr>
            </w:pPr>
            <w:ins w:id="389" w:author="Chen, Delia (NSB - CN/Hangzhou)" w:date="2019-03-26T11:14:00Z">
              <w:r>
                <w:rPr>
                  <w:rFonts w:ascii="Arial" w:eastAsia="宋体" w:hAnsi="Arial"/>
                  <w:sz w:val="18"/>
                </w:rPr>
                <w:t>CR.3.1 TDD</w:t>
              </w:r>
            </w:ins>
          </w:p>
        </w:tc>
      </w:tr>
      <w:tr w:rsidR="001E2CC0" w:rsidRPr="001A46B0" w14:paraId="065796E5" w14:textId="77777777" w:rsidTr="00F85753">
        <w:trPr>
          <w:trHeight w:val="125"/>
          <w:jc w:val="center"/>
          <w:ins w:id="390" w:author="Chen, Delia (NSB - CN/Hangzhou)" w:date="2019-03-26T11:14:00Z"/>
        </w:trPr>
        <w:tc>
          <w:tcPr>
            <w:tcW w:w="1072" w:type="pct"/>
            <w:shd w:val="clear" w:color="auto" w:fill="auto"/>
          </w:tcPr>
          <w:p w14:paraId="12C5B4BD" w14:textId="77777777" w:rsidR="001E2CC0" w:rsidRPr="001A46B0" w:rsidRDefault="001E2CC0" w:rsidP="00F85753">
            <w:pPr>
              <w:keepNext/>
              <w:keepLines/>
              <w:spacing w:after="0"/>
              <w:rPr>
                <w:ins w:id="391" w:author="Chen, Delia (NSB - CN/Hangzhou)" w:date="2019-03-26T11:14:00Z"/>
                <w:rFonts w:ascii="Arial" w:eastAsia="宋体" w:hAnsi="Arial"/>
                <w:sz w:val="18"/>
              </w:rPr>
            </w:pPr>
            <w:ins w:id="392" w:author="Chen, Delia (NSB - CN/Hangzhou)" w:date="2019-03-26T11:14:00Z">
              <w:r w:rsidRPr="001A46B0">
                <w:rPr>
                  <w:rFonts w:ascii="Arial" w:eastAsia="宋体" w:hAnsi="Arial"/>
                  <w:sz w:val="18"/>
                </w:rPr>
                <w:t>SSB Configuration</w:t>
              </w:r>
            </w:ins>
          </w:p>
        </w:tc>
        <w:tc>
          <w:tcPr>
            <w:tcW w:w="1656" w:type="pct"/>
            <w:shd w:val="clear" w:color="auto" w:fill="auto"/>
          </w:tcPr>
          <w:p w14:paraId="45B36A5C" w14:textId="77777777" w:rsidR="001E2CC0" w:rsidRPr="001A46B0" w:rsidRDefault="001E2CC0" w:rsidP="00F85753">
            <w:pPr>
              <w:keepNext/>
              <w:keepLines/>
              <w:spacing w:after="0"/>
              <w:rPr>
                <w:ins w:id="393" w:author="Chen, Delia (NSB - CN/Hangzhou)" w:date="2019-03-26T11:14:00Z"/>
                <w:rFonts w:ascii="Arial" w:eastAsia="宋体" w:hAnsi="Arial"/>
                <w:sz w:val="18"/>
                <w:lang w:val="it-IT"/>
              </w:rPr>
            </w:pPr>
            <w:ins w:id="394" w:author="Chen, Delia (NSB - CN/Hangzhou)" w:date="2019-03-26T11:14:00Z">
              <w:r w:rsidRPr="001A46B0">
                <w:rPr>
                  <w:rFonts w:ascii="Arial" w:eastAsia="宋体" w:hAnsi="Arial"/>
                  <w:sz w:val="18"/>
                  <w:lang w:val="it-IT"/>
                </w:rPr>
                <w:t>Config 1</w:t>
              </w:r>
            </w:ins>
          </w:p>
        </w:tc>
        <w:tc>
          <w:tcPr>
            <w:tcW w:w="677" w:type="pct"/>
            <w:shd w:val="clear" w:color="auto" w:fill="auto"/>
          </w:tcPr>
          <w:p w14:paraId="0F043201" w14:textId="77777777" w:rsidR="001E2CC0" w:rsidRPr="001A46B0" w:rsidRDefault="001E2CC0" w:rsidP="00F85753">
            <w:pPr>
              <w:keepNext/>
              <w:keepLines/>
              <w:spacing w:after="0"/>
              <w:jc w:val="center"/>
              <w:rPr>
                <w:ins w:id="395" w:author="Chen, Delia (NSB - CN/Hangzhou)" w:date="2019-03-26T11:14:00Z"/>
                <w:rFonts w:ascii="Arial" w:eastAsia="宋体" w:hAnsi="Arial"/>
                <w:sz w:val="18"/>
              </w:rPr>
            </w:pPr>
          </w:p>
        </w:tc>
        <w:tc>
          <w:tcPr>
            <w:tcW w:w="1595" w:type="pct"/>
            <w:shd w:val="clear" w:color="auto" w:fill="auto"/>
          </w:tcPr>
          <w:p w14:paraId="2EFEF707" w14:textId="77777777" w:rsidR="001E2CC0" w:rsidRPr="002548CD" w:rsidRDefault="001E2CC0" w:rsidP="00F85753">
            <w:pPr>
              <w:keepNext/>
              <w:keepLines/>
              <w:spacing w:after="0"/>
              <w:jc w:val="center"/>
              <w:rPr>
                <w:ins w:id="396" w:author="Chen, Delia (NSB - CN/Hangzhou)" w:date="2019-03-26T11:14:00Z"/>
                <w:rFonts w:ascii="Arial" w:eastAsia="宋体" w:hAnsi="Arial"/>
                <w:sz w:val="18"/>
              </w:rPr>
            </w:pPr>
            <w:ins w:id="397" w:author="Chen, Delia (NSB - CN/Hangzhou)" w:date="2019-03-26T11:14:00Z">
              <w:r w:rsidRPr="002548CD">
                <w:rPr>
                  <w:rFonts w:ascii="Arial" w:eastAsia="宋体" w:hAnsi="Arial"/>
                  <w:sz w:val="18"/>
                </w:rPr>
                <w:t>SSB.1 FR</w:t>
              </w:r>
              <w:r>
                <w:rPr>
                  <w:rFonts w:ascii="Arial" w:eastAsia="宋体" w:hAnsi="Arial"/>
                  <w:sz w:val="18"/>
                </w:rPr>
                <w:t>2</w:t>
              </w:r>
            </w:ins>
          </w:p>
        </w:tc>
      </w:tr>
      <w:tr w:rsidR="001E2CC0" w:rsidRPr="001A46B0" w14:paraId="11AFBDD5" w14:textId="77777777" w:rsidTr="00F85753">
        <w:trPr>
          <w:trHeight w:val="223"/>
          <w:jc w:val="center"/>
          <w:ins w:id="398" w:author="Chen, Delia (NSB - CN/Hangzhou)" w:date="2019-03-26T11:14:00Z"/>
        </w:trPr>
        <w:tc>
          <w:tcPr>
            <w:tcW w:w="1072" w:type="pct"/>
            <w:shd w:val="clear" w:color="auto" w:fill="auto"/>
          </w:tcPr>
          <w:p w14:paraId="69449060" w14:textId="77777777" w:rsidR="001E2CC0" w:rsidRPr="001A46B0" w:rsidRDefault="001E2CC0" w:rsidP="00F85753">
            <w:pPr>
              <w:keepNext/>
              <w:keepLines/>
              <w:spacing w:after="0"/>
              <w:rPr>
                <w:ins w:id="399" w:author="Chen, Delia (NSB - CN/Hangzhou)" w:date="2019-03-26T11:14:00Z"/>
                <w:rFonts w:ascii="Arial" w:eastAsia="宋体" w:hAnsi="Arial"/>
                <w:sz w:val="18"/>
              </w:rPr>
            </w:pPr>
            <w:ins w:id="400" w:author="Chen, Delia (NSB - CN/Hangzhou)" w:date="2019-03-26T11:14:00Z">
              <w:r w:rsidRPr="001A46B0">
                <w:rPr>
                  <w:rFonts w:ascii="Arial" w:eastAsia="宋体" w:hAnsi="Arial"/>
                  <w:sz w:val="18"/>
                </w:rPr>
                <w:t>SMTC Configuration</w:t>
              </w:r>
            </w:ins>
          </w:p>
        </w:tc>
        <w:tc>
          <w:tcPr>
            <w:tcW w:w="1656" w:type="pct"/>
            <w:shd w:val="clear" w:color="auto" w:fill="auto"/>
          </w:tcPr>
          <w:p w14:paraId="0663B421" w14:textId="77777777" w:rsidR="001E2CC0" w:rsidRPr="001A46B0" w:rsidRDefault="001E2CC0" w:rsidP="00F85753">
            <w:pPr>
              <w:keepNext/>
              <w:keepLines/>
              <w:spacing w:after="0"/>
              <w:rPr>
                <w:ins w:id="401" w:author="Chen, Delia (NSB - CN/Hangzhou)" w:date="2019-03-26T11:14:00Z"/>
                <w:rFonts w:ascii="Arial" w:eastAsia="宋体" w:hAnsi="Arial"/>
                <w:sz w:val="18"/>
                <w:lang w:val="it-IT"/>
              </w:rPr>
            </w:pPr>
            <w:ins w:id="402" w:author="Chen, Delia (NSB - CN/Hangzhou)" w:date="2019-03-26T11:14:00Z">
              <w:r w:rsidRPr="001A46B0">
                <w:rPr>
                  <w:rFonts w:ascii="Arial" w:eastAsia="宋体" w:hAnsi="Arial"/>
                  <w:sz w:val="18"/>
                  <w:lang w:val="it-IT"/>
                </w:rPr>
                <w:t>Config 1</w:t>
              </w:r>
            </w:ins>
          </w:p>
        </w:tc>
        <w:tc>
          <w:tcPr>
            <w:tcW w:w="677" w:type="pct"/>
            <w:shd w:val="clear" w:color="auto" w:fill="auto"/>
          </w:tcPr>
          <w:p w14:paraId="3A021621" w14:textId="77777777" w:rsidR="001E2CC0" w:rsidRPr="001A46B0" w:rsidRDefault="001E2CC0" w:rsidP="00F85753">
            <w:pPr>
              <w:keepNext/>
              <w:keepLines/>
              <w:spacing w:after="0"/>
              <w:jc w:val="center"/>
              <w:rPr>
                <w:ins w:id="403" w:author="Chen, Delia (NSB - CN/Hangzhou)" w:date="2019-03-26T11:14:00Z"/>
                <w:rFonts w:ascii="Arial" w:eastAsia="宋体" w:hAnsi="Arial"/>
                <w:sz w:val="18"/>
              </w:rPr>
            </w:pPr>
          </w:p>
        </w:tc>
        <w:tc>
          <w:tcPr>
            <w:tcW w:w="1595" w:type="pct"/>
            <w:shd w:val="clear" w:color="auto" w:fill="auto"/>
          </w:tcPr>
          <w:p w14:paraId="7D17B60B" w14:textId="77777777" w:rsidR="001E2CC0" w:rsidRPr="002548CD" w:rsidRDefault="001E2CC0" w:rsidP="00F85753">
            <w:pPr>
              <w:keepNext/>
              <w:keepLines/>
              <w:spacing w:after="0"/>
              <w:jc w:val="center"/>
              <w:rPr>
                <w:ins w:id="404" w:author="Chen, Delia (NSB - CN/Hangzhou)" w:date="2019-03-26T11:14:00Z"/>
                <w:rFonts w:ascii="Arial" w:eastAsia="宋体" w:hAnsi="Arial"/>
                <w:sz w:val="18"/>
              </w:rPr>
            </w:pPr>
            <w:ins w:id="405" w:author="Chen, Delia (NSB - CN/Hangzhou)" w:date="2019-03-26T11:14:00Z">
              <w:r w:rsidRPr="002548CD">
                <w:rPr>
                  <w:rFonts w:ascii="Arial" w:eastAsia="宋体" w:hAnsi="Arial"/>
                  <w:sz w:val="18"/>
                </w:rPr>
                <w:t>SMTC.1</w:t>
              </w:r>
            </w:ins>
          </w:p>
        </w:tc>
      </w:tr>
      <w:tr w:rsidR="001E2CC0" w:rsidRPr="001A46B0" w14:paraId="222183EA" w14:textId="77777777" w:rsidTr="00F85753">
        <w:trPr>
          <w:trHeight w:val="284"/>
          <w:jc w:val="center"/>
          <w:ins w:id="406" w:author="Chen, Delia (NSB - CN/Hangzhou)" w:date="2019-03-26T11:14:00Z"/>
        </w:trPr>
        <w:tc>
          <w:tcPr>
            <w:tcW w:w="1072" w:type="pct"/>
            <w:shd w:val="clear" w:color="auto" w:fill="auto"/>
          </w:tcPr>
          <w:p w14:paraId="1E125558" w14:textId="77777777" w:rsidR="001E2CC0" w:rsidRPr="001A46B0" w:rsidRDefault="001E2CC0" w:rsidP="00F85753">
            <w:pPr>
              <w:keepNext/>
              <w:keepLines/>
              <w:spacing w:after="0"/>
              <w:rPr>
                <w:ins w:id="407" w:author="Chen, Delia (NSB - CN/Hangzhou)" w:date="2019-03-26T11:14:00Z"/>
                <w:rFonts w:ascii="Arial" w:eastAsia="宋体" w:hAnsi="Arial"/>
                <w:sz w:val="18"/>
              </w:rPr>
            </w:pPr>
            <w:ins w:id="408" w:author="Chen, Delia (NSB - CN/Hangzhou)" w:date="2019-03-26T11:14:00Z">
              <w:r w:rsidRPr="001A46B0">
                <w:rPr>
                  <w:rFonts w:ascii="Arial" w:eastAsia="宋体" w:hAnsi="Arial"/>
                  <w:sz w:val="18"/>
                </w:rPr>
                <w:t>PDSCH/PDCCH subcarrier spacing</w:t>
              </w:r>
            </w:ins>
          </w:p>
        </w:tc>
        <w:tc>
          <w:tcPr>
            <w:tcW w:w="1656" w:type="pct"/>
            <w:shd w:val="clear" w:color="auto" w:fill="auto"/>
          </w:tcPr>
          <w:p w14:paraId="4060D6F4" w14:textId="77777777" w:rsidR="001E2CC0" w:rsidRPr="001A46B0" w:rsidRDefault="001E2CC0" w:rsidP="00F85753">
            <w:pPr>
              <w:keepNext/>
              <w:keepLines/>
              <w:spacing w:after="0"/>
              <w:rPr>
                <w:ins w:id="409" w:author="Chen, Delia (NSB - CN/Hangzhou)" w:date="2019-03-26T11:14:00Z"/>
                <w:rFonts w:ascii="Arial" w:eastAsia="宋体" w:hAnsi="Arial"/>
                <w:sz w:val="18"/>
                <w:lang w:val="it-IT"/>
              </w:rPr>
            </w:pPr>
            <w:ins w:id="410" w:author="Chen, Delia (NSB - CN/Hangzhou)" w:date="2019-03-26T11:14:00Z">
              <w:r w:rsidRPr="001A46B0">
                <w:rPr>
                  <w:rFonts w:ascii="Arial" w:eastAsia="宋体" w:hAnsi="Arial"/>
                  <w:sz w:val="18"/>
                  <w:lang w:val="it-IT"/>
                </w:rPr>
                <w:t>Config 1</w:t>
              </w:r>
            </w:ins>
          </w:p>
        </w:tc>
        <w:tc>
          <w:tcPr>
            <w:tcW w:w="677" w:type="pct"/>
            <w:shd w:val="clear" w:color="auto" w:fill="auto"/>
          </w:tcPr>
          <w:p w14:paraId="5E231B24" w14:textId="77777777" w:rsidR="001E2CC0" w:rsidRPr="001A46B0" w:rsidRDefault="001E2CC0" w:rsidP="00F85753">
            <w:pPr>
              <w:keepNext/>
              <w:keepLines/>
              <w:spacing w:after="0"/>
              <w:jc w:val="center"/>
              <w:rPr>
                <w:ins w:id="411" w:author="Chen, Delia (NSB - CN/Hangzhou)" w:date="2019-03-26T11:14:00Z"/>
                <w:rFonts w:ascii="Arial" w:eastAsia="宋体" w:hAnsi="Arial"/>
                <w:sz w:val="18"/>
              </w:rPr>
            </w:pPr>
          </w:p>
        </w:tc>
        <w:tc>
          <w:tcPr>
            <w:tcW w:w="1595" w:type="pct"/>
            <w:shd w:val="clear" w:color="auto" w:fill="auto"/>
          </w:tcPr>
          <w:p w14:paraId="03D51F61" w14:textId="77777777" w:rsidR="001E2CC0" w:rsidRPr="001A46B0" w:rsidRDefault="001E2CC0" w:rsidP="00F85753">
            <w:pPr>
              <w:keepNext/>
              <w:keepLines/>
              <w:spacing w:after="0"/>
              <w:jc w:val="center"/>
              <w:rPr>
                <w:ins w:id="412" w:author="Chen, Delia (NSB - CN/Hangzhou)" w:date="2019-03-26T11:14:00Z"/>
                <w:rFonts w:ascii="Arial" w:eastAsia="宋体" w:hAnsi="Arial"/>
                <w:sz w:val="18"/>
              </w:rPr>
            </w:pPr>
            <w:ins w:id="413" w:author="Chen, Delia (NSB - CN/Hangzhou)" w:date="2019-03-26T11:14:00Z">
              <w:r>
                <w:rPr>
                  <w:rFonts w:ascii="Arial" w:eastAsia="宋体" w:hAnsi="Arial"/>
                  <w:sz w:val="18"/>
                </w:rPr>
                <w:t>120</w:t>
              </w:r>
              <w:r w:rsidRPr="001A46B0">
                <w:rPr>
                  <w:rFonts w:ascii="Arial" w:eastAsia="宋体" w:hAnsi="Arial"/>
                  <w:sz w:val="18"/>
                </w:rPr>
                <w:t xml:space="preserve"> KHz</w:t>
              </w:r>
            </w:ins>
          </w:p>
        </w:tc>
      </w:tr>
      <w:tr w:rsidR="001E2CC0" w:rsidRPr="001A46B0" w14:paraId="65A230A2" w14:textId="77777777" w:rsidTr="00F85753">
        <w:trPr>
          <w:trHeight w:val="164"/>
          <w:jc w:val="center"/>
          <w:ins w:id="414" w:author="Chen, Delia (NSB - CN/Hangzhou)" w:date="2019-03-26T11:14:00Z"/>
        </w:trPr>
        <w:tc>
          <w:tcPr>
            <w:tcW w:w="2728" w:type="pct"/>
            <w:gridSpan w:val="2"/>
            <w:shd w:val="clear" w:color="auto" w:fill="auto"/>
          </w:tcPr>
          <w:p w14:paraId="7ACE59E8" w14:textId="77777777" w:rsidR="001E2CC0" w:rsidRPr="001A46B0" w:rsidRDefault="001E2CC0" w:rsidP="00F85753">
            <w:pPr>
              <w:keepNext/>
              <w:keepLines/>
              <w:spacing w:after="0"/>
              <w:rPr>
                <w:ins w:id="415" w:author="Chen, Delia (NSB - CN/Hangzhou)" w:date="2019-03-26T11:14:00Z"/>
                <w:rFonts w:ascii="Arial" w:eastAsia="宋体" w:hAnsi="Arial"/>
                <w:sz w:val="18"/>
              </w:rPr>
            </w:pPr>
            <w:ins w:id="416" w:author="Chen, Delia (NSB - CN/Hangzhou)" w:date="2019-03-26T11:14:00Z">
              <w:r w:rsidRPr="001A46B0">
                <w:rPr>
                  <w:rFonts w:ascii="Arial" w:eastAsia="宋体" w:hAnsi="Arial"/>
                  <w:sz w:val="18"/>
                </w:rPr>
                <w:t>csi-RS-Index assigned as RLM RS</w:t>
              </w:r>
            </w:ins>
          </w:p>
        </w:tc>
        <w:tc>
          <w:tcPr>
            <w:tcW w:w="677" w:type="pct"/>
            <w:shd w:val="clear" w:color="auto" w:fill="auto"/>
          </w:tcPr>
          <w:p w14:paraId="595C186F" w14:textId="77777777" w:rsidR="001E2CC0" w:rsidRPr="001A46B0" w:rsidRDefault="001E2CC0" w:rsidP="00F85753">
            <w:pPr>
              <w:keepNext/>
              <w:keepLines/>
              <w:spacing w:after="0"/>
              <w:jc w:val="center"/>
              <w:rPr>
                <w:ins w:id="417" w:author="Chen, Delia (NSB - CN/Hangzhou)" w:date="2019-03-26T11:14:00Z"/>
                <w:rFonts w:ascii="Arial" w:eastAsia="宋体" w:hAnsi="Arial"/>
                <w:sz w:val="18"/>
              </w:rPr>
            </w:pPr>
          </w:p>
        </w:tc>
        <w:tc>
          <w:tcPr>
            <w:tcW w:w="1595" w:type="pct"/>
            <w:shd w:val="clear" w:color="auto" w:fill="auto"/>
          </w:tcPr>
          <w:p w14:paraId="3D223D9B" w14:textId="77777777" w:rsidR="001E2CC0" w:rsidRPr="001A46B0" w:rsidRDefault="001E2CC0" w:rsidP="00F85753">
            <w:pPr>
              <w:keepNext/>
              <w:keepLines/>
              <w:spacing w:after="0"/>
              <w:jc w:val="center"/>
              <w:rPr>
                <w:ins w:id="418" w:author="Chen, Delia (NSB - CN/Hangzhou)" w:date="2019-03-26T11:14:00Z"/>
                <w:rFonts w:ascii="Arial" w:eastAsia="宋体" w:hAnsi="Arial"/>
                <w:sz w:val="18"/>
              </w:rPr>
            </w:pPr>
            <w:ins w:id="419" w:author="Chen, Delia (NSB - CN/Hangzhou)" w:date="2019-03-26T11:14:00Z">
              <w:r w:rsidRPr="001A46B0">
                <w:rPr>
                  <w:rFonts w:ascii="Arial" w:eastAsia="宋体" w:hAnsi="Arial"/>
                  <w:sz w:val="18"/>
                </w:rPr>
                <w:t>[0]</w:t>
              </w:r>
            </w:ins>
          </w:p>
        </w:tc>
      </w:tr>
      <w:tr w:rsidR="001E2CC0" w:rsidRPr="001A46B0" w14:paraId="55360619" w14:textId="77777777" w:rsidTr="00F85753">
        <w:trPr>
          <w:trHeight w:val="176"/>
          <w:jc w:val="center"/>
          <w:ins w:id="420" w:author="Chen, Delia (NSB - CN/Hangzhou)" w:date="2019-03-26T11:14:00Z"/>
        </w:trPr>
        <w:tc>
          <w:tcPr>
            <w:tcW w:w="2728" w:type="pct"/>
            <w:gridSpan w:val="2"/>
            <w:shd w:val="clear" w:color="auto" w:fill="auto"/>
          </w:tcPr>
          <w:p w14:paraId="1A30A214" w14:textId="77777777" w:rsidR="001E2CC0" w:rsidRPr="001A46B0" w:rsidRDefault="001E2CC0" w:rsidP="00F85753">
            <w:pPr>
              <w:keepNext/>
              <w:keepLines/>
              <w:spacing w:after="0"/>
              <w:rPr>
                <w:ins w:id="421" w:author="Chen, Delia (NSB - CN/Hangzhou)" w:date="2019-03-26T11:14:00Z"/>
                <w:rFonts w:ascii="Arial" w:eastAsia="宋体" w:hAnsi="Arial"/>
                <w:sz w:val="18"/>
              </w:rPr>
            </w:pPr>
            <w:ins w:id="422" w:author="Chen, Delia (NSB - CN/Hangzhou)" w:date="2019-03-26T11:14:00Z">
              <w:r w:rsidRPr="002573E8">
                <w:rPr>
                  <w:rFonts w:ascii="Arial" w:eastAsia="宋体" w:hAnsi="Arial"/>
                  <w:sz w:val="18"/>
                </w:rPr>
                <w:t>TRS configuration</w:t>
              </w:r>
            </w:ins>
          </w:p>
        </w:tc>
        <w:tc>
          <w:tcPr>
            <w:tcW w:w="677" w:type="pct"/>
            <w:shd w:val="clear" w:color="auto" w:fill="auto"/>
          </w:tcPr>
          <w:p w14:paraId="56C689F8" w14:textId="77777777" w:rsidR="001E2CC0" w:rsidRPr="001A46B0" w:rsidRDefault="001E2CC0" w:rsidP="00F85753">
            <w:pPr>
              <w:keepNext/>
              <w:keepLines/>
              <w:spacing w:after="0"/>
              <w:jc w:val="center"/>
              <w:rPr>
                <w:ins w:id="423" w:author="Chen, Delia (NSB - CN/Hangzhou)" w:date="2019-03-26T11:14:00Z"/>
                <w:rFonts w:ascii="Arial" w:eastAsia="宋体" w:hAnsi="Arial"/>
                <w:sz w:val="18"/>
              </w:rPr>
            </w:pPr>
          </w:p>
        </w:tc>
        <w:tc>
          <w:tcPr>
            <w:tcW w:w="1595" w:type="pct"/>
            <w:shd w:val="clear" w:color="auto" w:fill="auto"/>
          </w:tcPr>
          <w:p w14:paraId="19A7CB7C" w14:textId="77777777" w:rsidR="001E2CC0" w:rsidRPr="002548CD" w:rsidRDefault="001E2CC0" w:rsidP="00F85753">
            <w:pPr>
              <w:keepNext/>
              <w:keepLines/>
              <w:spacing w:after="0"/>
              <w:jc w:val="center"/>
              <w:rPr>
                <w:ins w:id="424" w:author="Chen, Delia (NSB - CN/Hangzhou)" w:date="2019-03-26T11:14:00Z"/>
                <w:rFonts w:ascii="Arial" w:eastAsia="宋体" w:hAnsi="Arial"/>
                <w:sz w:val="18"/>
              </w:rPr>
            </w:pPr>
            <w:ins w:id="425" w:author="Chen, Delia (NSB - CN/Hangzhou)" w:date="2019-03-26T11:14:00Z">
              <w:r w:rsidRPr="00080E92">
                <w:rPr>
                  <w:rFonts w:ascii="Arial" w:eastAsia="宋体" w:hAnsi="Arial"/>
                  <w:sz w:val="18"/>
                </w:rPr>
                <w:t>TRS.2.1 TDD</w:t>
              </w:r>
            </w:ins>
          </w:p>
        </w:tc>
      </w:tr>
      <w:tr w:rsidR="001E2CC0" w:rsidRPr="001A46B0" w14:paraId="34476116" w14:textId="77777777" w:rsidTr="00F85753">
        <w:trPr>
          <w:trHeight w:val="176"/>
          <w:jc w:val="center"/>
          <w:ins w:id="426" w:author="Chen, Delia (NSB - CN/Hangzhou)" w:date="2019-03-26T11:14:00Z"/>
        </w:trPr>
        <w:tc>
          <w:tcPr>
            <w:tcW w:w="2728" w:type="pct"/>
            <w:gridSpan w:val="2"/>
            <w:shd w:val="clear" w:color="auto" w:fill="auto"/>
          </w:tcPr>
          <w:p w14:paraId="1494D3D0" w14:textId="77777777" w:rsidR="001E2CC0" w:rsidRPr="001A46B0" w:rsidRDefault="001E2CC0" w:rsidP="00F85753">
            <w:pPr>
              <w:keepNext/>
              <w:keepLines/>
              <w:spacing w:after="0"/>
              <w:rPr>
                <w:ins w:id="427" w:author="Chen, Delia (NSB - CN/Hangzhou)" w:date="2019-03-26T11:14:00Z"/>
                <w:rFonts w:ascii="Arial" w:eastAsia="宋体" w:hAnsi="Arial"/>
                <w:sz w:val="18"/>
              </w:rPr>
            </w:pPr>
            <w:ins w:id="428" w:author="Chen, Delia (NSB - CN/Hangzhou)" w:date="2019-03-26T11:14:00Z">
              <w:r w:rsidRPr="002573E8">
                <w:rPr>
                  <w:rFonts w:ascii="Arial" w:eastAsia="宋体" w:hAnsi="Arial"/>
                  <w:sz w:val="18"/>
                </w:rPr>
                <w:t>TCI configuration</w:t>
              </w:r>
            </w:ins>
          </w:p>
        </w:tc>
        <w:tc>
          <w:tcPr>
            <w:tcW w:w="677" w:type="pct"/>
            <w:shd w:val="clear" w:color="auto" w:fill="auto"/>
          </w:tcPr>
          <w:p w14:paraId="2C8E872A" w14:textId="77777777" w:rsidR="001E2CC0" w:rsidRPr="001A46B0" w:rsidRDefault="001E2CC0" w:rsidP="00F85753">
            <w:pPr>
              <w:keepNext/>
              <w:keepLines/>
              <w:spacing w:after="0"/>
              <w:jc w:val="center"/>
              <w:rPr>
                <w:ins w:id="429" w:author="Chen, Delia (NSB - CN/Hangzhou)" w:date="2019-03-26T11:14:00Z"/>
                <w:rFonts w:ascii="Arial" w:eastAsia="宋体" w:hAnsi="Arial"/>
                <w:sz w:val="18"/>
              </w:rPr>
            </w:pPr>
          </w:p>
        </w:tc>
        <w:tc>
          <w:tcPr>
            <w:tcW w:w="1595" w:type="pct"/>
            <w:shd w:val="clear" w:color="auto" w:fill="auto"/>
          </w:tcPr>
          <w:p w14:paraId="72E41D5D" w14:textId="77777777" w:rsidR="001E2CC0" w:rsidRPr="002548CD" w:rsidRDefault="001E2CC0" w:rsidP="00F85753">
            <w:pPr>
              <w:keepNext/>
              <w:keepLines/>
              <w:spacing w:after="0"/>
              <w:jc w:val="center"/>
              <w:rPr>
                <w:ins w:id="430" w:author="Chen, Delia (NSB - CN/Hangzhou)" w:date="2019-03-26T11:14:00Z"/>
                <w:rFonts w:ascii="Arial" w:eastAsia="宋体" w:hAnsi="Arial"/>
                <w:sz w:val="18"/>
              </w:rPr>
            </w:pPr>
            <w:ins w:id="431" w:author="Chen, Delia (NSB - CN/Hangzhou)" w:date="2019-03-26T11:14:00Z">
              <w:r w:rsidRPr="00080E92">
                <w:rPr>
                  <w:rFonts w:ascii="Arial" w:eastAsia="宋体" w:hAnsi="Arial"/>
                  <w:sz w:val="18"/>
                </w:rPr>
                <w:t>CSI-RS.Config.0</w:t>
              </w:r>
            </w:ins>
          </w:p>
        </w:tc>
      </w:tr>
      <w:tr w:rsidR="001E2CC0" w:rsidRPr="001A46B0" w14:paraId="240F819E" w14:textId="77777777" w:rsidTr="00F85753">
        <w:trPr>
          <w:trHeight w:val="176"/>
          <w:jc w:val="center"/>
          <w:ins w:id="432" w:author="Chen, Delia (NSB - CN/Hangzhou)" w:date="2019-03-26T11:14:00Z"/>
        </w:trPr>
        <w:tc>
          <w:tcPr>
            <w:tcW w:w="2728" w:type="pct"/>
            <w:gridSpan w:val="2"/>
            <w:shd w:val="clear" w:color="auto" w:fill="auto"/>
          </w:tcPr>
          <w:p w14:paraId="31645CD7" w14:textId="77777777" w:rsidR="001E2CC0" w:rsidRPr="001A46B0" w:rsidRDefault="001E2CC0" w:rsidP="00F85753">
            <w:pPr>
              <w:keepNext/>
              <w:keepLines/>
              <w:spacing w:after="0"/>
              <w:rPr>
                <w:ins w:id="433" w:author="Chen, Delia (NSB - CN/Hangzhou)" w:date="2019-03-26T11:14:00Z"/>
                <w:rFonts w:ascii="Arial" w:eastAsia="宋体" w:hAnsi="Arial"/>
                <w:sz w:val="18"/>
              </w:rPr>
            </w:pPr>
            <w:ins w:id="434" w:author="Chen, Delia (NSB - CN/Hangzhou)" w:date="2019-03-26T11:14:00Z">
              <w:r w:rsidRPr="001A46B0">
                <w:rPr>
                  <w:rFonts w:ascii="Arial" w:eastAsia="宋体" w:hAnsi="Arial"/>
                  <w:sz w:val="18"/>
                </w:rPr>
                <w:t>OCNG parameters</w:t>
              </w:r>
            </w:ins>
          </w:p>
        </w:tc>
        <w:tc>
          <w:tcPr>
            <w:tcW w:w="677" w:type="pct"/>
            <w:shd w:val="clear" w:color="auto" w:fill="auto"/>
          </w:tcPr>
          <w:p w14:paraId="724A6165" w14:textId="77777777" w:rsidR="001E2CC0" w:rsidRPr="001A46B0" w:rsidRDefault="001E2CC0" w:rsidP="00F85753">
            <w:pPr>
              <w:keepNext/>
              <w:keepLines/>
              <w:spacing w:after="0"/>
              <w:jc w:val="center"/>
              <w:rPr>
                <w:ins w:id="435" w:author="Chen, Delia (NSB - CN/Hangzhou)" w:date="2019-03-26T11:14:00Z"/>
                <w:rFonts w:ascii="Arial" w:eastAsia="宋体" w:hAnsi="Arial"/>
                <w:sz w:val="18"/>
              </w:rPr>
            </w:pPr>
          </w:p>
        </w:tc>
        <w:tc>
          <w:tcPr>
            <w:tcW w:w="1595" w:type="pct"/>
            <w:shd w:val="clear" w:color="auto" w:fill="auto"/>
          </w:tcPr>
          <w:p w14:paraId="2A874FDC" w14:textId="77777777" w:rsidR="001E2CC0" w:rsidRPr="001A46B0" w:rsidRDefault="001E2CC0" w:rsidP="00F85753">
            <w:pPr>
              <w:keepNext/>
              <w:keepLines/>
              <w:spacing w:after="0"/>
              <w:jc w:val="center"/>
              <w:rPr>
                <w:ins w:id="436" w:author="Chen, Delia (NSB - CN/Hangzhou)" w:date="2019-03-26T11:14:00Z"/>
                <w:rFonts w:ascii="Arial" w:eastAsia="宋体" w:hAnsi="Arial"/>
                <w:sz w:val="18"/>
              </w:rPr>
            </w:pPr>
            <w:ins w:id="437" w:author="Chen, Delia (NSB - CN/Hangzhou)" w:date="2019-03-26T11:14:00Z">
              <w:r w:rsidRPr="002548CD">
                <w:rPr>
                  <w:rFonts w:ascii="Arial" w:eastAsia="宋体" w:hAnsi="Arial"/>
                  <w:sz w:val="18"/>
                </w:rPr>
                <w:t>OP.1</w:t>
              </w:r>
            </w:ins>
          </w:p>
        </w:tc>
      </w:tr>
      <w:tr w:rsidR="001E2CC0" w:rsidRPr="001A46B0" w14:paraId="7AE6E866" w14:textId="77777777" w:rsidTr="00F85753">
        <w:trPr>
          <w:trHeight w:val="164"/>
          <w:jc w:val="center"/>
          <w:ins w:id="438" w:author="Chen, Delia (NSB - CN/Hangzhou)" w:date="2019-03-26T11:14:00Z"/>
        </w:trPr>
        <w:tc>
          <w:tcPr>
            <w:tcW w:w="2728" w:type="pct"/>
            <w:gridSpan w:val="2"/>
            <w:shd w:val="clear" w:color="auto" w:fill="auto"/>
          </w:tcPr>
          <w:p w14:paraId="01EC43F3" w14:textId="77777777" w:rsidR="001E2CC0" w:rsidRPr="001A46B0" w:rsidRDefault="001E2CC0" w:rsidP="00F85753">
            <w:pPr>
              <w:keepNext/>
              <w:keepLines/>
              <w:spacing w:after="0"/>
              <w:rPr>
                <w:ins w:id="439" w:author="Chen, Delia (NSB - CN/Hangzhou)" w:date="2019-03-26T11:14:00Z"/>
                <w:rFonts w:ascii="Arial" w:eastAsia="宋体" w:hAnsi="Arial"/>
                <w:sz w:val="18"/>
              </w:rPr>
            </w:pPr>
            <w:ins w:id="440" w:author="Chen, Delia (NSB - CN/Hangzhou)" w:date="2019-03-26T11:14: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5FF76192" w14:textId="77777777" w:rsidR="001E2CC0" w:rsidRPr="001A46B0" w:rsidRDefault="001E2CC0" w:rsidP="00F85753">
            <w:pPr>
              <w:keepNext/>
              <w:keepLines/>
              <w:spacing w:after="0"/>
              <w:jc w:val="center"/>
              <w:rPr>
                <w:ins w:id="441" w:author="Chen, Delia (NSB - CN/Hangzhou)" w:date="2019-03-26T11:14:00Z"/>
                <w:rFonts w:ascii="Arial" w:eastAsia="宋体" w:hAnsi="Arial"/>
                <w:sz w:val="18"/>
              </w:rPr>
            </w:pPr>
          </w:p>
        </w:tc>
        <w:tc>
          <w:tcPr>
            <w:tcW w:w="1595" w:type="pct"/>
            <w:shd w:val="clear" w:color="auto" w:fill="auto"/>
          </w:tcPr>
          <w:p w14:paraId="306702E5" w14:textId="77777777" w:rsidR="001E2CC0" w:rsidRPr="001A46B0" w:rsidRDefault="001E2CC0" w:rsidP="00F85753">
            <w:pPr>
              <w:keepNext/>
              <w:keepLines/>
              <w:spacing w:after="0"/>
              <w:jc w:val="center"/>
              <w:rPr>
                <w:ins w:id="442" w:author="Chen, Delia (NSB - CN/Hangzhou)" w:date="2019-03-26T11:14:00Z"/>
                <w:rFonts w:ascii="Arial" w:eastAsia="宋体" w:hAnsi="Arial"/>
                <w:sz w:val="18"/>
              </w:rPr>
            </w:pPr>
            <w:ins w:id="443" w:author="Chen, Delia (NSB - CN/Hangzhou)" w:date="2019-03-26T11:14:00Z">
              <w:r w:rsidRPr="001A46B0">
                <w:rPr>
                  <w:rFonts w:ascii="Arial" w:eastAsia="宋体" w:hAnsi="Arial"/>
                  <w:sz w:val="18"/>
                </w:rPr>
                <w:t>Normal</w:t>
              </w:r>
            </w:ins>
          </w:p>
        </w:tc>
      </w:tr>
      <w:tr w:rsidR="001E2CC0" w:rsidRPr="001A46B0" w14:paraId="5A87C7B9" w14:textId="77777777" w:rsidTr="00F85753">
        <w:trPr>
          <w:trHeight w:val="340"/>
          <w:jc w:val="center"/>
          <w:ins w:id="444" w:author="Chen, Delia (NSB - CN/Hangzhou)" w:date="2019-03-26T11:14:00Z"/>
        </w:trPr>
        <w:tc>
          <w:tcPr>
            <w:tcW w:w="2728" w:type="pct"/>
            <w:gridSpan w:val="2"/>
            <w:shd w:val="clear" w:color="auto" w:fill="auto"/>
          </w:tcPr>
          <w:p w14:paraId="076E8FC3" w14:textId="77777777" w:rsidR="001E2CC0" w:rsidRPr="001A46B0" w:rsidRDefault="001E2CC0" w:rsidP="00F85753">
            <w:pPr>
              <w:keepNext/>
              <w:keepLines/>
              <w:spacing w:after="0"/>
              <w:rPr>
                <w:ins w:id="445" w:author="Chen, Delia (NSB - CN/Hangzhou)" w:date="2019-03-26T11:14:00Z"/>
                <w:rFonts w:ascii="Arial" w:eastAsia="宋体" w:hAnsi="Arial"/>
                <w:sz w:val="18"/>
              </w:rPr>
            </w:pPr>
            <w:ins w:id="446" w:author="Chen, Delia (NSB - CN/Hangzhou)" w:date="2019-03-26T11:14:00Z">
              <w:r w:rsidRPr="001A46B0">
                <w:rPr>
                  <w:rFonts w:ascii="Arial" w:eastAsia="宋体" w:hAnsi="Arial"/>
                  <w:sz w:val="18"/>
                </w:rPr>
                <w:t>Correlation Matrix and Antenna Configuration</w:t>
              </w:r>
            </w:ins>
          </w:p>
        </w:tc>
        <w:tc>
          <w:tcPr>
            <w:tcW w:w="677" w:type="pct"/>
            <w:shd w:val="clear" w:color="auto" w:fill="auto"/>
          </w:tcPr>
          <w:p w14:paraId="378DE550" w14:textId="77777777" w:rsidR="001E2CC0" w:rsidRPr="001A46B0" w:rsidRDefault="001E2CC0" w:rsidP="00F85753">
            <w:pPr>
              <w:keepNext/>
              <w:keepLines/>
              <w:spacing w:after="0"/>
              <w:jc w:val="center"/>
              <w:rPr>
                <w:ins w:id="447" w:author="Chen, Delia (NSB - CN/Hangzhou)" w:date="2019-03-26T11:14:00Z"/>
                <w:rFonts w:ascii="Arial" w:eastAsia="宋体" w:hAnsi="Arial"/>
                <w:sz w:val="18"/>
              </w:rPr>
            </w:pPr>
          </w:p>
        </w:tc>
        <w:tc>
          <w:tcPr>
            <w:tcW w:w="1595" w:type="pct"/>
            <w:shd w:val="clear" w:color="auto" w:fill="auto"/>
          </w:tcPr>
          <w:p w14:paraId="59A2EDC0" w14:textId="77777777" w:rsidR="001E2CC0" w:rsidRPr="001A46B0" w:rsidRDefault="001E2CC0" w:rsidP="00F85753">
            <w:pPr>
              <w:keepNext/>
              <w:keepLines/>
              <w:spacing w:after="0"/>
              <w:jc w:val="center"/>
              <w:rPr>
                <w:ins w:id="448" w:author="Chen, Delia (NSB - CN/Hangzhou)" w:date="2019-03-26T11:14:00Z"/>
                <w:rFonts w:ascii="Arial" w:eastAsia="宋体" w:hAnsi="Arial"/>
                <w:sz w:val="18"/>
              </w:rPr>
            </w:pPr>
            <w:ins w:id="449" w:author="Chen, Delia (NSB - CN/Hangzhou)" w:date="2019-03-26T11:14:00Z">
              <w:r>
                <w:rPr>
                  <w:rFonts w:ascii="Arial" w:eastAsia="宋体" w:hAnsi="Arial"/>
                  <w:sz w:val="18"/>
                </w:rPr>
                <w:t>2x2 Low</w:t>
              </w:r>
            </w:ins>
          </w:p>
        </w:tc>
      </w:tr>
      <w:tr w:rsidR="001E2CC0" w:rsidRPr="001A46B0" w14:paraId="4C2DC726" w14:textId="77777777" w:rsidTr="00F85753">
        <w:trPr>
          <w:trHeight w:val="164"/>
          <w:jc w:val="center"/>
          <w:ins w:id="450" w:author="Chen, Delia (NSB - CN/Hangzhou)" w:date="2019-03-26T11:14:00Z"/>
        </w:trPr>
        <w:tc>
          <w:tcPr>
            <w:tcW w:w="1072" w:type="pct"/>
            <w:vMerge w:val="restart"/>
            <w:shd w:val="clear" w:color="auto" w:fill="auto"/>
          </w:tcPr>
          <w:p w14:paraId="2605F068" w14:textId="77777777" w:rsidR="001E2CC0" w:rsidRPr="001A46B0" w:rsidRDefault="001E2CC0" w:rsidP="00F85753">
            <w:pPr>
              <w:keepNext/>
              <w:keepLines/>
              <w:spacing w:after="0"/>
              <w:rPr>
                <w:ins w:id="451" w:author="Chen, Delia (NSB - CN/Hangzhou)" w:date="2019-03-26T11:14:00Z"/>
                <w:rFonts w:ascii="Arial" w:eastAsia="宋体" w:hAnsi="Arial"/>
                <w:sz w:val="18"/>
              </w:rPr>
            </w:pPr>
          </w:p>
          <w:p w14:paraId="4CE48459" w14:textId="77777777" w:rsidR="001E2CC0" w:rsidRPr="001A46B0" w:rsidRDefault="001E2CC0" w:rsidP="00F85753">
            <w:pPr>
              <w:keepNext/>
              <w:keepLines/>
              <w:spacing w:after="0"/>
              <w:rPr>
                <w:ins w:id="452" w:author="Chen, Delia (NSB - CN/Hangzhou)" w:date="2019-03-26T11:14:00Z"/>
                <w:rFonts w:ascii="Arial" w:eastAsia="宋体" w:hAnsi="Arial"/>
                <w:sz w:val="18"/>
              </w:rPr>
            </w:pPr>
          </w:p>
          <w:p w14:paraId="75B61781" w14:textId="77777777" w:rsidR="001E2CC0" w:rsidRPr="001A46B0" w:rsidRDefault="001E2CC0" w:rsidP="00F85753">
            <w:pPr>
              <w:keepNext/>
              <w:keepLines/>
              <w:spacing w:after="0"/>
              <w:rPr>
                <w:ins w:id="453" w:author="Chen, Delia (NSB - CN/Hangzhou)" w:date="2019-03-26T11:14:00Z"/>
                <w:rFonts w:ascii="Arial" w:eastAsia="宋体" w:hAnsi="Arial"/>
                <w:sz w:val="18"/>
              </w:rPr>
            </w:pPr>
            <w:ins w:id="454" w:author="Chen, Delia (NSB - CN/Hangzhou)" w:date="2019-03-26T11:14:00Z">
              <w:r w:rsidRPr="001A46B0">
                <w:rPr>
                  <w:rFonts w:ascii="Arial" w:eastAsia="宋体" w:hAnsi="Arial"/>
                  <w:sz w:val="18"/>
                </w:rPr>
                <w:t xml:space="preserve">Out of sync transmission parameters </w:t>
              </w:r>
            </w:ins>
          </w:p>
        </w:tc>
        <w:tc>
          <w:tcPr>
            <w:tcW w:w="1656" w:type="pct"/>
            <w:shd w:val="clear" w:color="auto" w:fill="auto"/>
          </w:tcPr>
          <w:p w14:paraId="65B0B383" w14:textId="77777777" w:rsidR="001E2CC0" w:rsidRPr="001A46B0" w:rsidRDefault="001E2CC0" w:rsidP="00F85753">
            <w:pPr>
              <w:keepNext/>
              <w:keepLines/>
              <w:spacing w:after="0"/>
              <w:rPr>
                <w:ins w:id="455" w:author="Chen, Delia (NSB - CN/Hangzhou)" w:date="2019-03-26T11:14:00Z"/>
                <w:rFonts w:ascii="Arial" w:eastAsia="宋体" w:hAnsi="Arial"/>
                <w:sz w:val="18"/>
              </w:rPr>
            </w:pPr>
            <w:ins w:id="456" w:author="Chen, Delia (NSB - CN/Hangzhou)" w:date="2019-03-26T11:14:00Z">
              <w:r w:rsidRPr="001A46B0">
                <w:rPr>
                  <w:rFonts w:ascii="Arial" w:eastAsia="宋体" w:hAnsi="Arial"/>
                  <w:sz w:val="18"/>
                </w:rPr>
                <w:t>DCI format</w:t>
              </w:r>
            </w:ins>
          </w:p>
        </w:tc>
        <w:tc>
          <w:tcPr>
            <w:tcW w:w="677" w:type="pct"/>
            <w:shd w:val="clear" w:color="auto" w:fill="auto"/>
          </w:tcPr>
          <w:p w14:paraId="46E387F9" w14:textId="77777777" w:rsidR="001E2CC0" w:rsidRPr="001A46B0" w:rsidRDefault="001E2CC0" w:rsidP="00F85753">
            <w:pPr>
              <w:keepNext/>
              <w:keepLines/>
              <w:spacing w:after="0"/>
              <w:jc w:val="center"/>
              <w:rPr>
                <w:ins w:id="457" w:author="Chen, Delia (NSB - CN/Hangzhou)" w:date="2019-03-26T11:14:00Z"/>
                <w:rFonts w:ascii="Arial" w:eastAsia="宋体" w:hAnsi="Arial"/>
                <w:sz w:val="18"/>
              </w:rPr>
            </w:pPr>
          </w:p>
        </w:tc>
        <w:tc>
          <w:tcPr>
            <w:tcW w:w="1595" w:type="pct"/>
            <w:shd w:val="clear" w:color="auto" w:fill="auto"/>
          </w:tcPr>
          <w:p w14:paraId="21E43E11" w14:textId="77777777" w:rsidR="001E2CC0" w:rsidRPr="001A46B0" w:rsidRDefault="001E2CC0" w:rsidP="00F85753">
            <w:pPr>
              <w:keepNext/>
              <w:keepLines/>
              <w:spacing w:after="0"/>
              <w:jc w:val="center"/>
              <w:rPr>
                <w:ins w:id="458" w:author="Chen, Delia (NSB - CN/Hangzhou)" w:date="2019-03-26T11:14:00Z"/>
                <w:rFonts w:ascii="Arial" w:eastAsia="宋体" w:hAnsi="Arial"/>
                <w:sz w:val="18"/>
              </w:rPr>
            </w:pPr>
            <w:ins w:id="459" w:author="Chen, Delia (NSB - CN/Hangzhou)" w:date="2019-03-26T11:14:00Z">
              <w:r w:rsidRPr="001A46B0">
                <w:rPr>
                  <w:rFonts w:ascii="Arial" w:eastAsia="宋体" w:hAnsi="Arial"/>
                  <w:sz w:val="18"/>
                </w:rPr>
                <w:t>1-0</w:t>
              </w:r>
            </w:ins>
          </w:p>
        </w:tc>
      </w:tr>
      <w:tr w:rsidR="001E2CC0" w:rsidRPr="001A46B0" w14:paraId="6761CEBD" w14:textId="77777777" w:rsidTr="00F85753">
        <w:trPr>
          <w:trHeight w:val="93"/>
          <w:jc w:val="center"/>
          <w:ins w:id="460" w:author="Chen, Delia (NSB - CN/Hangzhou)" w:date="2019-03-26T11:14:00Z"/>
        </w:trPr>
        <w:tc>
          <w:tcPr>
            <w:tcW w:w="1072" w:type="pct"/>
            <w:vMerge/>
            <w:shd w:val="clear" w:color="auto" w:fill="auto"/>
          </w:tcPr>
          <w:p w14:paraId="133DE6C2" w14:textId="77777777" w:rsidR="001E2CC0" w:rsidRPr="001A46B0" w:rsidRDefault="001E2CC0" w:rsidP="00F85753">
            <w:pPr>
              <w:keepNext/>
              <w:keepLines/>
              <w:spacing w:after="0"/>
              <w:rPr>
                <w:ins w:id="461" w:author="Chen, Delia (NSB - CN/Hangzhou)" w:date="2019-03-26T11:14:00Z"/>
                <w:rFonts w:ascii="Arial" w:eastAsia="宋体" w:hAnsi="Arial"/>
                <w:sz w:val="18"/>
              </w:rPr>
            </w:pPr>
          </w:p>
        </w:tc>
        <w:tc>
          <w:tcPr>
            <w:tcW w:w="1656" w:type="pct"/>
            <w:shd w:val="clear" w:color="auto" w:fill="auto"/>
          </w:tcPr>
          <w:p w14:paraId="48CA4DCF" w14:textId="77777777" w:rsidR="001E2CC0" w:rsidRPr="001A46B0" w:rsidRDefault="001E2CC0" w:rsidP="00F85753">
            <w:pPr>
              <w:keepNext/>
              <w:keepLines/>
              <w:spacing w:after="0"/>
              <w:rPr>
                <w:ins w:id="462" w:author="Chen, Delia (NSB - CN/Hangzhou)" w:date="2019-03-26T11:14:00Z"/>
                <w:rFonts w:ascii="Arial" w:eastAsia="宋体" w:hAnsi="Arial"/>
                <w:sz w:val="18"/>
              </w:rPr>
            </w:pPr>
            <w:ins w:id="463" w:author="Chen, Delia (NSB - CN/Hangzhou)" w:date="2019-03-26T11:14:00Z">
              <w:r w:rsidRPr="001A46B0">
                <w:rPr>
                  <w:rFonts w:ascii="Arial" w:eastAsia="宋体" w:hAnsi="Arial"/>
                  <w:sz w:val="18"/>
                </w:rPr>
                <w:t>Number of Control OFDM symbols</w:t>
              </w:r>
            </w:ins>
          </w:p>
        </w:tc>
        <w:tc>
          <w:tcPr>
            <w:tcW w:w="677" w:type="pct"/>
            <w:shd w:val="clear" w:color="auto" w:fill="auto"/>
          </w:tcPr>
          <w:p w14:paraId="1417D3EC" w14:textId="77777777" w:rsidR="001E2CC0" w:rsidRPr="001A46B0" w:rsidRDefault="001E2CC0" w:rsidP="00F85753">
            <w:pPr>
              <w:keepNext/>
              <w:keepLines/>
              <w:spacing w:after="0"/>
              <w:jc w:val="center"/>
              <w:rPr>
                <w:ins w:id="464" w:author="Chen, Delia (NSB - CN/Hangzhou)" w:date="2019-03-26T11:14:00Z"/>
                <w:rFonts w:ascii="Arial" w:eastAsia="宋体" w:hAnsi="Arial"/>
                <w:sz w:val="18"/>
              </w:rPr>
            </w:pPr>
          </w:p>
        </w:tc>
        <w:tc>
          <w:tcPr>
            <w:tcW w:w="1595" w:type="pct"/>
            <w:shd w:val="clear" w:color="auto" w:fill="auto"/>
          </w:tcPr>
          <w:p w14:paraId="7129B06A" w14:textId="77777777" w:rsidR="001E2CC0" w:rsidRPr="001A46B0" w:rsidRDefault="001E2CC0" w:rsidP="00F85753">
            <w:pPr>
              <w:keepNext/>
              <w:keepLines/>
              <w:spacing w:after="0"/>
              <w:jc w:val="center"/>
              <w:rPr>
                <w:ins w:id="465" w:author="Chen, Delia (NSB - CN/Hangzhou)" w:date="2019-03-26T11:14:00Z"/>
                <w:rFonts w:ascii="Arial" w:eastAsia="宋体" w:hAnsi="Arial"/>
                <w:sz w:val="18"/>
              </w:rPr>
            </w:pPr>
            <w:ins w:id="466" w:author="Chen, Delia (NSB - CN/Hangzhou)" w:date="2019-03-26T11:14:00Z">
              <w:r w:rsidRPr="001A46B0">
                <w:rPr>
                  <w:rFonts w:ascii="Arial" w:eastAsia="宋体" w:hAnsi="Arial"/>
                  <w:sz w:val="18"/>
                </w:rPr>
                <w:t>2</w:t>
              </w:r>
            </w:ins>
          </w:p>
        </w:tc>
      </w:tr>
      <w:tr w:rsidR="001E2CC0" w:rsidRPr="001A46B0" w14:paraId="67738431" w14:textId="77777777" w:rsidTr="00F85753">
        <w:trPr>
          <w:trHeight w:val="176"/>
          <w:jc w:val="center"/>
          <w:ins w:id="467" w:author="Chen, Delia (NSB - CN/Hangzhou)" w:date="2019-03-26T11:14:00Z"/>
        </w:trPr>
        <w:tc>
          <w:tcPr>
            <w:tcW w:w="1072" w:type="pct"/>
            <w:vMerge/>
            <w:shd w:val="clear" w:color="auto" w:fill="auto"/>
          </w:tcPr>
          <w:p w14:paraId="2E4508CB" w14:textId="77777777" w:rsidR="001E2CC0" w:rsidRPr="001A46B0" w:rsidRDefault="001E2CC0" w:rsidP="00F85753">
            <w:pPr>
              <w:keepNext/>
              <w:keepLines/>
              <w:spacing w:after="0"/>
              <w:rPr>
                <w:ins w:id="468" w:author="Chen, Delia (NSB - CN/Hangzhou)" w:date="2019-03-26T11:14:00Z"/>
                <w:rFonts w:ascii="Arial" w:eastAsia="宋体" w:hAnsi="Arial"/>
                <w:sz w:val="18"/>
              </w:rPr>
            </w:pPr>
          </w:p>
        </w:tc>
        <w:tc>
          <w:tcPr>
            <w:tcW w:w="1656" w:type="pct"/>
            <w:shd w:val="clear" w:color="auto" w:fill="auto"/>
          </w:tcPr>
          <w:p w14:paraId="296F2F4F" w14:textId="77777777" w:rsidR="001E2CC0" w:rsidRPr="001A46B0" w:rsidRDefault="001E2CC0" w:rsidP="00F85753">
            <w:pPr>
              <w:keepNext/>
              <w:keepLines/>
              <w:spacing w:after="0"/>
              <w:rPr>
                <w:ins w:id="469" w:author="Chen, Delia (NSB - CN/Hangzhou)" w:date="2019-03-26T11:14:00Z"/>
                <w:rFonts w:ascii="Arial" w:eastAsia="宋体" w:hAnsi="Arial"/>
                <w:sz w:val="18"/>
              </w:rPr>
            </w:pPr>
            <w:ins w:id="470"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2976C231" w14:textId="77777777" w:rsidR="001E2CC0" w:rsidRPr="001A46B0" w:rsidRDefault="001E2CC0" w:rsidP="00F85753">
            <w:pPr>
              <w:keepNext/>
              <w:keepLines/>
              <w:spacing w:after="0"/>
              <w:jc w:val="center"/>
              <w:rPr>
                <w:ins w:id="471" w:author="Chen, Delia (NSB - CN/Hangzhou)" w:date="2019-03-26T11:14:00Z"/>
                <w:rFonts w:ascii="Arial" w:eastAsia="宋体" w:hAnsi="Arial"/>
                <w:sz w:val="18"/>
              </w:rPr>
            </w:pPr>
            <w:ins w:id="472" w:author="Chen, Delia (NSB - CN/Hangzhou)" w:date="2019-03-26T11:14:00Z">
              <w:r w:rsidRPr="001A46B0">
                <w:rPr>
                  <w:rFonts w:ascii="Arial" w:eastAsia="宋体" w:hAnsi="Arial"/>
                  <w:sz w:val="18"/>
                </w:rPr>
                <w:t>CCE</w:t>
              </w:r>
            </w:ins>
          </w:p>
        </w:tc>
        <w:tc>
          <w:tcPr>
            <w:tcW w:w="1595" w:type="pct"/>
            <w:shd w:val="clear" w:color="auto" w:fill="auto"/>
          </w:tcPr>
          <w:p w14:paraId="4C049922" w14:textId="77777777" w:rsidR="001E2CC0" w:rsidRPr="001A46B0" w:rsidRDefault="001E2CC0" w:rsidP="00F85753">
            <w:pPr>
              <w:keepNext/>
              <w:keepLines/>
              <w:spacing w:after="0"/>
              <w:jc w:val="center"/>
              <w:rPr>
                <w:ins w:id="473" w:author="Chen, Delia (NSB - CN/Hangzhou)" w:date="2019-03-26T11:14:00Z"/>
                <w:rFonts w:ascii="Arial" w:eastAsia="宋体" w:hAnsi="Arial"/>
                <w:sz w:val="18"/>
              </w:rPr>
            </w:pPr>
            <w:ins w:id="474" w:author="Chen, Delia (NSB - CN/Hangzhou)" w:date="2019-03-26T11:14:00Z">
              <w:r w:rsidRPr="001A46B0">
                <w:rPr>
                  <w:rFonts w:ascii="Arial" w:eastAsia="宋体" w:hAnsi="Arial"/>
                  <w:sz w:val="18"/>
                </w:rPr>
                <w:t>8</w:t>
              </w:r>
            </w:ins>
          </w:p>
        </w:tc>
      </w:tr>
      <w:tr w:rsidR="001E2CC0" w:rsidRPr="001A46B0" w14:paraId="7EEBA51B" w14:textId="77777777" w:rsidTr="00F85753">
        <w:trPr>
          <w:trHeight w:val="369"/>
          <w:jc w:val="center"/>
          <w:ins w:id="475" w:author="Chen, Delia (NSB - CN/Hangzhou)" w:date="2019-03-26T11:14:00Z"/>
        </w:trPr>
        <w:tc>
          <w:tcPr>
            <w:tcW w:w="1072" w:type="pct"/>
            <w:vMerge/>
            <w:shd w:val="clear" w:color="auto" w:fill="auto"/>
          </w:tcPr>
          <w:p w14:paraId="55A339A5" w14:textId="77777777" w:rsidR="001E2CC0" w:rsidRPr="001A46B0" w:rsidRDefault="001E2CC0" w:rsidP="00F85753">
            <w:pPr>
              <w:keepNext/>
              <w:keepLines/>
              <w:spacing w:after="0"/>
              <w:rPr>
                <w:ins w:id="476" w:author="Chen, Delia (NSB - CN/Hangzhou)" w:date="2019-03-26T11:14:00Z"/>
                <w:rFonts w:ascii="Arial" w:eastAsia="宋体" w:hAnsi="Arial"/>
                <w:sz w:val="18"/>
              </w:rPr>
            </w:pPr>
          </w:p>
        </w:tc>
        <w:tc>
          <w:tcPr>
            <w:tcW w:w="1656" w:type="pct"/>
            <w:shd w:val="clear" w:color="auto" w:fill="auto"/>
          </w:tcPr>
          <w:p w14:paraId="71E753B8" w14:textId="77777777" w:rsidR="001E2CC0" w:rsidRPr="001A46B0" w:rsidRDefault="001E2CC0" w:rsidP="00F85753">
            <w:pPr>
              <w:keepNext/>
              <w:keepLines/>
              <w:spacing w:after="0"/>
              <w:rPr>
                <w:ins w:id="477" w:author="Chen, Delia (NSB - CN/Hangzhou)" w:date="2019-03-26T11:14:00Z"/>
                <w:rFonts w:ascii="Arial" w:eastAsia="宋体" w:hAnsi="Arial"/>
                <w:sz w:val="18"/>
              </w:rPr>
            </w:pPr>
            <w:ins w:id="478"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52839F72" w14:textId="77777777" w:rsidR="001E2CC0" w:rsidRPr="001A46B0" w:rsidRDefault="001E2CC0" w:rsidP="00F85753">
            <w:pPr>
              <w:keepNext/>
              <w:keepLines/>
              <w:spacing w:after="0"/>
              <w:jc w:val="center"/>
              <w:rPr>
                <w:ins w:id="479" w:author="Chen, Delia (NSB - CN/Hangzhou)" w:date="2019-03-26T11:14:00Z"/>
                <w:rFonts w:ascii="Arial" w:eastAsia="宋体" w:hAnsi="Arial"/>
                <w:sz w:val="18"/>
              </w:rPr>
            </w:pPr>
            <w:ins w:id="480" w:author="Chen, Delia (NSB - CN/Hangzhou)" w:date="2019-03-26T11:14:00Z">
              <w:r w:rsidRPr="001A46B0">
                <w:rPr>
                  <w:rFonts w:ascii="Arial" w:eastAsia="宋体" w:hAnsi="Arial"/>
                  <w:sz w:val="18"/>
                </w:rPr>
                <w:t>dB</w:t>
              </w:r>
            </w:ins>
          </w:p>
        </w:tc>
        <w:tc>
          <w:tcPr>
            <w:tcW w:w="1595" w:type="pct"/>
            <w:shd w:val="clear" w:color="auto" w:fill="auto"/>
          </w:tcPr>
          <w:p w14:paraId="1E88BDF2" w14:textId="77777777" w:rsidR="001E2CC0" w:rsidRPr="001A46B0" w:rsidRDefault="001E2CC0" w:rsidP="00F85753">
            <w:pPr>
              <w:keepNext/>
              <w:keepLines/>
              <w:spacing w:after="0"/>
              <w:jc w:val="center"/>
              <w:rPr>
                <w:ins w:id="481" w:author="Chen, Delia (NSB - CN/Hangzhou)" w:date="2019-03-26T11:14:00Z"/>
                <w:rFonts w:ascii="Arial" w:eastAsia="宋体" w:hAnsi="Arial"/>
                <w:sz w:val="18"/>
              </w:rPr>
            </w:pPr>
            <w:ins w:id="482" w:author="Chen, Delia (NSB - CN/Hangzhou)" w:date="2019-03-26T11:14:00Z">
              <w:r w:rsidRPr="001A46B0">
                <w:rPr>
                  <w:rFonts w:ascii="Arial" w:eastAsia="宋体" w:hAnsi="Arial"/>
                  <w:sz w:val="18"/>
                </w:rPr>
                <w:t>4</w:t>
              </w:r>
            </w:ins>
          </w:p>
        </w:tc>
      </w:tr>
      <w:tr w:rsidR="001E2CC0" w:rsidRPr="001A46B0" w14:paraId="23B7A8E5" w14:textId="77777777" w:rsidTr="00F85753">
        <w:trPr>
          <w:trHeight w:val="307"/>
          <w:jc w:val="center"/>
          <w:ins w:id="483" w:author="Chen, Delia (NSB - CN/Hangzhou)" w:date="2019-03-26T11:14:00Z"/>
        </w:trPr>
        <w:tc>
          <w:tcPr>
            <w:tcW w:w="1072" w:type="pct"/>
            <w:vMerge/>
            <w:shd w:val="clear" w:color="auto" w:fill="auto"/>
          </w:tcPr>
          <w:p w14:paraId="312A05DB" w14:textId="77777777" w:rsidR="001E2CC0" w:rsidRPr="001A46B0" w:rsidRDefault="001E2CC0" w:rsidP="00F85753">
            <w:pPr>
              <w:keepNext/>
              <w:keepLines/>
              <w:spacing w:after="0"/>
              <w:rPr>
                <w:ins w:id="484" w:author="Chen, Delia (NSB - CN/Hangzhou)" w:date="2019-03-26T11:14:00Z"/>
                <w:rFonts w:ascii="Arial" w:eastAsia="宋体" w:hAnsi="Arial"/>
                <w:sz w:val="18"/>
              </w:rPr>
            </w:pPr>
          </w:p>
        </w:tc>
        <w:tc>
          <w:tcPr>
            <w:tcW w:w="1656" w:type="pct"/>
            <w:shd w:val="clear" w:color="auto" w:fill="auto"/>
          </w:tcPr>
          <w:p w14:paraId="342F5E94" w14:textId="77777777" w:rsidR="001E2CC0" w:rsidRPr="001A46B0" w:rsidRDefault="001E2CC0" w:rsidP="00F85753">
            <w:pPr>
              <w:keepNext/>
              <w:keepLines/>
              <w:spacing w:after="0"/>
              <w:rPr>
                <w:ins w:id="485" w:author="Chen, Delia (NSB - CN/Hangzhou)" w:date="2019-03-26T11:14:00Z"/>
                <w:rFonts w:ascii="Arial" w:eastAsia="宋体" w:hAnsi="Arial"/>
                <w:sz w:val="18"/>
              </w:rPr>
            </w:pPr>
            <w:ins w:id="486"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184C1A33" w14:textId="77777777" w:rsidR="001E2CC0" w:rsidRPr="001A46B0" w:rsidRDefault="001E2CC0" w:rsidP="00F85753">
            <w:pPr>
              <w:keepNext/>
              <w:keepLines/>
              <w:spacing w:after="0"/>
              <w:jc w:val="center"/>
              <w:rPr>
                <w:ins w:id="487" w:author="Chen, Delia (NSB - CN/Hangzhou)" w:date="2019-03-26T11:14:00Z"/>
                <w:rFonts w:ascii="Arial" w:eastAsia="宋体" w:hAnsi="Arial"/>
                <w:sz w:val="18"/>
              </w:rPr>
            </w:pPr>
            <w:ins w:id="488" w:author="Chen, Delia (NSB - CN/Hangzhou)" w:date="2019-03-26T11:14:00Z">
              <w:r w:rsidRPr="001A46B0">
                <w:rPr>
                  <w:rFonts w:ascii="Arial" w:eastAsia="宋体" w:hAnsi="Arial"/>
                  <w:sz w:val="18"/>
                </w:rPr>
                <w:t>dB</w:t>
              </w:r>
            </w:ins>
          </w:p>
        </w:tc>
        <w:tc>
          <w:tcPr>
            <w:tcW w:w="1595" w:type="pct"/>
            <w:shd w:val="clear" w:color="auto" w:fill="auto"/>
          </w:tcPr>
          <w:p w14:paraId="3A95E67A" w14:textId="77777777" w:rsidR="001E2CC0" w:rsidRPr="001A46B0" w:rsidRDefault="001E2CC0" w:rsidP="00F85753">
            <w:pPr>
              <w:keepNext/>
              <w:keepLines/>
              <w:spacing w:after="0"/>
              <w:jc w:val="center"/>
              <w:rPr>
                <w:ins w:id="489" w:author="Chen, Delia (NSB - CN/Hangzhou)" w:date="2019-03-26T11:14:00Z"/>
                <w:rFonts w:ascii="Arial" w:eastAsia="宋体" w:hAnsi="Arial"/>
                <w:sz w:val="18"/>
              </w:rPr>
            </w:pPr>
            <w:ins w:id="490" w:author="Chen, Delia (NSB - CN/Hangzhou)" w:date="2019-03-26T11:14:00Z">
              <w:r w:rsidRPr="001A46B0">
                <w:rPr>
                  <w:rFonts w:ascii="Arial" w:eastAsia="宋体" w:hAnsi="Arial"/>
                  <w:sz w:val="18"/>
                </w:rPr>
                <w:t>4</w:t>
              </w:r>
            </w:ins>
          </w:p>
        </w:tc>
      </w:tr>
      <w:tr w:rsidR="001E2CC0" w:rsidRPr="001A46B0" w14:paraId="09E9ACE9" w14:textId="77777777" w:rsidTr="00F85753">
        <w:trPr>
          <w:trHeight w:val="50"/>
          <w:jc w:val="center"/>
          <w:ins w:id="491" w:author="Chen, Delia (NSB - CN/Hangzhou)" w:date="2019-03-26T11:14:00Z"/>
        </w:trPr>
        <w:tc>
          <w:tcPr>
            <w:tcW w:w="1072" w:type="pct"/>
            <w:vMerge/>
            <w:shd w:val="clear" w:color="auto" w:fill="auto"/>
          </w:tcPr>
          <w:p w14:paraId="57D7131C" w14:textId="77777777" w:rsidR="001E2CC0" w:rsidRPr="001A46B0" w:rsidRDefault="001E2CC0" w:rsidP="00F85753">
            <w:pPr>
              <w:keepNext/>
              <w:keepLines/>
              <w:spacing w:after="0"/>
              <w:rPr>
                <w:ins w:id="492" w:author="Chen, Delia (NSB - CN/Hangzhou)" w:date="2019-03-26T11:14:00Z"/>
                <w:rFonts w:ascii="Arial" w:eastAsia="宋体" w:hAnsi="Arial"/>
                <w:sz w:val="18"/>
              </w:rPr>
            </w:pPr>
          </w:p>
        </w:tc>
        <w:tc>
          <w:tcPr>
            <w:tcW w:w="1656" w:type="pct"/>
            <w:shd w:val="clear" w:color="auto" w:fill="auto"/>
            <w:vAlign w:val="center"/>
          </w:tcPr>
          <w:p w14:paraId="710502AB" w14:textId="77777777" w:rsidR="001E2CC0" w:rsidRPr="001A46B0" w:rsidRDefault="001E2CC0" w:rsidP="00F85753">
            <w:pPr>
              <w:keepNext/>
              <w:keepLines/>
              <w:spacing w:after="0"/>
              <w:rPr>
                <w:ins w:id="493" w:author="Chen, Delia (NSB - CN/Hangzhou)" w:date="2019-03-26T11:14:00Z"/>
                <w:rFonts w:ascii="Arial" w:eastAsia="宋体" w:hAnsi="Arial"/>
                <w:sz w:val="18"/>
              </w:rPr>
            </w:pPr>
            <w:ins w:id="494"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684450BB" w14:textId="77777777" w:rsidR="001E2CC0" w:rsidRPr="001A46B0" w:rsidRDefault="001E2CC0" w:rsidP="00F85753">
            <w:pPr>
              <w:keepNext/>
              <w:keepLines/>
              <w:spacing w:after="0"/>
              <w:jc w:val="center"/>
              <w:rPr>
                <w:ins w:id="495" w:author="Chen, Delia (NSB - CN/Hangzhou)" w:date="2019-03-26T11:14:00Z"/>
                <w:rFonts w:ascii="Arial" w:eastAsia="宋体" w:hAnsi="Arial"/>
                <w:sz w:val="18"/>
              </w:rPr>
            </w:pPr>
          </w:p>
        </w:tc>
        <w:tc>
          <w:tcPr>
            <w:tcW w:w="1595" w:type="pct"/>
            <w:shd w:val="clear" w:color="auto" w:fill="auto"/>
          </w:tcPr>
          <w:p w14:paraId="1FDA0475" w14:textId="77777777" w:rsidR="001E2CC0" w:rsidRPr="001A46B0" w:rsidRDefault="001E2CC0" w:rsidP="00F85753">
            <w:pPr>
              <w:keepNext/>
              <w:keepLines/>
              <w:spacing w:after="0"/>
              <w:jc w:val="center"/>
              <w:rPr>
                <w:ins w:id="496" w:author="Chen, Delia (NSB - CN/Hangzhou)" w:date="2019-03-26T11:14:00Z"/>
                <w:rFonts w:ascii="Arial" w:eastAsia="宋体" w:hAnsi="Arial"/>
                <w:sz w:val="18"/>
              </w:rPr>
            </w:pPr>
            <w:ins w:id="497" w:author="Chen, Delia (NSB - CN/Hangzhou)" w:date="2019-03-26T11:14:00Z">
              <w:r w:rsidRPr="001A46B0">
                <w:rPr>
                  <w:rFonts w:ascii="Arial" w:eastAsia="宋体" w:hAnsi="Arial"/>
                  <w:sz w:val="18"/>
                </w:rPr>
                <w:t>REG bundle size</w:t>
              </w:r>
            </w:ins>
          </w:p>
        </w:tc>
      </w:tr>
      <w:tr w:rsidR="001E2CC0" w:rsidRPr="001A46B0" w14:paraId="67297D36" w14:textId="77777777" w:rsidTr="00F85753">
        <w:trPr>
          <w:trHeight w:val="188"/>
          <w:jc w:val="center"/>
          <w:ins w:id="498" w:author="Chen, Delia (NSB - CN/Hangzhou)" w:date="2019-03-26T11:14:00Z"/>
        </w:trPr>
        <w:tc>
          <w:tcPr>
            <w:tcW w:w="1072" w:type="pct"/>
            <w:vMerge/>
            <w:shd w:val="clear" w:color="auto" w:fill="auto"/>
          </w:tcPr>
          <w:p w14:paraId="649B2728" w14:textId="77777777" w:rsidR="001E2CC0" w:rsidRPr="001A46B0" w:rsidRDefault="001E2CC0" w:rsidP="00F85753">
            <w:pPr>
              <w:keepNext/>
              <w:keepLines/>
              <w:spacing w:after="0"/>
              <w:rPr>
                <w:ins w:id="499" w:author="Chen, Delia (NSB - CN/Hangzhou)" w:date="2019-03-26T11:14:00Z"/>
                <w:rFonts w:ascii="Arial" w:eastAsia="宋体" w:hAnsi="Arial"/>
                <w:sz w:val="18"/>
              </w:rPr>
            </w:pPr>
          </w:p>
        </w:tc>
        <w:tc>
          <w:tcPr>
            <w:tcW w:w="1656" w:type="pct"/>
            <w:shd w:val="clear" w:color="auto" w:fill="auto"/>
            <w:vAlign w:val="center"/>
          </w:tcPr>
          <w:p w14:paraId="2F3A126F" w14:textId="77777777" w:rsidR="001E2CC0" w:rsidRPr="001A46B0" w:rsidRDefault="001E2CC0" w:rsidP="00F85753">
            <w:pPr>
              <w:keepNext/>
              <w:keepLines/>
              <w:spacing w:after="0"/>
              <w:rPr>
                <w:ins w:id="500" w:author="Chen, Delia (NSB - CN/Hangzhou)" w:date="2019-03-26T11:14:00Z"/>
                <w:rFonts w:ascii="Arial" w:eastAsia="宋体" w:hAnsi="Arial"/>
                <w:sz w:val="18"/>
              </w:rPr>
            </w:pPr>
            <w:ins w:id="501"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61E1EB30" w14:textId="77777777" w:rsidR="001E2CC0" w:rsidRPr="001A46B0" w:rsidRDefault="001E2CC0" w:rsidP="00F85753">
            <w:pPr>
              <w:keepNext/>
              <w:keepLines/>
              <w:spacing w:after="0"/>
              <w:jc w:val="center"/>
              <w:rPr>
                <w:ins w:id="502" w:author="Chen, Delia (NSB - CN/Hangzhou)" w:date="2019-03-26T11:14:00Z"/>
                <w:rFonts w:ascii="Arial" w:eastAsia="宋体" w:hAnsi="Arial"/>
                <w:sz w:val="18"/>
              </w:rPr>
            </w:pPr>
          </w:p>
        </w:tc>
        <w:tc>
          <w:tcPr>
            <w:tcW w:w="1595" w:type="pct"/>
            <w:shd w:val="clear" w:color="auto" w:fill="auto"/>
          </w:tcPr>
          <w:p w14:paraId="3308797D" w14:textId="77777777" w:rsidR="001E2CC0" w:rsidRPr="001A46B0" w:rsidRDefault="001E2CC0" w:rsidP="00F85753">
            <w:pPr>
              <w:keepNext/>
              <w:keepLines/>
              <w:spacing w:after="0"/>
              <w:jc w:val="center"/>
              <w:rPr>
                <w:ins w:id="503" w:author="Chen, Delia (NSB - CN/Hangzhou)" w:date="2019-03-26T11:14:00Z"/>
                <w:rFonts w:ascii="Arial" w:eastAsia="宋体" w:hAnsi="Arial"/>
                <w:sz w:val="18"/>
              </w:rPr>
            </w:pPr>
            <w:ins w:id="504" w:author="Chen, Delia (NSB - CN/Hangzhou)" w:date="2019-03-26T11:14:00Z">
              <w:r w:rsidRPr="001A46B0">
                <w:rPr>
                  <w:rFonts w:ascii="Arial" w:eastAsia="宋体" w:hAnsi="Arial"/>
                  <w:sz w:val="18"/>
                </w:rPr>
                <w:t>6</w:t>
              </w:r>
            </w:ins>
          </w:p>
        </w:tc>
      </w:tr>
      <w:tr w:rsidR="001E2CC0" w:rsidRPr="001A46B0" w14:paraId="02F50AB7" w14:textId="77777777" w:rsidTr="00F85753">
        <w:trPr>
          <w:trHeight w:val="176"/>
          <w:jc w:val="center"/>
          <w:ins w:id="505" w:author="Chen, Delia (NSB - CN/Hangzhou)" w:date="2019-03-26T11:14:00Z"/>
        </w:trPr>
        <w:tc>
          <w:tcPr>
            <w:tcW w:w="2728" w:type="pct"/>
            <w:gridSpan w:val="2"/>
            <w:shd w:val="clear" w:color="auto" w:fill="auto"/>
          </w:tcPr>
          <w:p w14:paraId="710AA933" w14:textId="77777777" w:rsidR="001E2CC0" w:rsidRPr="001A46B0" w:rsidRDefault="001E2CC0" w:rsidP="00F85753">
            <w:pPr>
              <w:keepNext/>
              <w:keepLines/>
              <w:spacing w:after="0"/>
              <w:rPr>
                <w:ins w:id="506" w:author="Chen, Delia (NSB - CN/Hangzhou)" w:date="2019-03-26T11:14:00Z"/>
                <w:rFonts w:ascii="Arial" w:eastAsia="宋体" w:hAnsi="Arial"/>
                <w:sz w:val="18"/>
              </w:rPr>
            </w:pPr>
            <w:ins w:id="507" w:author="Chen, Delia (NSB - CN/Hangzhou)" w:date="2019-03-26T11:14:00Z">
              <w:r w:rsidRPr="001A46B0">
                <w:rPr>
                  <w:rFonts w:ascii="Arial" w:eastAsia="宋体" w:hAnsi="Arial"/>
                  <w:sz w:val="18"/>
                </w:rPr>
                <w:t>DRX</w:t>
              </w:r>
            </w:ins>
          </w:p>
        </w:tc>
        <w:tc>
          <w:tcPr>
            <w:tcW w:w="677" w:type="pct"/>
            <w:shd w:val="clear" w:color="auto" w:fill="auto"/>
          </w:tcPr>
          <w:p w14:paraId="4109EEE8" w14:textId="77777777" w:rsidR="001E2CC0" w:rsidRPr="001A46B0" w:rsidRDefault="001E2CC0" w:rsidP="00F85753">
            <w:pPr>
              <w:keepNext/>
              <w:keepLines/>
              <w:spacing w:after="0"/>
              <w:jc w:val="center"/>
              <w:rPr>
                <w:ins w:id="508" w:author="Chen, Delia (NSB - CN/Hangzhou)" w:date="2019-03-26T11:14:00Z"/>
                <w:rFonts w:ascii="Arial" w:eastAsia="宋体" w:hAnsi="Arial"/>
                <w:sz w:val="18"/>
              </w:rPr>
            </w:pPr>
          </w:p>
        </w:tc>
        <w:tc>
          <w:tcPr>
            <w:tcW w:w="1595" w:type="pct"/>
            <w:shd w:val="clear" w:color="auto" w:fill="auto"/>
          </w:tcPr>
          <w:p w14:paraId="351F0AFB" w14:textId="0A0F2B9C" w:rsidR="001E2CC0" w:rsidRPr="00CF040A" w:rsidRDefault="001E2CC0" w:rsidP="00F85753">
            <w:pPr>
              <w:keepNext/>
              <w:keepLines/>
              <w:spacing w:after="0"/>
              <w:jc w:val="center"/>
              <w:rPr>
                <w:ins w:id="509" w:author="Chen, Delia (NSB - CN/Hangzhou)" w:date="2019-03-26T11:14:00Z"/>
                <w:rFonts w:ascii="Arial" w:eastAsia="宋体" w:hAnsi="Arial"/>
                <w:iCs/>
                <w:sz w:val="18"/>
              </w:rPr>
            </w:pPr>
            <w:ins w:id="510" w:author="Chen, Delia (NSB - CN/Hangzhou)" w:date="2019-03-26T11:14:00Z">
              <w:r>
                <w:rPr>
                  <w:rFonts w:ascii="Arial" w:eastAsia="宋体" w:hAnsi="Arial"/>
                  <w:iCs/>
                  <w:sz w:val="18"/>
                </w:rPr>
                <w:t>OFF</w:t>
              </w:r>
            </w:ins>
          </w:p>
        </w:tc>
      </w:tr>
      <w:tr w:rsidR="001E2CC0" w:rsidRPr="001A46B0" w14:paraId="6CB0EF6A" w14:textId="77777777" w:rsidTr="00F85753">
        <w:trPr>
          <w:trHeight w:val="164"/>
          <w:jc w:val="center"/>
          <w:ins w:id="511" w:author="Chen, Delia (NSB - CN/Hangzhou)" w:date="2019-03-26T11:14:00Z"/>
        </w:trPr>
        <w:tc>
          <w:tcPr>
            <w:tcW w:w="2728" w:type="pct"/>
            <w:gridSpan w:val="2"/>
            <w:shd w:val="clear" w:color="auto" w:fill="auto"/>
          </w:tcPr>
          <w:p w14:paraId="0DA8C58E" w14:textId="77777777" w:rsidR="001E2CC0" w:rsidRPr="001A46B0" w:rsidRDefault="001E2CC0" w:rsidP="00F85753">
            <w:pPr>
              <w:keepNext/>
              <w:keepLines/>
              <w:spacing w:after="0"/>
              <w:rPr>
                <w:ins w:id="512" w:author="Chen, Delia (NSB - CN/Hangzhou)" w:date="2019-03-26T11:14:00Z"/>
                <w:rFonts w:ascii="Arial" w:eastAsia="宋体" w:hAnsi="Arial"/>
                <w:sz w:val="18"/>
              </w:rPr>
            </w:pPr>
            <w:ins w:id="513" w:author="Chen, Delia (NSB - CN/Hangzhou)" w:date="2019-03-26T11:14:00Z">
              <w:r w:rsidRPr="001A46B0">
                <w:rPr>
                  <w:rFonts w:ascii="Arial" w:eastAsia="宋体" w:hAnsi="Arial"/>
                  <w:sz w:val="18"/>
                </w:rPr>
                <w:t xml:space="preserve">Gap pattern ID </w:t>
              </w:r>
            </w:ins>
          </w:p>
        </w:tc>
        <w:tc>
          <w:tcPr>
            <w:tcW w:w="677" w:type="pct"/>
            <w:shd w:val="clear" w:color="auto" w:fill="auto"/>
          </w:tcPr>
          <w:p w14:paraId="1EAF9F79" w14:textId="77777777" w:rsidR="001E2CC0" w:rsidRPr="001A46B0" w:rsidRDefault="001E2CC0" w:rsidP="00F85753">
            <w:pPr>
              <w:keepNext/>
              <w:keepLines/>
              <w:spacing w:after="0"/>
              <w:jc w:val="center"/>
              <w:rPr>
                <w:ins w:id="514" w:author="Chen, Delia (NSB - CN/Hangzhou)" w:date="2019-03-26T11:14:00Z"/>
                <w:rFonts w:ascii="Arial" w:eastAsia="宋体" w:hAnsi="Arial"/>
                <w:sz w:val="18"/>
              </w:rPr>
            </w:pPr>
          </w:p>
        </w:tc>
        <w:tc>
          <w:tcPr>
            <w:tcW w:w="1595" w:type="pct"/>
            <w:shd w:val="clear" w:color="auto" w:fill="auto"/>
          </w:tcPr>
          <w:p w14:paraId="5285A8FE" w14:textId="77777777" w:rsidR="001E2CC0" w:rsidRPr="001A46B0" w:rsidRDefault="001E2CC0" w:rsidP="00F85753">
            <w:pPr>
              <w:keepNext/>
              <w:keepLines/>
              <w:spacing w:after="0"/>
              <w:jc w:val="center"/>
              <w:rPr>
                <w:ins w:id="515" w:author="Chen, Delia (NSB - CN/Hangzhou)" w:date="2019-03-26T11:14:00Z"/>
                <w:rFonts w:ascii="Arial" w:eastAsia="宋体" w:hAnsi="Arial"/>
                <w:iCs/>
                <w:sz w:val="18"/>
              </w:rPr>
            </w:pPr>
            <w:ins w:id="516" w:author="Chen, Delia (NSB - CN/Hangzhou)" w:date="2019-03-26T11:14: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1E2CC0" w:rsidRPr="001A46B0" w14:paraId="06422DE1" w14:textId="77777777" w:rsidTr="00F85753">
        <w:trPr>
          <w:trHeight w:val="50"/>
          <w:jc w:val="center"/>
          <w:ins w:id="517" w:author="Chen, Delia (NSB - CN/Hangzhou)" w:date="2019-03-26T11:14:00Z"/>
        </w:trPr>
        <w:tc>
          <w:tcPr>
            <w:tcW w:w="2728" w:type="pct"/>
            <w:gridSpan w:val="2"/>
            <w:shd w:val="clear" w:color="auto" w:fill="auto"/>
          </w:tcPr>
          <w:p w14:paraId="5ADD98DD" w14:textId="77777777" w:rsidR="001E2CC0" w:rsidRPr="001A46B0" w:rsidRDefault="001E2CC0" w:rsidP="00F85753">
            <w:pPr>
              <w:keepNext/>
              <w:keepLines/>
              <w:spacing w:after="0"/>
              <w:rPr>
                <w:ins w:id="518" w:author="Chen, Delia (NSB - CN/Hangzhou)" w:date="2019-03-26T11:14:00Z"/>
                <w:rFonts w:ascii="Arial" w:eastAsia="宋体" w:hAnsi="Arial"/>
                <w:sz w:val="18"/>
              </w:rPr>
            </w:pPr>
            <w:ins w:id="519" w:author="Chen, Delia (NSB - CN/Hangzhou)" w:date="2019-03-26T11:14:00Z">
              <w:r w:rsidRPr="001A46B0">
                <w:rPr>
                  <w:rFonts w:ascii="Arial" w:eastAsia="宋体" w:hAnsi="Arial"/>
                  <w:sz w:val="18"/>
                </w:rPr>
                <w:t>Layer 3 filtering</w:t>
              </w:r>
            </w:ins>
          </w:p>
        </w:tc>
        <w:tc>
          <w:tcPr>
            <w:tcW w:w="677" w:type="pct"/>
            <w:shd w:val="clear" w:color="auto" w:fill="auto"/>
          </w:tcPr>
          <w:p w14:paraId="023E2ABC" w14:textId="77777777" w:rsidR="001E2CC0" w:rsidRPr="001A46B0" w:rsidRDefault="001E2CC0" w:rsidP="00F85753">
            <w:pPr>
              <w:keepNext/>
              <w:keepLines/>
              <w:spacing w:after="0"/>
              <w:jc w:val="center"/>
              <w:rPr>
                <w:ins w:id="520" w:author="Chen, Delia (NSB - CN/Hangzhou)" w:date="2019-03-26T11:14:00Z"/>
                <w:rFonts w:ascii="Arial" w:eastAsia="宋体" w:hAnsi="Arial"/>
                <w:sz w:val="18"/>
              </w:rPr>
            </w:pPr>
          </w:p>
        </w:tc>
        <w:tc>
          <w:tcPr>
            <w:tcW w:w="1595" w:type="pct"/>
            <w:shd w:val="clear" w:color="auto" w:fill="auto"/>
          </w:tcPr>
          <w:p w14:paraId="25FA169C" w14:textId="77777777" w:rsidR="001E2CC0" w:rsidRPr="001A46B0" w:rsidRDefault="001E2CC0" w:rsidP="00F85753">
            <w:pPr>
              <w:keepNext/>
              <w:keepLines/>
              <w:spacing w:after="0"/>
              <w:jc w:val="center"/>
              <w:rPr>
                <w:ins w:id="521" w:author="Chen, Delia (NSB - CN/Hangzhou)" w:date="2019-03-26T11:14:00Z"/>
                <w:rFonts w:ascii="Arial" w:eastAsia="宋体" w:hAnsi="Arial"/>
                <w:sz w:val="18"/>
              </w:rPr>
            </w:pPr>
            <w:ins w:id="522" w:author="Chen, Delia (NSB - CN/Hangzhou)" w:date="2019-03-26T11:14:00Z">
              <w:r w:rsidRPr="001A46B0">
                <w:rPr>
                  <w:rFonts w:ascii="Arial" w:eastAsia="宋体" w:hAnsi="Arial"/>
                  <w:i/>
                  <w:iCs/>
                  <w:sz w:val="18"/>
                </w:rPr>
                <w:t>Enabled</w:t>
              </w:r>
            </w:ins>
          </w:p>
        </w:tc>
      </w:tr>
      <w:tr w:rsidR="001E2CC0" w:rsidRPr="001A46B0" w14:paraId="424DDE80" w14:textId="77777777" w:rsidTr="00F85753">
        <w:trPr>
          <w:trHeight w:val="164"/>
          <w:jc w:val="center"/>
          <w:ins w:id="523" w:author="Chen, Delia (NSB - CN/Hangzhou)" w:date="2019-03-26T11:14:00Z"/>
        </w:trPr>
        <w:tc>
          <w:tcPr>
            <w:tcW w:w="2728" w:type="pct"/>
            <w:gridSpan w:val="2"/>
            <w:shd w:val="clear" w:color="auto" w:fill="auto"/>
          </w:tcPr>
          <w:p w14:paraId="33E6B4A1" w14:textId="77777777" w:rsidR="001E2CC0" w:rsidRPr="001A46B0" w:rsidRDefault="001E2CC0" w:rsidP="00F85753">
            <w:pPr>
              <w:keepNext/>
              <w:keepLines/>
              <w:spacing w:after="0"/>
              <w:rPr>
                <w:ins w:id="524" w:author="Chen, Delia (NSB - CN/Hangzhou)" w:date="2019-03-26T11:14:00Z"/>
                <w:rFonts w:ascii="Arial" w:eastAsia="宋体" w:hAnsi="Arial"/>
                <w:sz w:val="18"/>
              </w:rPr>
            </w:pPr>
            <w:ins w:id="525" w:author="Chen, Delia (NSB - CN/Hangzhou)" w:date="2019-03-26T11:14:00Z">
              <w:r w:rsidRPr="001A46B0">
                <w:rPr>
                  <w:rFonts w:ascii="Arial" w:eastAsia="宋体" w:hAnsi="Arial"/>
                  <w:sz w:val="18"/>
                </w:rPr>
                <w:t>T310 timer</w:t>
              </w:r>
            </w:ins>
          </w:p>
        </w:tc>
        <w:tc>
          <w:tcPr>
            <w:tcW w:w="677" w:type="pct"/>
            <w:shd w:val="clear" w:color="auto" w:fill="auto"/>
          </w:tcPr>
          <w:p w14:paraId="34AC5E8E" w14:textId="77777777" w:rsidR="001E2CC0" w:rsidRPr="001A46B0" w:rsidRDefault="001E2CC0" w:rsidP="00F85753">
            <w:pPr>
              <w:keepNext/>
              <w:keepLines/>
              <w:spacing w:after="0"/>
              <w:jc w:val="center"/>
              <w:rPr>
                <w:ins w:id="526" w:author="Chen, Delia (NSB - CN/Hangzhou)" w:date="2019-03-26T11:14:00Z"/>
                <w:rFonts w:ascii="Arial" w:eastAsia="宋体" w:hAnsi="Arial"/>
                <w:iCs/>
                <w:sz w:val="18"/>
              </w:rPr>
            </w:pPr>
            <w:ins w:id="527" w:author="Chen, Delia (NSB - CN/Hangzhou)" w:date="2019-03-26T11:14:00Z">
              <w:r w:rsidRPr="001A46B0">
                <w:rPr>
                  <w:rFonts w:ascii="Arial" w:eastAsia="宋体" w:hAnsi="Arial"/>
                  <w:iCs/>
                  <w:sz w:val="18"/>
                </w:rPr>
                <w:t>ms</w:t>
              </w:r>
            </w:ins>
          </w:p>
        </w:tc>
        <w:tc>
          <w:tcPr>
            <w:tcW w:w="1595" w:type="pct"/>
            <w:shd w:val="clear" w:color="auto" w:fill="auto"/>
          </w:tcPr>
          <w:p w14:paraId="53B42DCC" w14:textId="77777777" w:rsidR="001E2CC0" w:rsidRPr="001A46B0" w:rsidRDefault="001E2CC0" w:rsidP="00F85753">
            <w:pPr>
              <w:keepNext/>
              <w:keepLines/>
              <w:spacing w:after="0"/>
              <w:jc w:val="center"/>
              <w:rPr>
                <w:ins w:id="528" w:author="Chen, Delia (NSB - CN/Hangzhou)" w:date="2019-03-26T11:14:00Z"/>
                <w:rFonts w:ascii="Arial" w:eastAsia="宋体" w:hAnsi="Arial"/>
                <w:i/>
                <w:iCs/>
                <w:sz w:val="18"/>
              </w:rPr>
            </w:pPr>
            <w:ins w:id="529" w:author="Chen, Delia (NSB - CN/Hangzhou)" w:date="2019-03-26T11:14:00Z">
              <w:r w:rsidRPr="001A46B0">
                <w:rPr>
                  <w:rFonts w:ascii="Arial" w:eastAsia="宋体" w:hAnsi="Arial"/>
                  <w:i/>
                  <w:iCs/>
                  <w:sz w:val="18"/>
                </w:rPr>
                <w:t>0</w:t>
              </w:r>
            </w:ins>
          </w:p>
        </w:tc>
      </w:tr>
      <w:tr w:rsidR="001E2CC0" w:rsidRPr="001A46B0" w14:paraId="402EBEEA" w14:textId="77777777" w:rsidTr="00F85753">
        <w:trPr>
          <w:trHeight w:val="164"/>
          <w:jc w:val="center"/>
          <w:ins w:id="530" w:author="Chen, Delia (NSB - CN/Hangzhou)" w:date="2019-03-26T11:14:00Z"/>
        </w:trPr>
        <w:tc>
          <w:tcPr>
            <w:tcW w:w="2728" w:type="pct"/>
            <w:gridSpan w:val="2"/>
            <w:shd w:val="clear" w:color="auto" w:fill="auto"/>
          </w:tcPr>
          <w:p w14:paraId="405DA3D9" w14:textId="77777777" w:rsidR="001E2CC0" w:rsidRPr="001A46B0" w:rsidRDefault="001E2CC0" w:rsidP="00F85753">
            <w:pPr>
              <w:keepNext/>
              <w:keepLines/>
              <w:spacing w:after="0"/>
              <w:rPr>
                <w:ins w:id="531" w:author="Chen, Delia (NSB - CN/Hangzhou)" w:date="2019-03-26T11:14:00Z"/>
                <w:rFonts w:ascii="Arial" w:eastAsia="宋体" w:hAnsi="Arial"/>
                <w:sz w:val="18"/>
              </w:rPr>
            </w:pPr>
            <w:ins w:id="532" w:author="Chen, Delia (NSB - CN/Hangzhou)" w:date="2019-03-26T11:14:00Z">
              <w:r w:rsidRPr="001A46B0">
                <w:rPr>
                  <w:rFonts w:ascii="Arial" w:eastAsia="宋体" w:hAnsi="Arial"/>
                  <w:sz w:val="18"/>
                </w:rPr>
                <w:t>T311 timer</w:t>
              </w:r>
            </w:ins>
          </w:p>
        </w:tc>
        <w:tc>
          <w:tcPr>
            <w:tcW w:w="677" w:type="pct"/>
            <w:shd w:val="clear" w:color="auto" w:fill="auto"/>
          </w:tcPr>
          <w:p w14:paraId="6363A362" w14:textId="77777777" w:rsidR="001E2CC0" w:rsidRPr="001A46B0" w:rsidRDefault="001E2CC0" w:rsidP="00F85753">
            <w:pPr>
              <w:keepNext/>
              <w:keepLines/>
              <w:spacing w:after="0"/>
              <w:jc w:val="center"/>
              <w:rPr>
                <w:ins w:id="533" w:author="Chen, Delia (NSB - CN/Hangzhou)" w:date="2019-03-26T11:14:00Z"/>
                <w:rFonts w:ascii="Arial" w:eastAsia="宋体" w:hAnsi="Arial"/>
                <w:iCs/>
                <w:sz w:val="18"/>
              </w:rPr>
            </w:pPr>
            <w:ins w:id="534" w:author="Chen, Delia (NSB - CN/Hangzhou)" w:date="2019-03-26T11:14:00Z">
              <w:r w:rsidRPr="001A46B0">
                <w:rPr>
                  <w:rFonts w:ascii="Arial" w:eastAsia="宋体" w:hAnsi="Arial"/>
                  <w:sz w:val="18"/>
                </w:rPr>
                <w:t>ms</w:t>
              </w:r>
            </w:ins>
          </w:p>
        </w:tc>
        <w:tc>
          <w:tcPr>
            <w:tcW w:w="1595" w:type="pct"/>
            <w:shd w:val="clear" w:color="auto" w:fill="auto"/>
          </w:tcPr>
          <w:p w14:paraId="007FC17E" w14:textId="77777777" w:rsidR="001E2CC0" w:rsidRPr="001A46B0" w:rsidRDefault="001E2CC0" w:rsidP="00F85753">
            <w:pPr>
              <w:keepNext/>
              <w:keepLines/>
              <w:spacing w:after="0"/>
              <w:jc w:val="center"/>
              <w:rPr>
                <w:ins w:id="535" w:author="Chen, Delia (NSB - CN/Hangzhou)" w:date="2019-03-26T11:14:00Z"/>
                <w:rFonts w:ascii="Arial" w:eastAsia="宋体" w:hAnsi="Arial"/>
                <w:i/>
                <w:iCs/>
                <w:sz w:val="18"/>
              </w:rPr>
            </w:pPr>
            <w:ins w:id="536" w:author="Chen, Delia (NSB - CN/Hangzhou)" w:date="2019-03-26T11:14:00Z">
              <w:r w:rsidRPr="001A46B0">
                <w:rPr>
                  <w:rFonts w:ascii="Arial" w:eastAsia="宋体" w:hAnsi="Arial"/>
                  <w:sz w:val="18"/>
                </w:rPr>
                <w:t>1000</w:t>
              </w:r>
            </w:ins>
          </w:p>
        </w:tc>
      </w:tr>
      <w:tr w:rsidR="001E2CC0" w:rsidRPr="001A46B0" w14:paraId="006F0B95" w14:textId="77777777" w:rsidTr="00F85753">
        <w:trPr>
          <w:trHeight w:val="164"/>
          <w:jc w:val="center"/>
          <w:ins w:id="537" w:author="Chen, Delia (NSB - CN/Hangzhou)" w:date="2019-03-26T11:14:00Z"/>
        </w:trPr>
        <w:tc>
          <w:tcPr>
            <w:tcW w:w="2728" w:type="pct"/>
            <w:gridSpan w:val="2"/>
            <w:shd w:val="clear" w:color="auto" w:fill="auto"/>
          </w:tcPr>
          <w:p w14:paraId="5C5EDD11" w14:textId="77777777" w:rsidR="001E2CC0" w:rsidRPr="001A46B0" w:rsidRDefault="001E2CC0" w:rsidP="00F85753">
            <w:pPr>
              <w:keepNext/>
              <w:keepLines/>
              <w:spacing w:after="0"/>
              <w:rPr>
                <w:ins w:id="538" w:author="Chen, Delia (NSB - CN/Hangzhou)" w:date="2019-03-26T11:14:00Z"/>
                <w:rFonts w:ascii="Arial" w:eastAsia="宋体" w:hAnsi="Arial"/>
                <w:sz w:val="18"/>
              </w:rPr>
            </w:pPr>
            <w:ins w:id="539" w:author="Chen, Delia (NSB - CN/Hangzhou)" w:date="2019-03-26T11:14:00Z">
              <w:r w:rsidRPr="001A46B0">
                <w:rPr>
                  <w:rFonts w:ascii="Arial" w:eastAsia="宋体" w:hAnsi="Arial"/>
                  <w:sz w:val="18"/>
                </w:rPr>
                <w:t>N310</w:t>
              </w:r>
            </w:ins>
          </w:p>
        </w:tc>
        <w:tc>
          <w:tcPr>
            <w:tcW w:w="677" w:type="pct"/>
            <w:shd w:val="clear" w:color="auto" w:fill="auto"/>
          </w:tcPr>
          <w:p w14:paraId="3E53B41C" w14:textId="77777777" w:rsidR="001E2CC0" w:rsidRPr="001A46B0" w:rsidRDefault="001E2CC0" w:rsidP="00F85753">
            <w:pPr>
              <w:keepNext/>
              <w:keepLines/>
              <w:spacing w:after="0"/>
              <w:jc w:val="center"/>
              <w:rPr>
                <w:ins w:id="540" w:author="Chen, Delia (NSB - CN/Hangzhou)" w:date="2019-03-26T11:14:00Z"/>
                <w:rFonts w:ascii="Arial" w:eastAsia="宋体" w:hAnsi="Arial"/>
                <w:sz w:val="18"/>
              </w:rPr>
            </w:pPr>
          </w:p>
        </w:tc>
        <w:tc>
          <w:tcPr>
            <w:tcW w:w="1595" w:type="pct"/>
            <w:shd w:val="clear" w:color="auto" w:fill="auto"/>
          </w:tcPr>
          <w:p w14:paraId="2C317555" w14:textId="77777777" w:rsidR="001E2CC0" w:rsidRPr="001A46B0" w:rsidRDefault="001E2CC0" w:rsidP="00F85753">
            <w:pPr>
              <w:keepNext/>
              <w:keepLines/>
              <w:spacing w:after="0"/>
              <w:jc w:val="center"/>
              <w:rPr>
                <w:ins w:id="541" w:author="Chen, Delia (NSB - CN/Hangzhou)" w:date="2019-03-26T11:14:00Z"/>
                <w:rFonts w:ascii="Arial" w:eastAsia="宋体" w:hAnsi="Arial"/>
                <w:sz w:val="18"/>
              </w:rPr>
            </w:pPr>
            <w:ins w:id="542" w:author="Chen, Delia (NSB - CN/Hangzhou)" w:date="2019-03-26T11:14:00Z">
              <w:r w:rsidRPr="001A46B0">
                <w:rPr>
                  <w:rFonts w:ascii="Arial" w:eastAsia="宋体" w:hAnsi="Arial"/>
                  <w:sz w:val="18"/>
                </w:rPr>
                <w:t>1</w:t>
              </w:r>
            </w:ins>
          </w:p>
        </w:tc>
      </w:tr>
      <w:tr w:rsidR="001E2CC0" w:rsidRPr="001A46B0" w14:paraId="1081365B" w14:textId="77777777" w:rsidTr="00F85753">
        <w:trPr>
          <w:trHeight w:val="164"/>
          <w:jc w:val="center"/>
          <w:ins w:id="543" w:author="Chen, Delia (NSB - CN/Hangzhou)" w:date="2019-03-26T11:14:00Z"/>
        </w:trPr>
        <w:tc>
          <w:tcPr>
            <w:tcW w:w="2728" w:type="pct"/>
            <w:gridSpan w:val="2"/>
            <w:shd w:val="clear" w:color="auto" w:fill="auto"/>
          </w:tcPr>
          <w:p w14:paraId="3F1C1477" w14:textId="77777777" w:rsidR="001E2CC0" w:rsidRPr="001A46B0" w:rsidRDefault="001E2CC0" w:rsidP="00F85753">
            <w:pPr>
              <w:keepNext/>
              <w:keepLines/>
              <w:spacing w:after="0"/>
              <w:rPr>
                <w:ins w:id="544" w:author="Chen, Delia (NSB - CN/Hangzhou)" w:date="2019-03-26T11:14:00Z"/>
                <w:rFonts w:ascii="Arial" w:eastAsia="宋体" w:hAnsi="Arial"/>
                <w:sz w:val="18"/>
              </w:rPr>
            </w:pPr>
            <w:ins w:id="545" w:author="Chen, Delia (NSB - CN/Hangzhou)" w:date="2019-03-26T11:14:00Z">
              <w:r w:rsidRPr="001A46B0">
                <w:rPr>
                  <w:rFonts w:ascii="Arial" w:eastAsia="宋体" w:hAnsi="Arial"/>
                  <w:sz w:val="18"/>
                </w:rPr>
                <w:t>N311</w:t>
              </w:r>
            </w:ins>
          </w:p>
        </w:tc>
        <w:tc>
          <w:tcPr>
            <w:tcW w:w="677" w:type="pct"/>
            <w:shd w:val="clear" w:color="auto" w:fill="auto"/>
          </w:tcPr>
          <w:p w14:paraId="334A020F" w14:textId="77777777" w:rsidR="001E2CC0" w:rsidRPr="001A46B0" w:rsidRDefault="001E2CC0" w:rsidP="00F85753">
            <w:pPr>
              <w:keepNext/>
              <w:keepLines/>
              <w:spacing w:after="0"/>
              <w:jc w:val="center"/>
              <w:rPr>
                <w:ins w:id="546" w:author="Chen, Delia (NSB - CN/Hangzhou)" w:date="2019-03-26T11:14:00Z"/>
                <w:rFonts w:ascii="Arial" w:eastAsia="宋体" w:hAnsi="Arial"/>
                <w:sz w:val="18"/>
              </w:rPr>
            </w:pPr>
          </w:p>
        </w:tc>
        <w:tc>
          <w:tcPr>
            <w:tcW w:w="1595" w:type="pct"/>
            <w:shd w:val="clear" w:color="auto" w:fill="auto"/>
          </w:tcPr>
          <w:p w14:paraId="393DBCCF" w14:textId="77777777" w:rsidR="001E2CC0" w:rsidRPr="001A46B0" w:rsidRDefault="001E2CC0" w:rsidP="00F85753">
            <w:pPr>
              <w:keepNext/>
              <w:keepLines/>
              <w:spacing w:after="0"/>
              <w:jc w:val="center"/>
              <w:rPr>
                <w:ins w:id="547" w:author="Chen, Delia (NSB - CN/Hangzhou)" w:date="2019-03-26T11:14:00Z"/>
                <w:rFonts w:ascii="Arial" w:eastAsia="宋体" w:hAnsi="Arial"/>
                <w:sz w:val="18"/>
              </w:rPr>
            </w:pPr>
            <w:ins w:id="548" w:author="Chen, Delia (NSB - CN/Hangzhou)" w:date="2019-03-26T11:14:00Z">
              <w:r w:rsidRPr="001A46B0">
                <w:rPr>
                  <w:rFonts w:ascii="Arial" w:eastAsia="宋体" w:hAnsi="Arial"/>
                  <w:sz w:val="18"/>
                </w:rPr>
                <w:t>1</w:t>
              </w:r>
            </w:ins>
          </w:p>
        </w:tc>
      </w:tr>
      <w:tr w:rsidR="00C77DB5" w:rsidRPr="001A46B0" w14:paraId="17FBAC40" w14:textId="77777777" w:rsidTr="00F85753">
        <w:trPr>
          <w:trHeight w:val="164"/>
          <w:jc w:val="center"/>
          <w:ins w:id="549" w:author="Chen, Delia (NSB - CN/Hangzhou)" w:date="2019-04-01T17:04:00Z"/>
        </w:trPr>
        <w:tc>
          <w:tcPr>
            <w:tcW w:w="2728" w:type="pct"/>
            <w:gridSpan w:val="2"/>
            <w:shd w:val="clear" w:color="auto" w:fill="auto"/>
          </w:tcPr>
          <w:p w14:paraId="37C77F7B" w14:textId="400BFB56" w:rsidR="00C77DB5" w:rsidRPr="001A46B0" w:rsidRDefault="00C77DB5" w:rsidP="00C77DB5">
            <w:pPr>
              <w:keepNext/>
              <w:keepLines/>
              <w:spacing w:after="0"/>
              <w:rPr>
                <w:ins w:id="550" w:author="Chen, Delia (NSB - CN/Hangzhou)" w:date="2019-04-01T17:04:00Z"/>
                <w:rFonts w:ascii="Arial" w:eastAsia="宋体" w:hAnsi="Arial"/>
                <w:sz w:val="18"/>
              </w:rPr>
            </w:pPr>
            <w:ins w:id="551" w:author="Chen, Delia (NSB - CN/Hangzhou)" w:date="2019-04-01T17:08:00Z">
              <w:r w:rsidRPr="00565AE7">
                <w:rPr>
                  <w:rFonts w:ascii="Arial" w:eastAsiaTheme="minorEastAsia" w:hAnsi="Arial"/>
                  <w:noProof/>
                  <w:sz w:val="18"/>
                </w:rPr>
                <w:t xml:space="preserve">NZP CSI-RS configuration </w:t>
              </w:r>
            </w:ins>
          </w:p>
        </w:tc>
        <w:tc>
          <w:tcPr>
            <w:tcW w:w="677" w:type="pct"/>
            <w:shd w:val="clear" w:color="auto" w:fill="auto"/>
          </w:tcPr>
          <w:p w14:paraId="7B7256A6" w14:textId="77777777" w:rsidR="00C77DB5" w:rsidRPr="001A46B0" w:rsidRDefault="00C77DB5" w:rsidP="00C77DB5">
            <w:pPr>
              <w:keepNext/>
              <w:keepLines/>
              <w:spacing w:after="0"/>
              <w:jc w:val="center"/>
              <w:rPr>
                <w:ins w:id="552" w:author="Chen, Delia (NSB - CN/Hangzhou)" w:date="2019-04-01T17:04:00Z"/>
                <w:rFonts w:ascii="Arial" w:eastAsia="宋体" w:hAnsi="Arial"/>
                <w:sz w:val="18"/>
              </w:rPr>
            </w:pPr>
          </w:p>
        </w:tc>
        <w:tc>
          <w:tcPr>
            <w:tcW w:w="1595" w:type="pct"/>
            <w:shd w:val="clear" w:color="auto" w:fill="auto"/>
          </w:tcPr>
          <w:p w14:paraId="6C732267" w14:textId="540C7851" w:rsidR="00C77DB5" w:rsidRPr="001A46B0" w:rsidRDefault="00C77DB5" w:rsidP="00C77DB5">
            <w:pPr>
              <w:keepNext/>
              <w:keepLines/>
              <w:spacing w:after="0"/>
              <w:jc w:val="center"/>
              <w:rPr>
                <w:ins w:id="553" w:author="Chen, Delia (NSB - CN/Hangzhou)" w:date="2019-04-01T17:04:00Z"/>
                <w:rFonts w:ascii="Arial" w:eastAsia="宋体" w:hAnsi="Arial"/>
                <w:sz w:val="18"/>
              </w:rPr>
            </w:pPr>
            <w:ins w:id="554" w:author="Chen, Delia (NSB - CN/Hangzhou)" w:date="2019-04-01T17:08:00Z">
              <w:r w:rsidRPr="00565AE7">
                <w:rPr>
                  <w:rFonts w:ascii="Arial" w:eastAsiaTheme="minorEastAsia" w:hAnsi="Arial"/>
                  <w:noProof/>
                  <w:sz w:val="18"/>
                </w:rPr>
                <w:t>[</w:t>
              </w:r>
              <w:r w:rsidRPr="00565AE7">
                <w:rPr>
                  <w:rFonts w:ascii="Arial" w:eastAsiaTheme="minorEastAsia" w:hAnsi="Arial"/>
                  <w:noProof/>
                  <w:sz w:val="18"/>
                  <w:lang w:val="fi-FI"/>
                </w:rPr>
                <w:t xml:space="preserve">ResourceId </w:t>
              </w:r>
              <w:r>
                <w:rPr>
                  <w:rFonts w:ascii="Arial" w:eastAsiaTheme="minorEastAsia" w:hAnsi="Arial"/>
                  <w:noProof/>
                  <w:sz w:val="18"/>
                  <w:lang w:val="fi-FI"/>
                </w:rPr>
                <w:t>0</w:t>
              </w:r>
              <w:r w:rsidRPr="00565AE7">
                <w:rPr>
                  <w:rFonts w:ascii="Arial" w:eastAsiaTheme="minorEastAsia" w:hAnsi="Arial"/>
                  <w:noProof/>
                  <w:sz w:val="18"/>
                </w:rPr>
                <w:t>]</w:t>
              </w:r>
            </w:ins>
          </w:p>
        </w:tc>
      </w:tr>
      <w:tr w:rsidR="00C77DB5" w:rsidRPr="001A46B0" w14:paraId="5663BEBF" w14:textId="77777777" w:rsidTr="00F85753">
        <w:trPr>
          <w:trHeight w:val="164"/>
          <w:jc w:val="center"/>
          <w:ins w:id="555" w:author="Chen, Delia (NSB - CN/Hangzhou)" w:date="2019-04-01T17:04:00Z"/>
        </w:trPr>
        <w:tc>
          <w:tcPr>
            <w:tcW w:w="2728" w:type="pct"/>
            <w:gridSpan w:val="2"/>
            <w:shd w:val="clear" w:color="auto" w:fill="auto"/>
          </w:tcPr>
          <w:p w14:paraId="4B656A10" w14:textId="2AB34460" w:rsidR="00C77DB5" w:rsidRPr="001A46B0" w:rsidRDefault="00C77DB5" w:rsidP="00C77DB5">
            <w:pPr>
              <w:keepNext/>
              <w:keepLines/>
              <w:spacing w:after="0"/>
              <w:rPr>
                <w:ins w:id="556" w:author="Chen, Delia (NSB - CN/Hangzhou)" w:date="2019-04-01T17:04:00Z"/>
                <w:rFonts w:ascii="Arial" w:eastAsia="宋体" w:hAnsi="Arial"/>
                <w:sz w:val="18"/>
              </w:rPr>
            </w:pPr>
            <w:ins w:id="557" w:author="Chen, Delia (NSB - CN/Hangzhou)" w:date="2019-04-01T17:08:00Z">
              <w:r w:rsidRPr="00565AE7">
                <w:rPr>
                  <w:rFonts w:ascii="Arial" w:eastAsiaTheme="minorEastAsia" w:hAnsi="Arial"/>
                  <w:noProof/>
                  <w:sz w:val="18"/>
                </w:rPr>
                <w:t xml:space="preserve">ZP CSI-RS configuation </w:t>
              </w:r>
            </w:ins>
          </w:p>
        </w:tc>
        <w:tc>
          <w:tcPr>
            <w:tcW w:w="677" w:type="pct"/>
            <w:shd w:val="clear" w:color="auto" w:fill="auto"/>
          </w:tcPr>
          <w:p w14:paraId="0CA2C540" w14:textId="77777777" w:rsidR="00C77DB5" w:rsidRPr="001A46B0" w:rsidRDefault="00C77DB5" w:rsidP="00C77DB5">
            <w:pPr>
              <w:keepNext/>
              <w:keepLines/>
              <w:spacing w:after="0"/>
              <w:jc w:val="center"/>
              <w:rPr>
                <w:ins w:id="558" w:author="Chen, Delia (NSB - CN/Hangzhou)" w:date="2019-04-01T17:04:00Z"/>
                <w:rFonts w:ascii="Arial" w:eastAsia="宋体" w:hAnsi="Arial"/>
                <w:sz w:val="18"/>
              </w:rPr>
            </w:pPr>
          </w:p>
        </w:tc>
        <w:tc>
          <w:tcPr>
            <w:tcW w:w="1595" w:type="pct"/>
            <w:shd w:val="clear" w:color="auto" w:fill="auto"/>
          </w:tcPr>
          <w:p w14:paraId="5B75EF21" w14:textId="3A52D0CC" w:rsidR="00C77DB5" w:rsidRPr="001A46B0" w:rsidRDefault="00C77DB5" w:rsidP="00C77DB5">
            <w:pPr>
              <w:keepNext/>
              <w:keepLines/>
              <w:spacing w:after="0"/>
              <w:jc w:val="center"/>
              <w:rPr>
                <w:ins w:id="559" w:author="Chen, Delia (NSB - CN/Hangzhou)" w:date="2019-04-01T17:04:00Z"/>
                <w:rFonts w:ascii="Arial" w:eastAsia="宋体" w:hAnsi="Arial"/>
                <w:sz w:val="18"/>
              </w:rPr>
            </w:pPr>
            <w:ins w:id="560" w:author="Chen, Delia (NSB - CN/Hangzhou)" w:date="2019-04-01T17:08:00Z">
              <w:r w:rsidRPr="00565AE7">
                <w:rPr>
                  <w:rFonts w:ascii="Arial" w:eastAsiaTheme="minorEastAsia" w:hAnsi="Arial"/>
                  <w:noProof/>
                  <w:sz w:val="18"/>
                </w:rPr>
                <w:t>TBD</w:t>
              </w:r>
            </w:ins>
          </w:p>
        </w:tc>
      </w:tr>
      <w:tr w:rsidR="00C77DB5" w:rsidRPr="001A46B0" w14:paraId="74356209" w14:textId="77777777" w:rsidTr="00F85753">
        <w:trPr>
          <w:trHeight w:val="164"/>
          <w:jc w:val="center"/>
          <w:ins w:id="561" w:author="Chen, Delia (NSB - CN/Hangzhou)" w:date="2019-04-01T17:04:00Z"/>
        </w:trPr>
        <w:tc>
          <w:tcPr>
            <w:tcW w:w="2728" w:type="pct"/>
            <w:gridSpan w:val="2"/>
            <w:shd w:val="clear" w:color="auto" w:fill="auto"/>
          </w:tcPr>
          <w:p w14:paraId="68B6A8F7" w14:textId="1620E53F" w:rsidR="00C77DB5" w:rsidRPr="001A46B0" w:rsidRDefault="00C77DB5" w:rsidP="00C77DB5">
            <w:pPr>
              <w:keepNext/>
              <w:keepLines/>
              <w:spacing w:after="0"/>
              <w:rPr>
                <w:ins w:id="562" w:author="Chen, Delia (NSB - CN/Hangzhou)" w:date="2019-04-01T17:04:00Z"/>
                <w:rFonts w:ascii="Arial" w:eastAsia="宋体" w:hAnsi="Arial"/>
                <w:sz w:val="18"/>
              </w:rPr>
            </w:pPr>
            <w:ins w:id="563" w:author="Chen, Delia (NSB - CN/Hangzhou)" w:date="2019-04-01T17:08:00Z">
              <w:r w:rsidRPr="00565AE7">
                <w:rPr>
                  <w:rFonts w:ascii="Arial" w:eastAsiaTheme="minorEastAsia" w:hAnsi="Arial"/>
                  <w:noProof/>
                  <w:sz w:val="18"/>
                </w:rPr>
                <w:t xml:space="preserve">CSI-IM configuration </w:t>
              </w:r>
            </w:ins>
          </w:p>
        </w:tc>
        <w:tc>
          <w:tcPr>
            <w:tcW w:w="677" w:type="pct"/>
            <w:shd w:val="clear" w:color="auto" w:fill="auto"/>
          </w:tcPr>
          <w:p w14:paraId="427D056A" w14:textId="77777777" w:rsidR="00C77DB5" w:rsidRPr="001A46B0" w:rsidRDefault="00C77DB5" w:rsidP="00C77DB5">
            <w:pPr>
              <w:keepNext/>
              <w:keepLines/>
              <w:spacing w:after="0"/>
              <w:jc w:val="center"/>
              <w:rPr>
                <w:ins w:id="564" w:author="Chen, Delia (NSB - CN/Hangzhou)" w:date="2019-04-01T17:04:00Z"/>
                <w:rFonts w:ascii="Arial" w:eastAsia="宋体" w:hAnsi="Arial"/>
                <w:sz w:val="18"/>
              </w:rPr>
            </w:pPr>
          </w:p>
        </w:tc>
        <w:tc>
          <w:tcPr>
            <w:tcW w:w="1595" w:type="pct"/>
            <w:shd w:val="clear" w:color="auto" w:fill="auto"/>
          </w:tcPr>
          <w:p w14:paraId="51458CBF" w14:textId="07077224" w:rsidR="00C77DB5" w:rsidRPr="001A46B0" w:rsidRDefault="00C77DB5" w:rsidP="00C77DB5">
            <w:pPr>
              <w:keepNext/>
              <w:keepLines/>
              <w:spacing w:after="0"/>
              <w:jc w:val="center"/>
              <w:rPr>
                <w:ins w:id="565" w:author="Chen, Delia (NSB - CN/Hangzhou)" w:date="2019-04-01T17:04:00Z"/>
                <w:rFonts w:ascii="Arial" w:eastAsia="宋体" w:hAnsi="Arial"/>
                <w:sz w:val="18"/>
              </w:rPr>
            </w:pPr>
            <w:ins w:id="566" w:author="Chen, Delia (NSB - CN/Hangzhou)" w:date="2019-04-01T17:08:00Z">
              <w:r w:rsidRPr="00565AE7">
                <w:rPr>
                  <w:rFonts w:ascii="Arial" w:eastAsiaTheme="minorEastAsia" w:hAnsi="Arial"/>
                  <w:noProof/>
                  <w:sz w:val="18"/>
                </w:rPr>
                <w:t>TBD</w:t>
              </w:r>
            </w:ins>
          </w:p>
        </w:tc>
      </w:tr>
      <w:tr w:rsidR="00C77DB5" w:rsidRPr="001A46B0" w14:paraId="18C23FD0" w14:textId="77777777" w:rsidTr="00F85753">
        <w:trPr>
          <w:trHeight w:val="164"/>
          <w:jc w:val="center"/>
          <w:ins w:id="567" w:author="Chen, Delia (NSB - CN/Hangzhou)" w:date="2019-04-01T17:04:00Z"/>
        </w:trPr>
        <w:tc>
          <w:tcPr>
            <w:tcW w:w="2728" w:type="pct"/>
            <w:gridSpan w:val="2"/>
            <w:shd w:val="clear" w:color="auto" w:fill="auto"/>
          </w:tcPr>
          <w:p w14:paraId="051F7F0B" w14:textId="43B270CC" w:rsidR="00C77DB5" w:rsidRPr="001A46B0" w:rsidRDefault="00C77DB5" w:rsidP="00C77DB5">
            <w:pPr>
              <w:keepNext/>
              <w:keepLines/>
              <w:spacing w:after="0"/>
              <w:rPr>
                <w:ins w:id="568" w:author="Chen, Delia (NSB - CN/Hangzhou)" w:date="2019-04-01T17:04:00Z"/>
                <w:rFonts w:ascii="Arial" w:eastAsia="宋体" w:hAnsi="Arial"/>
                <w:sz w:val="18"/>
              </w:rPr>
            </w:pPr>
            <w:ins w:id="569" w:author="Chen, Delia (NSB - CN/Hangzhou)" w:date="2019-04-01T17:08:00Z">
              <w:r w:rsidRPr="00565AE7">
                <w:rPr>
                  <w:rFonts w:ascii="Arial" w:eastAsiaTheme="minorEastAsia" w:hAnsi="Arial"/>
                  <w:noProof/>
                  <w:sz w:val="18"/>
                </w:rPr>
                <w:t>Periodic CSI reporting</w:t>
              </w:r>
            </w:ins>
          </w:p>
        </w:tc>
        <w:tc>
          <w:tcPr>
            <w:tcW w:w="677" w:type="pct"/>
            <w:shd w:val="clear" w:color="auto" w:fill="auto"/>
          </w:tcPr>
          <w:p w14:paraId="245974FB" w14:textId="77777777" w:rsidR="00C77DB5" w:rsidRPr="001A46B0" w:rsidRDefault="00C77DB5" w:rsidP="00C77DB5">
            <w:pPr>
              <w:keepNext/>
              <w:keepLines/>
              <w:spacing w:after="0"/>
              <w:jc w:val="center"/>
              <w:rPr>
                <w:ins w:id="570" w:author="Chen, Delia (NSB - CN/Hangzhou)" w:date="2019-04-01T17:04:00Z"/>
                <w:rFonts w:ascii="Arial" w:eastAsia="宋体" w:hAnsi="Arial"/>
                <w:sz w:val="18"/>
              </w:rPr>
            </w:pPr>
          </w:p>
        </w:tc>
        <w:tc>
          <w:tcPr>
            <w:tcW w:w="1595" w:type="pct"/>
            <w:shd w:val="clear" w:color="auto" w:fill="auto"/>
          </w:tcPr>
          <w:p w14:paraId="16E98C90" w14:textId="2F9E11E9" w:rsidR="00C77DB5" w:rsidRPr="001A46B0" w:rsidRDefault="00C77DB5" w:rsidP="00C77DB5">
            <w:pPr>
              <w:keepNext/>
              <w:keepLines/>
              <w:spacing w:after="0"/>
              <w:jc w:val="center"/>
              <w:rPr>
                <w:ins w:id="571" w:author="Chen, Delia (NSB - CN/Hangzhou)" w:date="2019-04-01T17:04:00Z"/>
                <w:rFonts w:ascii="Arial" w:eastAsia="宋体" w:hAnsi="Arial"/>
                <w:sz w:val="18"/>
              </w:rPr>
            </w:pPr>
            <w:ins w:id="572" w:author="Chen, Delia (NSB - CN/Hangzhou)" w:date="2019-04-01T17:08:00Z">
              <w:r w:rsidRPr="00565AE7">
                <w:rPr>
                  <w:rFonts w:ascii="Arial" w:eastAsiaTheme="minorEastAsia" w:hAnsi="Arial"/>
                  <w:noProof/>
                  <w:sz w:val="18"/>
                </w:rPr>
                <w:t>PUCCH</w:t>
              </w:r>
            </w:ins>
          </w:p>
        </w:tc>
      </w:tr>
      <w:tr w:rsidR="00C77DB5" w:rsidRPr="001A46B0" w14:paraId="7FA9B336" w14:textId="77777777" w:rsidTr="00F85753">
        <w:trPr>
          <w:trHeight w:val="50"/>
          <w:jc w:val="center"/>
          <w:ins w:id="573" w:author="Chen, Delia (NSB - CN/Hangzhou)" w:date="2019-03-26T11:14:00Z"/>
        </w:trPr>
        <w:tc>
          <w:tcPr>
            <w:tcW w:w="1072" w:type="pct"/>
            <w:shd w:val="clear" w:color="auto" w:fill="auto"/>
          </w:tcPr>
          <w:p w14:paraId="480EFCC7" w14:textId="35AA9573" w:rsidR="00C77DB5" w:rsidRPr="00DB77F3" w:rsidRDefault="00C77DB5" w:rsidP="00C77DB5">
            <w:pPr>
              <w:keepNext/>
              <w:keepLines/>
              <w:spacing w:after="0"/>
              <w:rPr>
                <w:ins w:id="574" w:author="Chen, Delia (NSB - CN/Hangzhou)" w:date="2019-03-26T11:14:00Z"/>
                <w:rFonts w:ascii="Arial" w:eastAsia="宋体" w:hAnsi="Arial"/>
                <w:sz w:val="18"/>
              </w:rPr>
            </w:pPr>
            <w:ins w:id="575" w:author="Chen, Delia (NSB - CN/Hangzhou)" w:date="2019-04-01T17:08:00Z">
              <w:r w:rsidRPr="00C77DB5">
                <w:rPr>
                  <w:rFonts w:ascii="Arial" w:eastAsia="宋体" w:hAnsi="Arial"/>
                  <w:sz w:val="18"/>
                </w:rPr>
                <w:t>CSI reporting periodicity</w:t>
              </w:r>
            </w:ins>
          </w:p>
        </w:tc>
        <w:tc>
          <w:tcPr>
            <w:tcW w:w="1656" w:type="pct"/>
            <w:shd w:val="clear" w:color="auto" w:fill="auto"/>
          </w:tcPr>
          <w:p w14:paraId="02042F38" w14:textId="77777777" w:rsidR="00C77DB5" w:rsidRPr="00DB77F3" w:rsidRDefault="00C77DB5" w:rsidP="00C77DB5">
            <w:pPr>
              <w:keepNext/>
              <w:keepLines/>
              <w:spacing w:after="0"/>
              <w:rPr>
                <w:ins w:id="576" w:author="Chen, Delia (NSB - CN/Hangzhou)" w:date="2019-03-26T11:14:00Z"/>
                <w:rFonts w:ascii="Arial" w:eastAsia="宋体" w:hAnsi="Arial"/>
                <w:sz w:val="18"/>
              </w:rPr>
            </w:pPr>
            <w:ins w:id="577" w:author="Chen, Delia (NSB - CN/Hangzhou)" w:date="2019-03-26T11:14:00Z">
              <w:r w:rsidRPr="00DB77F3">
                <w:rPr>
                  <w:rFonts w:ascii="Arial" w:eastAsia="宋体" w:hAnsi="Arial"/>
                  <w:sz w:val="18"/>
                </w:rPr>
                <w:t>Config 1</w:t>
              </w:r>
            </w:ins>
          </w:p>
        </w:tc>
        <w:tc>
          <w:tcPr>
            <w:tcW w:w="677" w:type="pct"/>
            <w:shd w:val="clear" w:color="auto" w:fill="auto"/>
          </w:tcPr>
          <w:p w14:paraId="75943169" w14:textId="1198C2A9" w:rsidR="00C77DB5" w:rsidRPr="00DB77F3" w:rsidRDefault="00C77DB5" w:rsidP="00C77DB5">
            <w:pPr>
              <w:keepNext/>
              <w:keepLines/>
              <w:spacing w:after="0"/>
              <w:jc w:val="center"/>
              <w:rPr>
                <w:ins w:id="578" w:author="Chen, Delia (NSB - CN/Hangzhou)" w:date="2019-03-26T11:14:00Z"/>
                <w:rFonts w:ascii="Arial" w:eastAsia="宋体" w:hAnsi="Arial"/>
                <w:sz w:val="18"/>
              </w:rPr>
            </w:pPr>
            <w:ins w:id="579" w:author="Chen, Delia (NSB - CN/Hangzhou)" w:date="2019-04-01T17:08:00Z">
              <w:r>
                <w:rPr>
                  <w:rFonts w:ascii="Arial" w:eastAsia="宋体" w:hAnsi="Arial"/>
                  <w:sz w:val="18"/>
                </w:rPr>
                <w:t>slot</w:t>
              </w:r>
            </w:ins>
          </w:p>
        </w:tc>
        <w:tc>
          <w:tcPr>
            <w:tcW w:w="1595" w:type="pct"/>
            <w:shd w:val="clear" w:color="auto" w:fill="auto"/>
          </w:tcPr>
          <w:p w14:paraId="51388095" w14:textId="7A3BC74F" w:rsidR="00C77DB5" w:rsidRPr="00DB77F3" w:rsidRDefault="00C77DB5" w:rsidP="00C77DB5">
            <w:pPr>
              <w:keepNext/>
              <w:keepLines/>
              <w:spacing w:after="0"/>
              <w:jc w:val="center"/>
              <w:rPr>
                <w:ins w:id="580" w:author="Chen, Delia (NSB - CN/Hangzhou)" w:date="2019-03-26T11:14:00Z"/>
                <w:rFonts w:ascii="Arial" w:eastAsia="宋体" w:hAnsi="Arial"/>
                <w:sz w:val="18"/>
              </w:rPr>
            </w:pPr>
            <w:ins w:id="581" w:author="Chen, Delia (NSB - CN/Hangzhou)" w:date="2019-03-26T11:14:00Z">
              <w:r w:rsidRPr="00DB77F3">
                <w:rPr>
                  <w:rFonts w:ascii="Arial" w:eastAsia="宋体" w:hAnsi="Arial"/>
                  <w:sz w:val="18"/>
                </w:rPr>
                <w:t>[</w:t>
              </w:r>
            </w:ins>
            <w:ins w:id="582" w:author="Chen, Delia (NSB - CN/Hangzhou)" w:date="2019-04-01T17:09:00Z">
              <w:r>
                <w:rPr>
                  <w:rFonts w:ascii="Arial" w:eastAsia="宋体" w:hAnsi="Arial"/>
                  <w:sz w:val="18"/>
                </w:rPr>
                <w:t>10</w:t>
              </w:r>
            </w:ins>
            <w:ins w:id="583" w:author="Chen, Delia (NSB - CN/Hangzhou)" w:date="2019-03-26T11:14:00Z">
              <w:r w:rsidRPr="00DB77F3">
                <w:rPr>
                  <w:rFonts w:ascii="Arial" w:eastAsia="宋体" w:hAnsi="Arial"/>
                  <w:sz w:val="18"/>
                </w:rPr>
                <w:t>]</w:t>
              </w:r>
            </w:ins>
          </w:p>
        </w:tc>
      </w:tr>
      <w:tr w:rsidR="00C77DB5" w:rsidRPr="001A46B0" w14:paraId="69D501FE" w14:textId="77777777" w:rsidTr="00F85753">
        <w:trPr>
          <w:trHeight w:val="164"/>
          <w:jc w:val="center"/>
          <w:ins w:id="584" w:author="Chen, Delia (NSB - CN/Hangzhou)" w:date="2019-03-26T11:14:00Z"/>
        </w:trPr>
        <w:tc>
          <w:tcPr>
            <w:tcW w:w="2728" w:type="pct"/>
            <w:gridSpan w:val="2"/>
            <w:shd w:val="clear" w:color="auto" w:fill="auto"/>
          </w:tcPr>
          <w:p w14:paraId="2C4D0BB7" w14:textId="77777777" w:rsidR="00C77DB5" w:rsidRPr="001A46B0" w:rsidRDefault="00C77DB5" w:rsidP="00C77DB5">
            <w:pPr>
              <w:keepNext/>
              <w:keepLines/>
              <w:spacing w:after="0"/>
              <w:rPr>
                <w:ins w:id="585" w:author="Chen, Delia (NSB - CN/Hangzhou)" w:date="2019-03-26T11:14:00Z"/>
                <w:rFonts w:ascii="Arial" w:eastAsia="宋体" w:hAnsi="Arial"/>
                <w:sz w:val="18"/>
              </w:rPr>
            </w:pPr>
            <w:ins w:id="586" w:author="Chen, Delia (NSB - CN/Hangzhou)" w:date="2019-03-26T11:14:00Z">
              <w:r w:rsidRPr="001A46B0">
                <w:rPr>
                  <w:rFonts w:ascii="Arial" w:eastAsia="宋体" w:hAnsi="Arial"/>
                  <w:sz w:val="18"/>
                </w:rPr>
                <w:t>T1</w:t>
              </w:r>
            </w:ins>
          </w:p>
        </w:tc>
        <w:tc>
          <w:tcPr>
            <w:tcW w:w="677" w:type="pct"/>
            <w:shd w:val="clear" w:color="auto" w:fill="auto"/>
          </w:tcPr>
          <w:p w14:paraId="22C730F1" w14:textId="77777777" w:rsidR="00C77DB5" w:rsidRPr="001A46B0" w:rsidRDefault="00C77DB5" w:rsidP="00C77DB5">
            <w:pPr>
              <w:keepNext/>
              <w:keepLines/>
              <w:spacing w:after="0"/>
              <w:jc w:val="center"/>
              <w:rPr>
                <w:ins w:id="587" w:author="Chen, Delia (NSB - CN/Hangzhou)" w:date="2019-03-26T11:14:00Z"/>
                <w:rFonts w:ascii="Arial" w:eastAsia="宋体" w:hAnsi="Arial"/>
                <w:sz w:val="18"/>
              </w:rPr>
            </w:pPr>
            <w:ins w:id="588" w:author="Chen, Delia (NSB - CN/Hangzhou)" w:date="2019-03-26T11:14:00Z">
              <w:r w:rsidRPr="001A46B0">
                <w:rPr>
                  <w:rFonts w:ascii="Arial" w:eastAsia="宋体" w:hAnsi="Arial"/>
                  <w:sz w:val="18"/>
                </w:rPr>
                <w:t>s</w:t>
              </w:r>
            </w:ins>
          </w:p>
        </w:tc>
        <w:tc>
          <w:tcPr>
            <w:tcW w:w="1595" w:type="pct"/>
            <w:shd w:val="clear" w:color="auto" w:fill="auto"/>
          </w:tcPr>
          <w:p w14:paraId="4EAD4FA3" w14:textId="77777777" w:rsidR="00C77DB5" w:rsidRPr="001A46B0" w:rsidRDefault="00C77DB5" w:rsidP="00C77DB5">
            <w:pPr>
              <w:keepNext/>
              <w:keepLines/>
              <w:spacing w:after="0"/>
              <w:jc w:val="center"/>
              <w:rPr>
                <w:ins w:id="589" w:author="Chen, Delia (NSB - CN/Hangzhou)" w:date="2019-03-26T11:14:00Z"/>
                <w:rFonts w:ascii="Arial" w:eastAsia="宋体" w:hAnsi="Arial"/>
                <w:sz w:val="18"/>
              </w:rPr>
            </w:pPr>
            <w:ins w:id="590" w:author="Chen, Delia (NSB - CN/Hangzhou)" w:date="2019-03-26T11:14:00Z">
              <w:r w:rsidRPr="001A46B0">
                <w:rPr>
                  <w:rFonts w:ascii="Arial" w:eastAsia="宋体" w:hAnsi="Arial"/>
                  <w:sz w:val="18"/>
                </w:rPr>
                <w:t>1</w:t>
              </w:r>
            </w:ins>
          </w:p>
        </w:tc>
      </w:tr>
      <w:tr w:rsidR="00C77DB5" w:rsidRPr="001A46B0" w14:paraId="0F29433F" w14:textId="77777777" w:rsidTr="00F85753">
        <w:trPr>
          <w:trHeight w:val="176"/>
          <w:jc w:val="center"/>
          <w:ins w:id="591" w:author="Chen, Delia (NSB - CN/Hangzhou)" w:date="2019-03-26T11:14:00Z"/>
        </w:trPr>
        <w:tc>
          <w:tcPr>
            <w:tcW w:w="2728" w:type="pct"/>
            <w:gridSpan w:val="2"/>
            <w:shd w:val="clear" w:color="auto" w:fill="auto"/>
          </w:tcPr>
          <w:p w14:paraId="2BBA6F0D" w14:textId="77777777" w:rsidR="00C77DB5" w:rsidRPr="001A46B0" w:rsidRDefault="00C77DB5" w:rsidP="00C77DB5">
            <w:pPr>
              <w:keepNext/>
              <w:keepLines/>
              <w:spacing w:after="0"/>
              <w:rPr>
                <w:ins w:id="592" w:author="Chen, Delia (NSB - CN/Hangzhou)" w:date="2019-03-26T11:14:00Z"/>
                <w:rFonts w:ascii="Arial" w:eastAsia="宋体" w:hAnsi="Arial"/>
                <w:sz w:val="18"/>
              </w:rPr>
            </w:pPr>
            <w:ins w:id="593" w:author="Chen, Delia (NSB - CN/Hangzhou)" w:date="2019-03-26T11:14:00Z">
              <w:r w:rsidRPr="001A46B0">
                <w:rPr>
                  <w:rFonts w:ascii="Arial" w:eastAsia="宋体" w:hAnsi="Arial"/>
                  <w:sz w:val="18"/>
                </w:rPr>
                <w:t>T2</w:t>
              </w:r>
            </w:ins>
          </w:p>
        </w:tc>
        <w:tc>
          <w:tcPr>
            <w:tcW w:w="677" w:type="pct"/>
            <w:shd w:val="clear" w:color="auto" w:fill="auto"/>
          </w:tcPr>
          <w:p w14:paraId="2A431047" w14:textId="77777777" w:rsidR="00C77DB5" w:rsidRPr="001A46B0" w:rsidRDefault="00C77DB5" w:rsidP="00C77DB5">
            <w:pPr>
              <w:keepNext/>
              <w:keepLines/>
              <w:spacing w:after="0"/>
              <w:jc w:val="center"/>
              <w:rPr>
                <w:ins w:id="594" w:author="Chen, Delia (NSB - CN/Hangzhou)" w:date="2019-03-26T11:14:00Z"/>
                <w:rFonts w:ascii="Arial" w:eastAsia="宋体" w:hAnsi="Arial"/>
                <w:sz w:val="18"/>
              </w:rPr>
            </w:pPr>
            <w:ins w:id="595" w:author="Chen, Delia (NSB - CN/Hangzhou)" w:date="2019-03-26T11:14:00Z">
              <w:r w:rsidRPr="001A46B0">
                <w:rPr>
                  <w:rFonts w:ascii="Arial" w:eastAsia="宋体" w:hAnsi="Arial"/>
                  <w:sz w:val="18"/>
                </w:rPr>
                <w:t>s</w:t>
              </w:r>
            </w:ins>
          </w:p>
        </w:tc>
        <w:tc>
          <w:tcPr>
            <w:tcW w:w="1595" w:type="pct"/>
            <w:shd w:val="clear" w:color="auto" w:fill="auto"/>
          </w:tcPr>
          <w:p w14:paraId="69D4435D" w14:textId="77777777" w:rsidR="00C77DB5" w:rsidRPr="001A46B0" w:rsidRDefault="00C77DB5" w:rsidP="00C77DB5">
            <w:pPr>
              <w:keepNext/>
              <w:keepLines/>
              <w:spacing w:after="0"/>
              <w:jc w:val="center"/>
              <w:rPr>
                <w:ins w:id="596" w:author="Chen, Delia (NSB - CN/Hangzhou)" w:date="2019-03-26T11:14:00Z"/>
                <w:rFonts w:ascii="Arial" w:eastAsia="宋体" w:hAnsi="Arial"/>
                <w:sz w:val="18"/>
              </w:rPr>
            </w:pPr>
            <w:ins w:id="597" w:author="Chen, Delia (NSB - CN/Hangzhou)" w:date="2019-03-26T11:14:00Z">
              <w:r w:rsidRPr="001A46B0">
                <w:rPr>
                  <w:rFonts w:ascii="Arial" w:eastAsia="宋体" w:hAnsi="Arial"/>
                  <w:sz w:val="18"/>
                </w:rPr>
                <w:t>0.4</w:t>
              </w:r>
            </w:ins>
          </w:p>
        </w:tc>
      </w:tr>
      <w:tr w:rsidR="00C77DB5" w:rsidRPr="001A46B0" w14:paraId="674CFDCC" w14:textId="77777777" w:rsidTr="00F85753">
        <w:trPr>
          <w:trHeight w:val="164"/>
          <w:jc w:val="center"/>
          <w:ins w:id="598" w:author="Chen, Delia (NSB - CN/Hangzhou)" w:date="2019-03-26T11:14:00Z"/>
        </w:trPr>
        <w:tc>
          <w:tcPr>
            <w:tcW w:w="2728" w:type="pct"/>
            <w:gridSpan w:val="2"/>
            <w:shd w:val="clear" w:color="auto" w:fill="auto"/>
          </w:tcPr>
          <w:p w14:paraId="3D05700C" w14:textId="77777777" w:rsidR="00C77DB5" w:rsidRPr="001A46B0" w:rsidRDefault="00C77DB5" w:rsidP="00C77DB5">
            <w:pPr>
              <w:keepNext/>
              <w:keepLines/>
              <w:spacing w:after="0"/>
              <w:rPr>
                <w:ins w:id="599" w:author="Chen, Delia (NSB - CN/Hangzhou)" w:date="2019-03-26T11:14:00Z"/>
                <w:rFonts w:ascii="Arial" w:eastAsia="宋体" w:hAnsi="Arial"/>
                <w:sz w:val="18"/>
              </w:rPr>
            </w:pPr>
            <w:ins w:id="600" w:author="Chen, Delia (NSB - CN/Hangzhou)" w:date="2019-03-26T11:14:00Z">
              <w:r w:rsidRPr="001A46B0">
                <w:rPr>
                  <w:rFonts w:ascii="Arial" w:eastAsia="宋体" w:hAnsi="Arial"/>
                  <w:sz w:val="18"/>
                </w:rPr>
                <w:t>T3</w:t>
              </w:r>
            </w:ins>
          </w:p>
        </w:tc>
        <w:tc>
          <w:tcPr>
            <w:tcW w:w="677" w:type="pct"/>
            <w:shd w:val="clear" w:color="auto" w:fill="auto"/>
          </w:tcPr>
          <w:p w14:paraId="14A863FD" w14:textId="77777777" w:rsidR="00C77DB5" w:rsidRPr="001A46B0" w:rsidRDefault="00C77DB5" w:rsidP="00C77DB5">
            <w:pPr>
              <w:keepNext/>
              <w:keepLines/>
              <w:spacing w:after="0"/>
              <w:jc w:val="center"/>
              <w:rPr>
                <w:ins w:id="601" w:author="Chen, Delia (NSB - CN/Hangzhou)" w:date="2019-03-26T11:14:00Z"/>
                <w:rFonts w:ascii="Arial" w:eastAsia="宋体" w:hAnsi="Arial"/>
                <w:sz w:val="18"/>
              </w:rPr>
            </w:pPr>
            <w:ins w:id="602" w:author="Chen, Delia (NSB - CN/Hangzhou)" w:date="2019-03-26T11:14:00Z">
              <w:r w:rsidRPr="001A46B0">
                <w:rPr>
                  <w:rFonts w:ascii="Arial" w:eastAsia="宋体" w:hAnsi="Arial"/>
                  <w:sz w:val="18"/>
                </w:rPr>
                <w:t>s</w:t>
              </w:r>
            </w:ins>
          </w:p>
        </w:tc>
        <w:tc>
          <w:tcPr>
            <w:tcW w:w="1595" w:type="pct"/>
            <w:shd w:val="clear" w:color="auto" w:fill="auto"/>
          </w:tcPr>
          <w:p w14:paraId="1B109C68" w14:textId="77777777" w:rsidR="00C77DB5" w:rsidRPr="001A46B0" w:rsidRDefault="00C77DB5" w:rsidP="00C77DB5">
            <w:pPr>
              <w:keepNext/>
              <w:keepLines/>
              <w:spacing w:after="0"/>
              <w:jc w:val="center"/>
              <w:rPr>
                <w:ins w:id="603" w:author="Chen, Delia (NSB - CN/Hangzhou)" w:date="2019-03-26T11:14:00Z"/>
                <w:rFonts w:ascii="Arial" w:eastAsia="宋体" w:hAnsi="Arial"/>
                <w:sz w:val="18"/>
              </w:rPr>
            </w:pPr>
            <w:ins w:id="604" w:author="Chen, Delia (NSB - CN/Hangzhou)" w:date="2019-03-26T11:14:00Z">
              <w:r w:rsidRPr="001A46B0">
                <w:rPr>
                  <w:rFonts w:ascii="Arial" w:eastAsia="宋体" w:hAnsi="Arial"/>
                  <w:sz w:val="18"/>
                </w:rPr>
                <w:t>[0.6]</w:t>
              </w:r>
            </w:ins>
          </w:p>
        </w:tc>
      </w:tr>
      <w:tr w:rsidR="00C77DB5" w:rsidRPr="001A46B0" w14:paraId="59B5FFA5" w14:textId="77777777" w:rsidTr="00F85753">
        <w:trPr>
          <w:trHeight w:val="164"/>
          <w:jc w:val="center"/>
          <w:ins w:id="605" w:author="Chen, Delia (NSB - CN/Hangzhou)" w:date="2019-03-26T11:14:00Z"/>
        </w:trPr>
        <w:tc>
          <w:tcPr>
            <w:tcW w:w="2728" w:type="pct"/>
            <w:gridSpan w:val="2"/>
            <w:shd w:val="clear" w:color="auto" w:fill="auto"/>
          </w:tcPr>
          <w:p w14:paraId="0FB167E9" w14:textId="77777777" w:rsidR="00C77DB5" w:rsidRPr="001A46B0" w:rsidRDefault="00C77DB5" w:rsidP="00C77DB5">
            <w:pPr>
              <w:keepNext/>
              <w:keepLines/>
              <w:spacing w:after="0"/>
              <w:rPr>
                <w:ins w:id="606" w:author="Chen, Delia (NSB - CN/Hangzhou)" w:date="2019-03-26T11:14:00Z"/>
                <w:rFonts w:ascii="Arial" w:eastAsia="宋体" w:hAnsi="Arial"/>
                <w:sz w:val="18"/>
              </w:rPr>
            </w:pPr>
            <w:ins w:id="607" w:author="Chen, Delia (NSB - CN/Hangzhou)" w:date="2019-03-26T11:14:00Z">
              <w:r w:rsidRPr="001A46B0">
                <w:rPr>
                  <w:rFonts w:ascii="Arial" w:eastAsia="宋体" w:hAnsi="Arial"/>
                  <w:sz w:val="18"/>
                </w:rPr>
                <w:t>D1</w:t>
              </w:r>
            </w:ins>
          </w:p>
        </w:tc>
        <w:tc>
          <w:tcPr>
            <w:tcW w:w="677" w:type="pct"/>
            <w:shd w:val="clear" w:color="auto" w:fill="auto"/>
          </w:tcPr>
          <w:p w14:paraId="23EBFF3B" w14:textId="77777777" w:rsidR="00C77DB5" w:rsidRPr="001A46B0" w:rsidRDefault="00C77DB5" w:rsidP="00C77DB5">
            <w:pPr>
              <w:keepNext/>
              <w:keepLines/>
              <w:spacing w:after="0"/>
              <w:jc w:val="center"/>
              <w:rPr>
                <w:ins w:id="608" w:author="Chen, Delia (NSB - CN/Hangzhou)" w:date="2019-03-26T11:14:00Z"/>
                <w:rFonts w:ascii="Arial" w:eastAsia="宋体" w:hAnsi="Arial"/>
                <w:sz w:val="18"/>
              </w:rPr>
            </w:pPr>
            <w:ins w:id="609" w:author="Chen, Delia (NSB - CN/Hangzhou)" w:date="2019-03-26T11:14:00Z">
              <w:r w:rsidRPr="001A46B0">
                <w:rPr>
                  <w:rFonts w:ascii="Arial" w:eastAsia="宋体" w:hAnsi="Arial"/>
                  <w:sz w:val="18"/>
                </w:rPr>
                <w:t>s</w:t>
              </w:r>
            </w:ins>
          </w:p>
        </w:tc>
        <w:tc>
          <w:tcPr>
            <w:tcW w:w="1595" w:type="pct"/>
            <w:shd w:val="clear" w:color="auto" w:fill="auto"/>
          </w:tcPr>
          <w:p w14:paraId="2FAB4D02" w14:textId="77777777" w:rsidR="00C77DB5" w:rsidRPr="001A46B0" w:rsidRDefault="00C77DB5" w:rsidP="00C77DB5">
            <w:pPr>
              <w:keepNext/>
              <w:keepLines/>
              <w:spacing w:after="0"/>
              <w:jc w:val="center"/>
              <w:rPr>
                <w:ins w:id="610" w:author="Chen, Delia (NSB - CN/Hangzhou)" w:date="2019-03-26T11:14:00Z"/>
                <w:rFonts w:ascii="Arial" w:eastAsia="宋体" w:hAnsi="Arial"/>
                <w:sz w:val="18"/>
              </w:rPr>
            </w:pPr>
            <w:ins w:id="611" w:author="Chen, Delia (NSB - CN/Hangzhou)" w:date="2019-03-26T11:14:00Z">
              <w:r w:rsidRPr="001A46B0">
                <w:rPr>
                  <w:rFonts w:ascii="Arial" w:eastAsia="宋体" w:hAnsi="Arial"/>
                  <w:sz w:val="18"/>
                </w:rPr>
                <w:t>[0.</w:t>
              </w:r>
              <w:r>
                <w:rPr>
                  <w:rFonts w:ascii="Arial" w:eastAsia="宋体" w:hAnsi="Arial"/>
                  <w:sz w:val="18"/>
                </w:rPr>
                <w:t>4</w:t>
              </w:r>
              <w:r w:rsidRPr="001A46B0">
                <w:rPr>
                  <w:rFonts w:ascii="Arial" w:eastAsia="宋体" w:hAnsi="Arial"/>
                  <w:sz w:val="18"/>
                </w:rPr>
                <w:t>4]</w:t>
              </w:r>
            </w:ins>
          </w:p>
        </w:tc>
      </w:tr>
      <w:tr w:rsidR="00C77DB5" w:rsidRPr="001A46B0" w14:paraId="1C242D4D" w14:textId="77777777" w:rsidTr="00F85753">
        <w:trPr>
          <w:trHeight w:val="50"/>
          <w:jc w:val="center"/>
          <w:ins w:id="612" w:author="Chen, Delia (NSB - CN/Hangzhou)" w:date="2019-03-26T11:14:00Z"/>
        </w:trPr>
        <w:tc>
          <w:tcPr>
            <w:tcW w:w="5000" w:type="pct"/>
            <w:gridSpan w:val="4"/>
          </w:tcPr>
          <w:p w14:paraId="361D4671" w14:textId="77777777" w:rsidR="00C77DB5" w:rsidRPr="001A46B0" w:rsidRDefault="00C77DB5" w:rsidP="00C77DB5">
            <w:pPr>
              <w:keepNext/>
              <w:keepLines/>
              <w:spacing w:after="0"/>
              <w:ind w:left="851" w:hanging="851"/>
              <w:rPr>
                <w:ins w:id="613" w:author="Chen, Delia (NSB - CN/Hangzhou)" w:date="2019-03-26T11:14:00Z"/>
                <w:rFonts w:ascii="Arial" w:eastAsia="宋体" w:hAnsi="Arial"/>
                <w:sz w:val="18"/>
              </w:rPr>
            </w:pPr>
            <w:ins w:id="614" w:author="Chen, Delia (NSB - CN/Hangzhou)" w:date="2019-03-26T11:14: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763A960" w14:textId="77777777" w:rsidR="00A941B0" w:rsidRPr="00BE18BD" w:rsidRDefault="00A941B0" w:rsidP="00BE18BD">
      <w:pPr>
        <w:rPr>
          <w:rFonts w:eastAsia="宋体"/>
        </w:rPr>
      </w:pPr>
    </w:p>
    <w:p w14:paraId="13A69449"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A.7.5.1.5.1-3: </w:t>
      </w:r>
      <w:r w:rsidRPr="00BE18BD">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1D6C28" w14:paraId="6B521AEF" w14:textId="3E9C4939" w:rsidTr="006633E6">
        <w:trPr>
          <w:cantSplit/>
          <w:trHeight w:val="169"/>
          <w:jc w:val="center"/>
          <w:del w:id="615" w:author="Chen, Delia (NSB - CN/Hangzhou)" w:date="2019-03-26T10:55:00Z"/>
        </w:trPr>
        <w:tc>
          <w:tcPr>
            <w:tcW w:w="1901" w:type="dxa"/>
            <w:gridSpan w:val="2"/>
            <w:vMerge w:val="restart"/>
            <w:tcBorders>
              <w:top w:val="single" w:sz="4" w:space="0" w:color="auto"/>
              <w:left w:val="single" w:sz="4" w:space="0" w:color="auto"/>
            </w:tcBorders>
          </w:tcPr>
          <w:p w14:paraId="789378DA" w14:textId="392C4587" w:rsidR="00BE18BD" w:rsidRPr="00BE18BD" w:rsidDel="001D6C28" w:rsidRDefault="00BE18BD" w:rsidP="00BE18BD">
            <w:pPr>
              <w:keepNext/>
              <w:keepLines/>
              <w:spacing w:after="0"/>
              <w:jc w:val="center"/>
              <w:rPr>
                <w:del w:id="616" w:author="Chen, Delia (NSB - CN/Hangzhou)" w:date="2019-03-26T10:55:00Z"/>
                <w:rFonts w:ascii="Arial" w:eastAsia="宋体" w:hAnsi="Arial"/>
                <w:b/>
                <w:sz w:val="18"/>
              </w:rPr>
            </w:pPr>
            <w:del w:id="617" w:author="Chen, Delia (NSB - CN/Hangzhou)" w:date="2019-03-26T10:55:00Z">
              <w:r w:rsidRPr="00BE18BD" w:rsidDel="001D6C28">
                <w:rPr>
                  <w:rFonts w:ascii="Arial" w:eastAsia="宋体" w:hAnsi="Arial"/>
                  <w:b/>
                  <w:sz w:val="18"/>
                </w:rPr>
                <w:delText>Parameter</w:delText>
              </w:r>
            </w:del>
          </w:p>
        </w:tc>
        <w:tc>
          <w:tcPr>
            <w:tcW w:w="646" w:type="dxa"/>
            <w:vMerge w:val="restart"/>
            <w:tcBorders>
              <w:top w:val="single" w:sz="4" w:space="0" w:color="auto"/>
            </w:tcBorders>
          </w:tcPr>
          <w:p w14:paraId="4C904D36" w14:textId="6D53FB78" w:rsidR="00BE18BD" w:rsidRPr="00BE18BD" w:rsidDel="001D6C28" w:rsidRDefault="00BE18BD" w:rsidP="00BE18BD">
            <w:pPr>
              <w:keepNext/>
              <w:keepLines/>
              <w:spacing w:after="0"/>
              <w:jc w:val="center"/>
              <w:rPr>
                <w:del w:id="618" w:author="Chen, Delia (NSB - CN/Hangzhou)" w:date="2019-03-26T10:55:00Z"/>
                <w:rFonts w:ascii="Arial" w:eastAsia="宋体" w:hAnsi="Arial"/>
                <w:b/>
                <w:sz w:val="18"/>
              </w:rPr>
            </w:pPr>
            <w:del w:id="619" w:author="Chen, Delia (NSB - CN/Hangzhou)" w:date="2019-03-26T10:55:00Z">
              <w:r w:rsidRPr="00BE18BD" w:rsidDel="001D6C28">
                <w:rPr>
                  <w:rFonts w:ascii="Arial" w:eastAsia="宋体" w:hAnsi="Arial"/>
                  <w:b/>
                  <w:sz w:val="18"/>
                </w:rPr>
                <w:delText>Unit</w:delText>
              </w:r>
            </w:del>
          </w:p>
        </w:tc>
        <w:tc>
          <w:tcPr>
            <w:tcW w:w="3597" w:type="dxa"/>
            <w:gridSpan w:val="3"/>
            <w:tcBorders>
              <w:top w:val="single" w:sz="4" w:space="0" w:color="auto"/>
            </w:tcBorders>
          </w:tcPr>
          <w:p w14:paraId="56EF00EF" w14:textId="288C4146" w:rsidR="00BE18BD" w:rsidRPr="00BE18BD" w:rsidDel="001D6C28" w:rsidRDefault="00BE18BD" w:rsidP="00BE18BD">
            <w:pPr>
              <w:keepNext/>
              <w:keepLines/>
              <w:spacing w:after="0"/>
              <w:jc w:val="center"/>
              <w:rPr>
                <w:del w:id="620" w:author="Chen, Delia (NSB - CN/Hangzhou)" w:date="2019-03-26T10:55:00Z"/>
                <w:rFonts w:ascii="Arial" w:eastAsia="宋体" w:hAnsi="Arial"/>
                <w:b/>
                <w:sz w:val="18"/>
              </w:rPr>
            </w:pPr>
            <w:del w:id="621" w:author="Chen, Delia (NSB - CN/Hangzhou)" w:date="2019-03-26T10:55:00Z">
              <w:r w:rsidRPr="00BE18BD" w:rsidDel="001D6C28">
                <w:rPr>
                  <w:rFonts w:ascii="Arial" w:eastAsia="宋体" w:hAnsi="Arial"/>
                  <w:b/>
                  <w:sz w:val="18"/>
                </w:rPr>
                <w:delText>Test 1</w:delText>
              </w:r>
            </w:del>
          </w:p>
        </w:tc>
        <w:tc>
          <w:tcPr>
            <w:tcW w:w="3598" w:type="dxa"/>
            <w:gridSpan w:val="3"/>
            <w:tcBorders>
              <w:top w:val="single" w:sz="4" w:space="0" w:color="auto"/>
            </w:tcBorders>
          </w:tcPr>
          <w:p w14:paraId="2A03B561" w14:textId="4A44707D" w:rsidR="00BE18BD" w:rsidRPr="00BE18BD" w:rsidDel="001D6C28" w:rsidRDefault="00BE18BD" w:rsidP="00BE18BD">
            <w:pPr>
              <w:keepNext/>
              <w:keepLines/>
              <w:spacing w:after="0"/>
              <w:jc w:val="center"/>
              <w:rPr>
                <w:del w:id="622" w:author="Chen, Delia (NSB - CN/Hangzhou)" w:date="2019-03-26T10:55:00Z"/>
                <w:rFonts w:ascii="Arial" w:eastAsia="宋体" w:hAnsi="Arial"/>
                <w:b/>
                <w:sz w:val="18"/>
              </w:rPr>
            </w:pPr>
            <w:del w:id="623" w:author="Chen, Delia (NSB - CN/Hangzhou)" w:date="2019-03-26T10:55:00Z">
              <w:r w:rsidRPr="00BE18BD" w:rsidDel="001D6C28">
                <w:rPr>
                  <w:rFonts w:ascii="Arial" w:eastAsia="宋体" w:hAnsi="Arial"/>
                  <w:b/>
                  <w:sz w:val="18"/>
                </w:rPr>
                <w:delText>Test 2</w:delText>
              </w:r>
            </w:del>
          </w:p>
        </w:tc>
      </w:tr>
      <w:tr w:rsidR="00BE18BD" w:rsidRPr="00BE18BD" w:rsidDel="001D6C28" w14:paraId="648EE654" w14:textId="17DC8D35" w:rsidTr="006633E6">
        <w:trPr>
          <w:cantSplit/>
          <w:trHeight w:val="191"/>
          <w:jc w:val="center"/>
          <w:del w:id="624" w:author="Chen, Delia (NSB - CN/Hangzhou)" w:date="2019-03-26T10:55:00Z"/>
        </w:trPr>
        <w:tc>
          <w:tcPr>
            <w:tcW w:w="1901" w:type="dxa"/>
            <w:gridSpan w:val="2"/>
            <w:vMerge/>
            <w:tcBorders>
              <w:left w:val="single" w:sz="4" w:space="0" w:color="auto"/>
              <w:bottom w:val="single" w:sz="4" w:space="0" w:color="auto"/>
            </w:tcBorders>
          </w:tcPr>
          <w:p w14:paraId="47E034B7" w14:textId="0CB1D312" w:rsidR="00BE18BD" w:rsidRPr="00BE18BD" w:rsidDel="001D6C28" w:rsidRDefault="00BE18BD" w:rsidP="00BE18BD">
            <w:pPr>
              <w:keepNext/>
              <w:keepLines/>
              <w:spacing w:after="0"/>
              <w:jc w:val="center"/>
              <w:rPr>
                <w:del w:id="625" w:author="Chen, Delia (NSB - CN/Hangzhou)" w:date="2019-03-26T10:55:00Z"/>
                <w:rFonts w:ascii="Arial" w:eastAsia="宋体" w:hAnsi="Arial"/>
                <w:b/>
                <w:sz w:val="18"/>
              </w:rPr>
            </w:pPr>
          </w:p>
        </w:tc>
        <w:tc>
          <w:tcPr>
            <w:tcW w:w="646" w:type="dxa"/>
            <w:vMerge/>
            <w:tcBorders>
              <w:bottom w:val="single" w:sz="4" w:space="0" w:color="auto"/>
            </w:tcBorders>
          </w:tcPr>
          <w:p w14:paraId="7F532DEA" w14:textId="1CFB1855" w:rsidR="00BE18BD" w:rsidRPr="00BE18BD" w:rsidDel="001D6C28" w:rsidRDefault="00BE18BD" w:rsidP="00BE18BD">
            <w:pPr>
              <w:keepNext/>
              <w:keepLines/>
              <w:spacing w:after="0"/>
              <w:jc w:val="center"/>
              <w:rPr>
                <w:del w:id="626" w:author="Chen, Delia (NSB - CN/Hangzhou)" w:date="2019-03-26T10:55:00Z"/>
                <w:rFonts w:ascii="Arial" w:eastAsia="宋体" w:hAnsi="Arial"/>
                <w:b/>
                <w:sz w:val="18"/>
              </w:rPr>
            </w:pPr>
          </w:p>
        </w:tc>
        <w:tc>
          <w:tcPr>
            <w:tcW w:w="1199" w:type="dxa"/>
            <w:tcBorders>
              <w:bottom w:val="single" w:sz="4" w:space="0" w:color="auto"/>
            </w:tcBorders>
          </w:tcPr>
          <w:p w14:paraId="35155741" w14:textId="45122E81" w:rsidR="00BE18BD" w:rsidRPr="00BE18BD" w:rsidDel="001D6C28" w:rsidRDefault="00BE18BD" w:rsidP="00BE18BD">
            <w:pPr>
              <w:keepNext/>
              <w:keepLines/>
              <w:spacing w:after="0"/>
              <w:jc w:val="center"/>
              <w:rPr>
                <w:del w:id="627" w:author="Chen, Delia (NSB - CN/Hangzhou)" w:date="2019-03-26T10:55:00Z"/>
                <w:rFonts w:ascii="Arial" w:eastAsia="宋体" w:hAnsi="Arial"/>
                <w:b/>
                <w:sz w:val="18"/>
              </w:rPr>
            </w:pPr>
            <w:del w:id="628" w:author="Chen, Delia (NSB - CN/Hangzhou)" w:date="2019-03-26T10:55:00Z">
              <w:r w:rsidRPr="00BE18BD" w:rsidDel="001D6C28">
                <w:rPr>
                  <w:rFonts w:ascii="Arial" w:eastAsia="宋体" w:hAnsi="Arial"/>
                  <w:b/>
                  <w:sz w:val="18"/>
                </w:rPr>
                <w:delText>T1</w:delText>
              </w:r>
            </w:del>
          </w:p>
        </w:tc>
        <w:tc>
          <w:tcPr>
            <w:tcW w:w="1199" w:type="dxa"/>
            <w:tcBorders>
              <w:bottom w:val="single" w:sz="4" w:space="0" w:color="auto"/>
            </w:tcBorders>
          </w:tcPr>
          <w:p w14:paraId="0EC12C29" w14:textId="36E593AF" w:rsidR="00BE18BD" w:rsidRPr="00BE18BD" w:rsidDel="001D6C28" w:rsidRDefault="00BE18BD" w:rsidP="00BE18BD">
            <w:pPr>
              <w:keepNext/>
              <w:keepLines/>
              <w:spacing w:after="0"/>
              <w:jc w:val="center"/>
              <w:rPr>
                <w:del w:id="629" w:author="Chen, Delia (NSB - CN/Hangzhou)" w:date="2019-03-26T10:55:00Z"/>
                <w:rFonts w:ascii="Arial" w:eastAsia="宋体" w:hAnsi="Arial"/>
                <w:b/>
                <w:sz w:val="18"/>
              </w:rPr>
            </w:pPr>
            <w:del w:id="630" w:author="Chen, Delia (NSB - CN/Hangzhou)" w:date="2019-03-26T10:55:00Z">
              <w:r w:rsidRPr="00BE18BD" w:rsidDel="001D6C28">
                <w:rPr>
                  <w:rFonts w:ascii="Arial" w:eastAsia="宋体" w:hAnsi="Arial"/>
                  <w:b/>
                  <w:sz w:val="18"/>
                </w:rPr>
                <w:delText>T2</w:delText>
              </w:r>
            </w:del>
          </w:p>
        </w:tc>
        <w:tc>
          <w:tcPr>
            <w:tcW w:w="1199" w:type="dxa"/>
            <w:tcBorders>
              <w:bottom w:val="single" w:sz="4" w:space="0" w:color="auto"/>
            </w:tcBorders>
          </w:tcPr>
          <w:p w14:paraId="23C7E8AE" w14:textId="073BE4F7" w:rsidR="00BE18BD" w:rsidRPr="00BE18BD" w:rsidDel="001D6C28" w:rsidRDefault="00BE18BD" w:rsidP="00BE18BD">
            <w:pPr>
              <w:keepNext/>
              <w:keepLines/>
              <w:spacing w:after="0"/>
              <w:jc w:val="center"/>
              <w:rPr>
                <w:del w:id="631" w:author="Chen, Delia (NSB - CN/Hangzhou)" w:date="2019-03-26T10:55:00Z"/>
                <w:rFonts w:ascii="Arial" w:eastAsia="宋体" w:hAnsi="Arial"/>
                <w:b/>
                <w:sz w:val="18"/>
              </w:rPr>
            </w:pPr>
            <w:del w:id="632" w:author="Chen, Delia (NSB - CN/Hangzhou)" w:date="2019-03-26T10:55:00Z">
              <w:r w:rsidRPr="00BE18BD" w:rsidDel="001D6C28">
                <w:rPr>
                  <w:rFonts w:ascii="Arial" w:eastAsia="宋体" w:hAnsi="Arial"/>
                  <w:b/>
                  <w:sz w:val="18"/>
                </w:rPr>
                <w:delText>T3</w:delText>
              </w:r>
            </w:del>
          </w:p>
        </w:tc>
        <w:tc>
          <w:tcPr>
            <w:tcW w:w="1199" w:type="dxa"/>
            <w:tcBorders>
              <w:bottom w:val="single" w:sz="4" w:space="0" w:color="auto"/>
            </w:tcBorders>
          </w:tcPr>
          <w:p w14:paraId="47360F23" w14:textId="5C18DF69" w:rsidR="00BE18BD" w:rsidRPr="00BE18BD" w:rsidDel="001D6C28" w:rsidRDefault="00BE18BD" w:rsidP="00BE18BD">
            <w:pPr>
              <w:keepNext/>
              <w:keepLines/>
              <w:spacing w:after="0"/>
              <w:jc w:val="center"/>
              <w:rPr>
                <w:del w:id="633" w:author="Chen, Delia (NSB - CN/Hangzhou)" w:date="2019-03-26T10:55:00Z"/>
                <w:rFonts w:ascii="Arial" w:eastAsia="宋体" w:hAnsi="Arial"/>
                <w:b/>
                <w:sz w:val="18"/>
              </w:rPr>
            </w:pPr>
            <w:del w:id="634" w:author="Chen, Delia (NSB - CN/Hangzhou)" w:date="2019-03-26T10:55:00Z">
              <w:r w:rsidRPr="00BE18BD" w:rsidDel="001D6C28">
                <w:rPr>
                  <w:rFonts w:ascii="Arial" w:eastAsia="宋体" w:hAnsi="Arial"/>
                  <w:b/>
                  <w:sz w:val="18"/>
                </w:rPr>
                <w:delText>T1</w:delText>
              </w:r>
            </w:del>
          </w:p>
        </w:tc>
        <w:tc>
          <w:tcPr>
            <w:tcW w:w="1199" w:type="dxa"/>
            <w:tcBorders>
              <w:bottom w:val="single" w:sz="4" w:space="0" w:color="auto"/>
            </w:tcBorders>
          </w:tcPr>
          <w:p w14:paraId="7FEF86D4" w14:textId="429FED68" w:rsidR="00BE18BD" w:rsidRPr="00BE18BD" w:rsidDel="001D6C28" w:rsidRDefault="00BE18BD" w:rsidP="00BE18BD">
            <w:pPr>
              <w:keepNext/>
              <w:keepLines/>
              <w:spacing w:after="0"/>
              <w:jc w:val="center"/>
              <w:rPr>
                <w:del w:id="635" w:author="Chen, Delia (NSB - CN/Hangzhou)" w:date="2019-03-26T10:55:00Z"/>
                <w:rFonts w:ascii="Arial" w:eastAsia="宋体" w:hAnsi="Arial"/>
                <w:b/>
                <w:sz w:val="18"/>
              </w:rPr>
            </w:pPr>
            <w:del w:id="636" w:author="Chen, Delia (NSB - CN/Hangzhou)" w:date="2019-03-26T10:55:00Z">
              <w:r w:rsidRPr="00BE18BD" w:rsidDel="001D6C28">
                <w:rPr>
                  <w:rFonts w:ascii="Arial" w:eastAsia="宋体" w:hAnsi="Arial"/>
                  <w:b/>
                  <w:sz w:val="18"/>
                </w:rPr>
                <w:delText>T2</w:delText>
              </w:r>
            </w:del>
          </w:p>
        </w:tc>
        <w:tc>
          <w:tcPr>
            <w:tcW w:w="1200" w:type="dxa"/>
            <w:tcBorders>
              <w:bottom w:val="single" w:sz="4" w:space="0" w:color="auto"/>
            </w:tcBorders>
          </w:tcPr>
          <w:p w14:paraId="23148068" w14:textId="5EF92A67" w:rsidR="00BE18BD" w:rsidRPr="00BE18BD" w:rsidDel="001D6C28" w:rsidRDefault="00BE18BD" w:rsidP="00BE18BD">
            <w:pPr>
              <w:keepNext/>
              <w:keepLines/>
              <w:spacing w:after="0"/>
              <w:jc w:val="center"/>
              <w:rPr>
                <w:del w:id="637" w:author="Chen, Delia (NSB - CN/Hangzhou)" w:date="2019-03-26T10:55:00Z"/>
                <w:rFonts w:ascii="Arial" w:eastAsia="宋体" w:hAnsi="Arial"/>
                <w:b/>
                <w:sz w:val="18"/>
              </w:rPr>
            </w:pPr>
            <w:del w:id="638" w:author="Chen, Delia (NSB - CN/Hangzhou)" w:date="2019-03-26T10:55:00Z">
              <w:r w:rsidRPr="00BE18BD" w:rsidDel="001D6C28">
                <w:rPr>
                  <w:rFonts w:ascii="Arial" w:eastAsia="宋体" w:hAnsi="Arial"/>
                  <w:b/>
                  <w:sz w:val="18"/>
                </w:rPr>
                <w:delText>T3</w:delText>
              </w:r>
            </w:del>
          </w:p>
        </w:tc>
      </w:tr>
      <w:tr w:rsidR="00BE18BD" w:rsidRPr="00BE18BD" w:rsidDel="001D6C28" w14:paraId="193226CF" w14:textId="5DC8848A" w:rsidTr="006633E6">
        <w:trPr>
          <w:cantSplit/>
          <w:trHeight w:val="169"/>
          <w:jc w:val="center"/>
          <w:del w:id="639" w:author="Chen, Delia (NSB - CN/Hangzhou)" w:date="2019-03-26T10:55:00Z"/>
        </w:trPr>
        <w:tc>
          <w:tcPr>
            <w:tcW w:w="1901" w:type="dxa"/>
            <w:gridSpan w:val="2"/>
            <w:tcBorders>
              <w:left w:val="single" w:sz="4" w:space="0" w:color="auto"/>
              <w:bottom w:val="single" w:sz="4" w:space="0" w:color="auto"/>
            </w:tcBorders>
          </w:tcPr>
          <w:p w14:paraId="59270878" w14:textId="48325EDA" w:rsidR="00BE18BD" w:rsidRPr="00BE18BD" w:rsidDel="001D6C28" w:rsidRDefault="00BE18BD" w:rsidP="00BE18BD">
            <w:pPr>
              <w:keepNext/>
              <w:keepLines/>
              <w:spacing w:after="0"/>
              <w:rPr>
                <w:del w:id="640" w:author="Chen, Delia (NSB - CN/Hangzhou)" w:date="2019-03-26T10:55:00Z"/>
                <w:rFonts w:ascii="Arial" w:eastAsia="宋体" w:hAnsi="Arial"/>
                <w:sz w:val="18"/>
              </w:rPr>
            </w:pPr>
            <w:del w:id="641" w:author="Chen, Delia (NSB - CN/Hangzhou)" w:date="2019-03-26T10:55:00Z">
              <w:r w:rsidRPr="00BE18BD" w:rsidDel="001D6C28">
                <w:rPr>
                  <w:rFonts w:ascii="Arial" w:eastAsia="宋体" w:hAnsi="Arial"/>
                  <w:sz w:val="18"/>
                </w:rPr>
                <w:delText>PDCCH_beta</w:delText>
              </w:r>
            </w:del>
          </w:p>
        </w:tc>
        <w:tc>
          <w:tcPr>
            <w:tcW w:w="646" w:type="dxa"/>
            <w:tcBorders>
              <w:bottom w:val="single" w:sz="4" w:space="0" w:color="auto"/>
            </w:tcBorders>
          </w:tcPr>
          <w:p w14:paraId="497CC945" w14:textId="3CFF842E" w:rsidR="00BE18BD" w:rsidRPr="00BE18BD" w:rsidDel="001D6C28" w:rsidRDefault="00BE18BD" w:rsidP="00BE18BD">
            <w:pPr>
              <w:keepNext/>
              <w:keepLines/>
              <w:spacing w:after="0"/>
              <w:jc w:val="center"/>
              <w:rPr>
                <w:del w:id="642" w:author="Chen, Delia (NSB - CN/Hangzhou)" w:date="2019-03-26T10:55:00Z"/>
                <w:rFonts w:ascii="Arial" w:eastAsia="宋体" w:hAnsi="Arial"/>
                <w:sz w:val="18"/>
              </w:rPr>
            </w:pPr>
            <w:del w:id="643" w:author="Chen, Delia (NSB - CN/Hangzhou)" w:date="2019-03-26T10:55:00Z">
              <w:r w:rsidRPr="00BE18BD" w:rsidDel="001D6C28">
                <w:rPr>
                  <w:rFonts w:ascii="Arial" w:eastAsia="宋体" w:hAnsi="Arial"/>
                  <w:sz w:val="18"/>
                </w:rPr>
                <w:delText>dB</w:delText>
              </w:r>
            </w:del>
          </w:p>
        </w:tc>
        <w:tc>
          <w:tcPr>
            <w:tcW w:w="3597" w:type="dxa"/>
            <w:gridSpan w:val="3"/>
            <w:shd w:val="clear" w:color="auto" w:fill="auto"/>
          </w:tcPr>
          <w:p w14:paraId="53424890" w14:textId="6158C223" w:rsidR="00BE18BD" w:rsidRPr="00BE18BD" w:rsidDel="001D6C28" w:rsidRDefault="00BE18BD" w:rsidP="00BE18BD">
            <w:pPr>
              <w:keepNext/>
              <w:keepLines/>
              <w:spacing w:after="0"/>
              <w:jc w:val="center"/>
              <w:rPr>
                <w:del w:id="644" w:author="Chen, Delia (NSB - CN/Hangzhou)" w:date="2019-03-26T10:55:00Z"/>
                <w:rFonts w:ascii="Arial" w:eastAsia="宋体" w:hAnsi="Arial"/>
                <w:sz w:val="18"/>
              </w:rPr>
            </w:pPr>
            <w:del w:id="645" w:author="Chen, Delia (NSB - CN/Hangzhou)" w:date="2019-03-26T10:55:00Z">
              <w:r w:rsidRPr="00BE18BD" w:rsidDel="001D6C28">
                <w:rPr>
                  <w:rFonts w:ascii="Arial" w:eastAsia="宋体" w:hAnsi="Arial"/>
                  <w:sz w:val="18"/>
                </w:rPr>
                <w:delText>4</w:delText>
              </w:r>
            </w:del>
          </w:p>
        </w:tc>
        <w:tc>
          <w:tcPr>
            <w:tcW w:w="3598" w:type="dxa"/>
            <w:gridSpan w:val="3"/>
          </w:tcPr>
          <w:p w14:paraId="30E696C1" w14:textId="5981A5F5" w:rsidR="00BE18BD" w:rsidRPr="00BE18BD" w:rsidDel="001D6C28" w:rsidRDefault="00BE18BD" w:rsidP="00BE18BD">
            <w:pPr>
              <w:keepNext/>
              <w:keepLines/>
              <w:spacing w:after="0"/>
              <w:jc w:val="center"/>
              <w:rPr>
                <w:del w:id="646" w:author="Chen, Delia (NSB - CN/Hangzhou)" w:date="2019-03-26T10:55:00Z"/>
                <w:rFonts w:ascii="Arial" w:eastAsia="宋体" w:hAnsi="Arial"/>
                <w:sz w:val="18"/>
              </w:rPr>
            </w:pPr>
            <w:del w:id="647" w:author="Chen, Delia (NSB - CN/Hangzhou)" w:date="2019-03-26T10:55:00Z">
              <w:r w:rsidRPr="00BE18BD" w:rsidDel="001D6C28">
                <w:rPr>
                  <w:rFonts w:ascii="Arial" w:eastAsia="宋体" w:hAnsi="Arial"/>
                  <w:sz w:val="18"/>
                </w:rPr>
                <w:delText>4</w:delText>
              </w:r>
            </w:del>
          </w:p>
        </w:tc>
      </w:tr>
      <w:tr w:rsidR="00BE18BD" w:rsidRPr="00BE18BD" w:rsidDel="001D6C28" w14:paraId="3B40634A" w14:textId="1A637C6B" w:rsidTr="006633E6">
        <w:trPr>
          <w:cantSplit/>
          <w:trHeight w:val="180"/>
          <w:jc w:val="center"/>
          <w:del w:id="648" w:author="Chen, Delia (NSB - CN/Hangzhou)" w:date="2019-03-26T10:55:00Z"/>
        </w:trPr>
        <w:tc>
          <w:tcPr>
            <w:tcW w:w="1901" w:type="dxa"/>
            <w:gridSpan w:val="2"/>
            <w:tcBorders>
              <w:left w:val="single" w:sz="4" w:space="0" w:color="auto"/>
              <w:bottom w:val="single" w:sz="4" w:space="0" w:color="auto"/>
            </w:tcBorders>
          </w:tcPr>
          <w:p w14:paraId="34078B9F" w14:textId="1A2DDB89" w:rsidR="00BE18BD" w:rsidRPr="00BE18BD" w:rsidDel="001D6C28" w:rsidRDefault="00BE18BD" w:rsidP="00BE18BD">
            <w:pPr>
              <w:keepNext/>
              <w:keepLines/>
              <w:spacing w:after="0"/>
              <w:rPr>
                <w:del w:id="649" w:author="Chen, Delia (NSB - CN/Hangzhou)" w:date="2019-03-26T10:55:00Z"/>
                <w:rFonts w:ascii="Arial" w:eastAsia="宋体" w:hAnsi="Arial"/>
                <w:sz w:val="18"/>
              </w:rPr>
            </w:pPr>
            <w:del w:id="650" w:author="Chen, Delia (NSB - CN/Hangzhou)" w:date="2019-03-26T10:55:00Z">
              <w:r w:rsidRPr="00BE18BD" w:rsidDel="001D6C28">
                <w:rPr>
                  <w:rFonts w:ascii="Arial" w:eastAsia="宋体" w:hAnsi="Arial"/>
                  <w:sz w:val="18"/>
                </w:rPr>
                <w:delText>PDCCH_DMRS_beta</w:delText>
              </w:r>
            </w:del>
          </w:p>
        </w:tc>
        <w:tc>
          <w:tcPr>
            <w:tcW w:w="646" w:type="dxa"/>
            <w:tcBorders>
              <w:bottom w:val="single" w:sz="4" w:space="0" w:color="auto"/>
            </w:tcBorders>
          </w:tcPr>
          <w:p w14:paraId="208423FC" w14:textId="32E56132" w:rsidR="00BE18BD" w:rsidRPr="00BE18BD" w:rsidDel="001D6C28" w:rsidRDefault="00BE18BD" w:rsidP="00BE18BD">
            <w:pPr>
              <w:keepNext/>
              <w:keepLines/>
              <w:spacing w:after="0"/>
              <w:jc w:val="center"/>
              <w:rPr>
                <w:del w:id="651" w:author="Chen, Delia (NSB - CN/Hangzhou)" w:date="2019-03-26T10:55:00Z"/>
                <w:rFonts w:ascii="Arial" w:eastAsia="宋体" w:hAnsi="Arial"/>
                <w:sz w:val="18"/>
              </w:rPr>
            </w:pPr>
            <w:del w:id="652" w:author="Chen, Delia (NSB - CN/Hangzhou)" w:date="2019-03-26T10:55:00Z">
              <w:r w:rsidRPr="00BE18BD" w:rsidDel="001D6C28">
                <w:rPr>
                  <w:rFonts w:ascii="Arial" w:eastAsia="宋体" w:hAnsi="Arial"/>
                  <w:sz w:val="18"/>
                </w:rPr>
                <w:delText>dB</w:delText>
              </w:r>
            </w:del>
          </w:p>
        </w:tc>
        <w:tc>
          <w:tcPr>
            <w:tcW w:w="3597" w:type="dxa"/>
            <w:gridSpan w:val="3"/>
            <w:shd w:val="clear" w:color="auto" w:fill="auto"/>
          </w:tcPr>
          <w:p w14:paraId="0865507E" w14:textId="25568C1B" w:rsidR="00BE18BD" w:rsidRPr="00BE18BD" w:rsidDel="001D6C28" w:rsidRDefault="00BE18BD" w:rsidP="00BE18BD">
            <w:pPr>
              <w:keepNext/>
              <w:keepLines/>
              <w:spacing w:after="0"/>
              <w:jc w:val="center"/>
              <w:rPr>
                <w:del w:id="653" w:author="Chen, Delia (NSB - CN/Hangzhou)" w:date="2019-03-26T10:55:00Z"/>
                <w:rFonts w:ascii="Arial" w:eastAsia="宋体" w:hAnsi="Arial"/>
                <w:sz w:val="18"/>
              </w:rPr>
            </w:pPr>
            <w:del w:id="654" w:author="Chen, Delia (NSB - CN/Hangzhou)" w:date="2019-03-26T10:55:00Z">
              <w:r w:rsidRPr="00BE18BD" w:rsidDel="001D6C28">
                <w:rPr>
                  <w:rFonts w:ascii="Arial" w:eastAsia="宋体" w:hAnsi="Arial"/>
                  <w:sz w:val="18"/>
                </w:rPr>
                <w:delText>4</w:delText>
              </w:r>
            </w:del>
          </w:p>
        </w:tc>
        <w:tc>
          <w:tcPr>
            <w:tcW w:w="3598" w:type="dxa"/>
            <w:gridSpan w:val="3"/>
          </w:tcPr>
          <w:p w14:paraId="31CDB25D" w14:textId="184140E6" w:rsidR="00BE18BD" w:rsidRPr="00BE18BD" w:rsidDel="001D6C28" w:rsidRDefault="00BE18BD" w:rsidP="00BE18BD">
            <w:pPr>
              <w:keepNext/>
              <w:keepLines/>
              <w:spacing w:after="0"/>
              <w:jc w:val="center"/>
              <w:rPr>
                <w:del w:id="655" w:author="Chen, Delia (NSB - CN/Hangzhou)" w:date="2019-03-26T10:55:00Z"/>
                <w:rFonts w:ascii="Arial" w:eastAsia="宋体" w:hAnsi="Arial"/>
                <w:sz w:val="18"/>
              </w:rPr>
            </w:pPr>
            <w:del w:id="656" w:author="Chen, Delia (NSB - CN/Hangzhou)" w:date="2019-03-26T10:55:00Z">
              <w:r w:rsidRPr="00BE18BD" w:rsidDel="001D6C28">
                <w:rPr>
                  <w:rFonts w:ascii="Arial" w:eastAsia="宋体" w:hAnsi="Arial"/>
                  <w:sz w:val="18"/>
                </w:rPr>
                <w:delText>4</w:delText>
              </w:r>
            </w:del>
          </w:p>
        </w:tc>
      </w:tr>
      <w:tr w:rsidR="00BE18BD" w:rsidRPr="00BE18BD" w:rsidDel="001D6C28" w14:paraId="73434C94" w14:textId="3E0DD53F" w:rsidTr="006633E6">
        <w:trPr>
          <w:cantSplit/>
          <w:trHeight w:val="169"/>
          <w:jc w:val="center"/>
          <w:del w:id="657" w:author="Chen, Delia (NSB - CN/Hangzhou)" w:date="2019-03-26T10:55:00Z"/>
        </w:trPr>
        <w:tc>
          <w:tcPr>
            <w:tcW w:w="1901" w:type="dxa"/>
            <w:gridSpan w:val="2"/>
            <w:tcBorders>
              <w:left w:val="single" w:sz="4" w:space="0" w:color="auto"/>
              <w:bottom w:val="single" w:sz="4" w:space="0" w:color="auto"/>
            </w:tcBorders>
          </w:tcPr>
          <w:p w14:paraId="302DEEFE" w14:textId="66B074C9" w:rsidR="00BE18BD" w:rsidRPr="00BE18BD" w:rsidDel="001D6C28" w:rsidRDefault="00BE18BD" w:rsidP="00BE18BD">
            <w:pPr>
              <w:keepNext/>
              <w:keepLines/>
              <w:spacing w:after="0"/>
              <w:rPr>
                <w:del w:id="658" w:author="Chen, Delia (NSB - CN/Hangzhou)" w:date="2019-03-26T10:55:00Z"/>
                <w:rFonts w:ascii="Arial" w:eastAsia="宋体" w:hAnsi="Arial"/>
                <w:sz w:val="18"/>
              </w:rPr>
            </w:pPr>
            <w:del w:id="659" w:author="Chen, Delia (NSB - CN/Hangzhou)" w:date="2019-03-26T10:55:00Z">
              <w:r w:rsidRPr="00BE18BD" w:rsidDel="001D6C28">
                <w:rPr>
                  <w:rFonts w:ascii="Arial" w:eastAsia="宋体" w:hAnsi="Arial"/>
                  <w:sz w:val="18"/>
                </w:rPr>
                <w:delText>PBCH_beta</w:delText>
              </w:r>
            </w:del>
          </w:p>
        </w:tc>
        <w:tc>
          <w:tcPr>
            <w:tcW w:w="646" w:type="dxa"/>
            <w:tcBorders>
              <w:bottom w:val="single" w:sz="4" w:space="0" w:color="auto"/>
            </w:tcBorders>
          </w:tcPr>
          <w:p w14:paraId="6D364955" w14:textId="5254F5B5" w:rsidR="00BE18BD" w:rsidRPr="00BE18BD" w:rsidDel="001D6C28" w:rsidRDefault="00BE18BD" w:rsidP="00BE18BD">
            <w:pPr>
              <w:keepNext/>
              <w:keepLines/>
              <w:spacing w:after="0"/>
              <w:jc w:val="center"/>
              <w:rPr>
                <w:del w:id="660" w:author="Chen, Delia (NSB - CN/Hangzhou)" w:date="2019-03-26T10:55:00Z"/>
                <w:rFonts w:ascii="Arial" w:eastAsia="宋体" w:hAnsi="Arial"/>
                <w:sz w:val="18"/>
              </w:rPr>
            </w:pPr>
            <w:del w:id="661" w:author="Chen, Delia (NSB - CN/Hangzhou)" w:date="2019-03-26T10:55:00Z">
              <w:r w:rsidRPr="00BE18BD" w:rsidDel="001D6C28">
                <w:rPr>
                  <w:rFonts w:ascii="Arial" w:eastAsia="宋体" w:hAnsi="Arial"/>
                  <w:sz w:val="18"/>
                </w:rPr>
                <w:delText>dB</w:delText>
              </w:r>
            </w:del>
          </w:p>
        </w:tc>
        <w:tc>
          <w:tcPr>
            <w:tcW w:w="3597" w:type="dxa"/>
            <w:gridSpan w:val="3"/>
            <w:vMerge w:val="restart"/>
            <w:shd w:val="clear" w:color="auto" w:fill="auto"/>
          </w:tcPr>
          <w:p w14:paraId="56A83185" w14:textId="2062F799" w:rsidR="00BE18BD" w:rsidRPr="00BE18BD" w:rsidDel="001D6C28" w:rsidRDefault="00BE18BD" w:rsidP="00BE18BD">
            <w:pPr>
              <w:keepNext/>
              <w:keepLines/>
              <w:spacing w:after="0"/>
              <w:jc w:val="center"/>
              <w:rPr>
                <w:del w:id="662" w:author="Chen, Delia (NSB - CN/Hangzhou)" w:date="2019-03-26T10:55:00Z"/>
                <w:rFonts w:ascii="Arial" w:eastAsia="宋体" w:hAnsi="Arial"/>
                <w:sz w:val="18"/>
              </w:rPr>
            </w:pPr>
          </w:p>
          <w:p w14:paraId="0D80AE09" w14:textId="0FC17011" w:rsidR="00BE18BD" w:rsidRPr="00BE18BD" w:rsidDel="001D6C28" w:rsidRDefault="00BE18BD" w:rsidP="00BE18BD">
            <w:pPr>
              <w:keepNext/>
              <w:keepLines/>
              <w:spacing w:after="0"/>
              <w:jc w:val="center"/>
              <w:rPr>
                <w:del w:id="663" w:author="Chen, Delia (NSB - CN/Hangzhou)" w:date="2019-03-26T10:55:00Z"/>
                <w:rFonts w:ascii="Arial" w:eastAsia="宋体" w:hAnsi="Arial"/>
                <w:sz w:val="18"/>
              </w:rPr>
            </w:pPr>
          </w:p>
          <w:p w14:paraId="1CA14645" w14:textId="0AF4FA98" w:rsidR="00BE18BD" w:rsidRPr="00BE18BD" w:rsidDel="001D6C28" w:rsidRDefault="00BE18BD" w:rsidP="00BE18BD">
            <w:pPr>
              <w:keepNext/>
              <w:keepLines/>
              <w:spacing w:after="0"/>
              <w:jc w:val="center"/>
              <w:rPr>
                <w:del w:id="664" w:author="Chen, Delia (NSB - CN/Hangzhou)" w:date="2019-03-26T10:55:00Z"/>
                <w:rFonts w:ascii="Arial" w:eastAsia="宋体" w:hAnsi="Arial"/>
                <w:sz w:val="18"/>
              </w:rPr>
            </w:pPr>
          </w:p>
          <w:p w14:paraId="721184FA" w14:textId="39D46608" w:rsidR="00BE18BD" w:rsidRPr="00BE18BD" w:rsidDel="001D6C28" w:rsidRDefault="00BE18BD" w:rsidP="00BE18BD">
            <w:pPr>
              <w:keepNext/>
              <w:keepLines/>
              <w:spacing w:after="0"/>
              <w:jc w:val="center"/>
              <w:rPr>
                <w:del w:id="665" w:author="Chen, Delia (NSB - CN/Hangzhou)" w:date="2019-03-26T10:55:00Z"/>
                <w:rFonts w:ascii="Arial" w:eastAsia="宋体" w:hAnsi="Arial"/>
                <w:sz w:val="18"/>
              </w:rPr>
            </w:pPr>
            <w:del w:id="666" w:author="Chen, Delia (NSB - CN/Hangzhou)" w:date="2019-03-26T10:55:00Z">
              <w:r w:rsidRPr="00BE18BD" w:rsidDel="001D6C28">
                <w:rPr>
                  <w:rFonts w:ascii="Arial" w:eastAsia="宋体" w:hAnsi="Arial"/>
                  <w:sz w:val="18"/>
                </w:rPr>
                <w:delText>0</w:delText>
              </w:r>
            </w:del>
          </w:p>
        </w:tc>
        <w:tc>
          <w:tcPr>
            <w:tcW w:w="3598" w:type="dxa"/>
            <w:gridSpan w:val="3"/>
            <w:vMerge w:val="restart"/>
          </w:tcPr>
          <w:p w14:paraId="252768B4" w14:textId="245B1F8B" w:rsidR="00BE18BD" w:rsidRPr="00BE18BD" w:rsidDel="001D6C28" w:rsidRDefault="00BE18BD" w:rsidP="00BE18BD">
            <w:pPr>
              <w:keepNext/>
              <w:keepLines/>
              <w:spacing w:after="0"/>
              <w:jc w:val="center"/>
              <w:rPr>
                <w:del w:id="667" w:author="Chen, Delia (NSB - CN/Hangzhou)" w:date="2019-03-26T10:55:00Z"/>
                <w:rFonts w:ascii="Arial" w:eastAsia="宋体" w:hAnsi="Arial"/>
                <w:sz w:val="18"/>
              </w:rPr>
            </w:pPr>
          </w:p>
          <w:p w14:paraId="73E87ADC" w14:textId="56D5DAC8" w:rsidR="00BE18BD" w:rsidRPr="00BE18BD" w:rsidDel="001D6C28" w:rsidRDefault="00BE18BD" w:rsidP="00BE18BD">
            <w:pPr>
              <w:keepNext/>
              <w:keepLines/>
              <w:spacing w:after="0"/>
              <w:jc w:val="center"/>
              <w:rPr>
                <w:del w:id="668" w:author="Chen, Delia (NSB - CN/Hangzhou)" w:date="2019-03-26T10:55:00Z"/>
                <w:rFonts w:ascii="Arial" w:eastAsia="宋体" w:hAnsi="Arial"/>
                <w:sz w:val="18"/>
              </w:rPr>
            </w:pPr>
          </w:p>
          <w:p w14:paraId="38BE2FFA" w14:textId="0B5B0650" w:rsidR="00BE18BD" w:rsidRPr="00BE18BD" w:rsidDel="001D6C28" w:rsidRDefault="00BE18BD" w:rsidP="00BE18BD">
            <w:pPr>
              <w:keepNext/>
              <w:keepLines/>
              <w:spacing w:after="0"/>
              <w:jc w:val="center"/>
              <w:rPr>
                <w:del w:id="669" w:author="Chen, Delia (NSB - CN/Hangzhou)" w:date="2019-03-26T10:55:00Z"/>
                <w:rFonts w:ascii="Arial" w:eastAsia="宋体" w:hAnsi="Arial"/>
                <w:sz w:val="18"/>
              </w:rPr>
            </w:pPr>
            <w:del w:id="670" w:author="Chen, Delia (NSB - CN/Hangzhou)" w:date="2019-03-26T10:55:00Z">
              <w:r w:rsidRPr="00BE18BD" w:rsidDel="001D6C28">
                <w:rPr>
                  <w:rFonts w:ascii="Arial" w:eastAsia="宋体" w:hAnsi="Arial"/>
                  <w:sz w:val="18"/>
                </w:rPr>
                <w:delText>0</w:delText>
              </w:r>
            </w:del>
          </w:p>
        </w:tc>
      </w:tr>
      <w:tr w:rsidR="00BE18BD" w:rsidRPr="00BE18BD" w:rsidDel="001D6C28" w14:paraId="0FA3DF94" w14:textId="3C284243" w:rsidTr="006633E6">
        <w:trPr>
          <w:cantSplit/>
          <w:trHeight w:val="169"/>
          <w:jc w:val="center"/>
          <w:del w:id="671" w:author="Chen, Delia (NSB - CN/Hangzhou)" w:date="2019-03-26T10:55:00Z"/>
        </w:trPr>
        <w:tc>
          <w:tcPr>
            <w:tcW w:w="1901" w:type="dxa"/>
            <w:gridSpan w:val="2"/>
            <w:tcBorders>
              <w:left w:val="single" w:sz="4" w:space="0" w:color="auto"/>
              <w:bottom w:val="single" w:sz="4" w:space="0" w:color="auto"/>
            </w:tcBorders>
          </w:tcPr>
          <w:p w14:paraId="77DDC3E5" w14:textId="1CDEDEC9" w:rsidR="00BE18BD" w:rsidRPr="00BE18BD" w:rsidDel="001D6C28" w:rsidRDefault="00BE18BD" w:rsidP="00BE18BD">
            <w:pPr>
              <w:keepNext/>
              <w:keepLines/>
              <w:spacing w:after="0"/>
              <w:rPr>
                <w:del w:id="672" w:author="Chen, Delia (NSB - CN/Hangzhou)" w:date="2019-03-26T10:55:00Z"/>
                <w:rFonts w:ascii="Arial" w:eastAsia="宋体" w:hAnsi="Arial"/>
                <w:sz w:val="18"/>
              </w:rPr>
            </w:pPr>
            <w:del w:id="673" w:author="Chen, Delia (NSB - CN/Hangzhou)" w:date="2019-03-26T10:55:00Z">
              <w:r w:rsidRPr="00BE18BD" w:rsidDel="001D6C28">
                <w:rPr>
                  <w:rFonts w:ascii="Arial" w:eastAsia="宋体" w:hAnsi="Arial"/>
                  <w:sz w:val="18"/>
                </w:rPr>
                <w:delText>PSS_beta</w:delText>
              </w:r>
            </w:del>
          </w:p>
        </w:tc>
        <w:tc>
          <w:tcPr>
            <w:tcW w:w="646" w:type="dxa"/>
            <w:tcBorders>
              <w:bottom w:val="single" w:sz="4" w:space="0" w:color="auto"/>
            </w:tcBorders>
          </w:tcPr>
          <w:p w14:paraId="11B12B65" w14:textId="2E88319C" w:rsidR="00BE18BD" w:rsidRPr="00BE18BD" w:rsidDel="001D6C28" w:rsidRDefault="00BE18BD" w:rsidP="00BE18BD">
            <w:pPr>
              <w:keepNext/>
              <w:keepLines/>
              <w:spacing w:after="0"/>
              <w:jc w:val="center"/>
              <w:rPr>
                <w:del w:id="674" w:author="Chen, Delia (NSB - CN/Hangzhou)" w:date="2019-03-26T10:55:00Z"/>
                <w:rFonts w:ascii="Arial" w:eastAsia="宋体" w:hAnsi="Arial"/>
                <w:sz w:val="18"/>
              </w:rPr>
            </w:pPr>
            <w:del w:id="675"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54DA7744" w14:textId="39E3EA5D" w:rsidR="00BE18BD" w:rsidRPr="00BE18BD" w:rsidDel="001D6C28" w:rsidRDefault="00BE18BD" w:rsidP="00BE18BD">
            <w:pPr>
              <w:keepNext/>
              <w:keepLines/>
              <w:spacing w:after="0"/>
              <w:jc w:val="center"/>
              <w:rPr>
                <w:del w:id="676" w:author="Chen, Delia (NSB - CN/Hangzhou)" w:date="2019-03-26T10:55:00Z"/>
                <w:rFonts w:ascii="Arial" w:eastAsia="宋体" w:hAnsi="Arial"/>
                <w:sz w:val="18"/>
              </w:rPr>
            </w:pPr>
          </w:p>
        </w:tc>
        <w:tc>
          <w:tcPr>
            <w:tcW w:w="3598" w:type="dxa"/>
            <w:gridSpan w:val="3"/>
            <w:vMerge/>
          </w:tcPr>
          <w:p w14:paraId="5C1E40AC" w14:textId="77A2D091" w:rsidR="00BE18BD" w:rsidRPr="00BE18BD" w:rsidDel="001D6C28" w:rsidRDefault="00BE18BD" w:rsidP="00BE18BD">
            <w:pPr>
              <w:keepNext/>
              <w:keepLines/>
              <w:spacing w:after="0"/>
              <w:jc w:val="center"/>
              <w:rPr>
                <w:del w:id="677" w:author="Chen, Delia (NSB - CN/Hangzhou)" w:date="2019-03-26T10:55:00Z"/>
                <w:rFonts w:ascii="Arial" w:eastAsia="宋体" w:hAnsi="Arial"/>
                <w:sz w:val="18"/>
              </w:rPr>
            </w:pPr>
          </w:p>
        </w:tc>
      </w:tr>
      <w:tr w:rsidR="00BE18BD" w:rsidRPr="00BE18BD" w:rsidDel="001D6C28" w14:paraId="683AF8C7" w14:textId="0710C173" w:rsidTr="006633E6">
        <w:trPr>
          <w:cantSplit/>
          <w:trHeight w:val="180"/>
          <w:jc w:val="center"/>
          <w:del w:id="678" w:author="Chen, Delia (NSB - CN/Hangzhou)" w:date="2019-03-26T10:55:00Z"/>
        </w:trPr>
        <w:tc>
          <w:tcPr>
            <w:tcW w:w="1901" w:type="dxa"/>
            <w:gridSpan w:val="2"/>
            <w:tcBorders>
              <w:left w:val="single" w:sz="4" w:space="0" w:color="auto"/>
              <w:bottom w:val="single" w:sz="4" w:space="0" w:color="auto"/>
            </w:tcBorders>
          </w:tcPr>
          <w:p w14:paraId="1CC4E31F" w14:textId="09FCE31D" w:rsidR="00BE18BD" w:rsidRPr="00BE18BD" w:rsidDel="001D6C28" w:rsidRDefault="00BE18BD" w:rsidP="00BE18BD">
            <w:pPr>
              <w:keepNext/>
              <w:keepLines/>
              <w:spacing w:after="0"/>
              <w:rPr>
                <w:del w:id="679" w:author="Chen, Delia (NSB - CN/Hangzhou)" w:date="2019-03-26T10:55:00Z"/>
                <w:rFonts w:ascii="Arial" w:eastAsia="宋体" w:hAnsi="Arial"/>
                <w:sz w:val="18"/>
              </w:rPr>
            </w:pPr>
            <w:del w:id="680" w:author="Chen, Delia (NSB - CN/Hangzhou)" w:date="2019-03-26T10:55:00Z">
              <w:r w:rsidRPr="00BE18BD" w:rsidDel="001D6C28">
                <w:rPr>
                  <w:rFonts w:ascii="Arial" w:eastAsia="宋体" w:hAnsi="Arial"/>
                  <w:sz w:val="18"/>
                </w:rPr>
                <w:delText>SSS_beta</w:delText>
              </w:r>
            </w:del>
          </w:p>
        </w:tc>
        <w:tc>
          <w:tcPr>
            <w:tcW w:w="646" w:type="dxa"/>
            <w:tcBorders>
              <w:bottom w:val="single" w:sz="4" w:space="0" w:color="auto"/>
            </w:tcBorders>
          </w:tcPr>
          <w:p w14:paraId="4849D223" w14:textId="5DBEF7B2" w:rsidR="00BE18BD" w:rsidRPr="00BE18BD" w:rsidDel="001D6C28" w:rsidRDefault="00BE18BD" w:rsidP="00BE18BD">
            <w:pPr>
              <w:keepNext/>
              <w:keepLines/>
              <w:spacing w:after="0"/>
              <w:jc w:val="center"/>
              <w:rPr>
                <w:del w:id="681" w:author="Chen, Delia (NSB - CN/Hangzhou)" w:date="2019-03-26T10:55:00Z"/>
                <w:rFonts w:ascii="Arial" w:eastAsia="宋体" w:hAnsi="Arial"/>
                <w:sz w:val="18"/>
              </w:rPr>
            </w:pPr>
            <w:del w:id="682"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530F5331" w14:textId="023148DA" w:rsidR="00BE18BD" w:rsidRPr="00BE18BD" w:rsidDel="001D6C28" w:rsidRDefault="00BE18BD" w:rsidP="00BE18BD">
            <w:pPr>
              <w:keepNext/>
              <w:keepLines/>
              <w:spacing w:after="0"/>
              <w:jc w:val="center"/>
              <w:rPr>
                <w:del w:id="683" w:author="Chen, Delia (NSB - CN/Hangzhou)" w:date="2019-03-26T10:55:00Z"/>
                <w:rFonts w:ascii="Arial" w:eastAsia="宋体" w:hAnsi="Arial"/>
                <w:sz w:val="18"/>
              </w:rPr>
            </w:pPr>
          </w:p>
        </w:tc>
        <w:tc>
          <w:tcPr>
            <w:tcW w:w="3598" w:type="dxa"/>
            <w:gridSpan w:val="3"/>
            <w:vMerge/>
          </w:tcPr>
          <w:p w14:paraId="0DF76DC6" w14:textId="37C476DD" w:rsidR="00BE18BD" w:rsidRPr="00BE18BD" w:rsidDel="001D6C28" w:rsidRDefault="00BE18BD" w:rsidP="00BE18BD">
            <w:pPr>
              <w:keepNext/>
              <w:keepLines/>
              <w:spacing w:after="0"/>
              <w:jc w:val="center"/>
              <w:rPr>
                <w:del w:id="684" w:author="Chen, Delia (NSB - CN/Hangzhou)" w:date="2019-03-26T10:55:00Z"/>
                <w:rFonts w:ascii="Arial" w:eastAsia="宋体" w:hAnsi="Arial"/>
                <w:sz w:val="18"/>
              </w:rPr>
            </w:pPr>
          </w:p>
        </w:tc>
      </w:tr>
      <w:tr w:rsidR="00BE18BD" w:rsidRPr="00BE18BD" w:rsidDel="001D6C28" w14:paraId="530F9BD1" w14:textId="7D619EAB" w:rsidTr="006633E6">
        <w:trPr>
          <w:cantSplit/>
          <w:trHeight w:val="169"/>
          <w:jc w:val="center"/>
          <w:del w:id="685" w:author="Chen, Delia (NSB - CN/Hangzhou)" w:date="2019-03-26T10:55:00Z"/>
        </w:trPr>
        <w:tc>
          <w:tcPr>
            <w:tcW w:w="1901" w:type="dxa"/>
            <w:gridSpan w:val="2"/>
            <w:tcBorders>
              <w:left w:val="single" w:sz="4" w:space="0" w:color="auto"/>
              <w:bottom w:val="single" w:sz="4" w:space="0" w:color="auto"/>
            </w:tcBorders>
          </w:tcPr>
          <w:p w14:paraId="3966DECF" w14:textId="518A9A79" w:rsidR="00BE18BD" w:rsidRPr="00BE18BD" w:rsidDel="001D6C28" w:rsidRDefault="00BE18BD" w:rsidP="00BE18BD">
            <w:pPr>
              <w:keepNext/>
              <w:keepLines/>
              <w:spacing w:after="0"/>
              <w:rPr>
                <w:del w:id="686" w:author="Chen, Delia (NSB - CN/Hangzhou)" w:date="2019-03-26T10:55:00Z"/>
                <w:rFonts w:ascii="Arial" w:eastAsia="宋体" w:hAnsi="Arial"/>
                <w:sz w:val="18"/>
              </w:rPr>
            </w:pPr>
            <w:del w:id="687" w:author="Chen, Delia (NSB - CN/Hangzhou)" w:date="2019-03-26T10:55:00Z">
              <w:r w:rsidRPr="00BE18BD" w:rsidDel="001D6C28">
                <w:rPr>
                  <w:rFonts w:ascii="Arial" w:eastAsia="宋体" w:hAnsi="Arial"/>
                  <w:sz w:val="18"/>
                </w:rPr>
                <w:delText>PDSCH_beta</w:delText>
              </w:r>
            </w:del>
          </w:p>
        </w:tc>
        <w:tc>
          <w:tcPr>
            <w:tcW w:w="646" w:type="dxa"/>
            <w:tcBorders>
              <w:bottom w:val="single" w:sz="4" w:space="0" w:color="auto"/>
            </w:tcBorders>
          </w:tcPr>
          <w:p w14:paraId="3A7E6FFC" w14:textId="4E55FB3B" w:rsidR="00BE18BD" w:rsidRPr="00BE18BD" w:rsidDel="001D6C28" w:rsidRDefault="00BE18BD" w:rsidP="00BE18BD">
            <w:pPr>
              <w:keepNext/>
              <w:keepLines/>
              <w:spacing w:after="0"/>
              <w:jc w:val="center"/>
              <w:rPr>
                <w:del w:id="688" w:author="Chen, Delia (NSB - CN/Hangzhou)" w:date="2019-03-26T10:55:00Z"/>
                <w:rFonts w:ascii="Arial" w:eastAsia="宋体" w:hAnsi="Arial"/>
                <w:sz w:val="18"/>
              </w:rPr>
            </w:pPr>
            <w:del w:id="689"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1F9AE6A6" w14:textId="5393D4BC" w:rsidR="00BE18BD" w:rsidRPr="00BE18BD" w:rsidDel="001D6C28" w:rsidRDefault="00BE18BD" w:rsidP="00BE18BD">
            <w:pPr>
              <w:keepNext/>
              <w:keepLines/>
              <w:spacing w:after="0"/>
              <w:jc w:val="center"/>
              <w:rPr>
                <w:del w:id="690" w:author="Chen, Delia (NSB - CN/Hangzhou)" w:date="2019-03-26T10:55:00Z"/>
                <w:rFonts w:ascii="Arial" w:eastAsia="宋体" w:hAnsi="Arial"/>
                <w:sz w:val="18"/>
              </w:rPr>
            </w:pPr>
          </w:p>
        </w:tc>
        <w:tc>
          <w:tcPr>
            <w:tcW w:w="3598" w:type="dxa"/>
            <w:gridSpan w:val="3"/>
            <w:vMerge/>
          </w:tcPr>
          <w:p w14:paraId="148F2874" w14:textId="69550304" w:rsidR="00BE18BD" w:rsidRPr="00BE18BD" w:rsidDel="001D6C28" w:rsidRDefault="00BE18BD" w:rsidP="00BE18BD">
            <w:pPr>
              <w:keepNext/>
              <w:keepLines/>
              <w:spacing w:after="0"/>
              <w:jc w:val="center"/>
              <w:rPr>
                <w:del w:id="691" w:author="Chen, Delia (NSB - CN/Hangzhou)" w:date="2019-03-26T10:55:00Z"/>
                <w:rFonts w:ascii="Arial" w:eastAsia="宋体" w:hAnsi="Arial"/>
                <w:sz w:val="18"/>
              </w:rPr>
            </w:pPr>
          </w:p>
        </w:tc>
      </w:tr>
      <w:tr w:rsidR="00BE18BD" w:rsidRPr="00BE18BD" w:rsidDel="001D6C28" w14:paraId="305EA286" w14:textId="24D85559" w:rsidTr="006633E6">
        <w:trPr>
          <w:cantSplit/>
          <w:trHeight w:val="169"/>
          <w:jc w:val="center"/>
          <w:del w:id="692" w:author="Chen, Delia (NSB - CN/Hangzhou)" w:date="2019-03-26T10:55:00Z"/>
        </w:trPr>
        <w:tc>
          <w:tcPr>
            <w:tcW w:w="1901" w:type="dxa"/>
            <w:gridSpan w:val="2"/>
            <w:tcBorders>
              <w:left w:val="single" w:sz="4" w:space="0" w:color="auto"/>
              <w:bottom w:val="single" w:sz="4" w:space="0" w:color="auto"/>
            </w:tcBorders>
            <w:vAlign w:val="center"/>
          </w:tcPr>
          <w:p w14:paraId="18D98B2D" w14:textId="1A49032C" w:rsidR="00BE18BD" w:rsidRPr="00BE18BD" w:rsidDel="001D6C28" w:rsidRDefault="00BE18BD" w:rsidP="00BE18BD">
            <w:pPr>
              <w:keepNext/>
              <w:keepLines/>
              <w:spacing w:after="0"/>
              <w:rPr>
                <w:del w:id="693" w:author="Chen, Delia (NSB - CN/Hangzhou)" w:date="2019-03-26T10:55:00Z"/>
                <w:rFonts w:ascii="Arial" w:eastAsia="宋体" w:hAnsi="Arial"/>
                <w:sz w:val="18"/>
              </w:rPr>
            </w:pPr>
            <w:del w:id="694" w:author="Chen, Delia (NSB - CN/Hangzhou)" w:date="2019-03-26T10:55:00Z">
              <w:r w:rsidRPr="00BE18BD" w:rsidDel="001D6C28">
                <w:rPr>
                  <w:rFonts w:ascii="Arial" w:eastAsia="宋体" w:hAnsi="Arial"/>
                  <w:sz w:val="18"/>
                </w:rPr>
                <w:delText>OCNG_beta</w:delText>
              </w:r>
            </w:del>
          </w:p>
        </w:tc>
        <w:tc>
          <w:tcPr>
            <w:tcW w:w="646" w:type="dxa"/>
            <w:tcBorders>
              <w:bottom w:val="single" w:sz="4" w:space="0" w:color="auto"/>
            </w:tcBorders>
          </w:tcPr>
          <w:p w14:paraId="6CBD068D" w14:textId="19EC0B14" w:rsidR="00BE18BD" w:rsidRPr="00BE18BD" w:rsidDel="001D6C28" w:rsidRDefault="00BE18BD" w:rsidP="00BE18BD">
            <w:pPr>
              <w:keepNext/>
              <w:keepLines/>
              <w:spacing w:after="0"/>
              <w:jc w:val="center"/>
              <w:rPr>
                <w:del w:id="695" w:author="Chen, Delia (NSB - CN/Hangzhou)" w:date="2019-03-26T10:55:00Z"/>
                <w:rFonts w:ascii="Arial" w:eastAsia="宋体" w:hAnsi="Arial"/>
                <w:sz w:val="18"/>
              </w:rPr>
            </w:pPr>
            <w:del w:id="696" w:author="Chen, Delia (NSB - CN/Hangzhou)" w:date="2019-03-26T10:55:00Z">
              <w:r w:rsidRPr="00BE18BD" w:rsidDel="001D6C28">
                <w:rPr>
                  <w:rFonts w:ascii="Arial" w:eastAsia="宋体" w:hAnsi="Arial"/>
                  <w:sz w:val="18"/>
                </w:rPr>
                <w:delText>dB</w:delText>
              </w:r>
            </w:del>
          </w:p>
        </w:tc>
        <w:tc>
          <w:tcPr>
            <w:tcW w:w="3597" w:type="dxa"/>
            <w:gridSpan w:val="3"/>
            <w:vMerge/>
            <w:shd w:val="clear" w:color="auto" w:fill="auto"/>
          </w:tcPr>
          <w:p w14:paraId="2AB13AD2" w14:textId="0F71C779" w:rsidR="00BE18BD" w:rsidRPr="00BE18BD" w:rsidDel="001D6C28" w:rsidRDefault="00BE18BD" w:rsidP="00BE18BD">
            <w:pPr>
              <w:keepNext/>
              <w:keepLines/>
              <w:spacing w:after="0"/>
              <w:jc w:val="center"/>
              <w:rPr>
                <w:del w:id="697" w:author="Chen, Delia (NSB - CN/Hangzhou)" w:date="2019-03-26T10:55:00Z"/>
                <w:rFonts w:ascii="Arial" w:eastAsia="宋体" w:hAnsi="Arial"/>
                <w:sz w:val="18"/>
              </w:rPr>
            </w:pPr>
          </w:p>
        </w:tc>
        <w:tc>
          <w:tcPr>
            <w:tcW w:w="3598" w:type="dxa"/>
            <w:gridSpan w:val="3"/>
            <w:vMerge/>
          </w:tcPr>
          <w:p w14:paraId="6C2A5DD5" w14:textId="1AFE3232" w:rsidR="00BE18BD" w:rsidRPr="00BE18BD" w:rsidDel="001D6C28" w:rsidRDefault="00BE18BD" w:rsidP="00BE18BD">
            <w:pPr>
              <w:keepNext/>
              <w:keepLines/>
              <w:spacing w:after="0"/>
              <w:jc w:val="center"/>
              <w:rPr>
                <w:del w:id="698" w:author="Chen, Delia (NSB - CN/Hangzhou)" w:date="2019-03-26T10:55:00Z"/>
                <w:rFonts w:ascii="Arial" w:eastAsia="宋体" w:hAnsi="Arial"/>
                <w:sz w:val="18"/>
              </w:rPr>
            </w:pPr>
          </w:p>
        </w:tc>
      </w:tr>
      <w:tr w:rsidR="00BE18BD" w:rsidRPr="00BE18BD" w:rsidDel="001D6C28" w14:paraId="34BD996C" w14:textId="3B513E57" w:rsidTr="006633E6">
        <w:trPr>
          <w:cantSplit/>
          <w:trHeight w:val="135"/>
          <w:jc w:val="center"/>
          <w:del w:id="699" w:author="Chen, Delia (NSB - CN/Hangzhou)" w:date="2019-03-26T10:55:00Z"/>
        </w:trPr>
        <w:tc>
          <w:tcPr>
            <w:tcW w:w="846" w:type="dxa"/>
          </w:tcPr>
          <w:p w14:paraId="398DC91E" w14:textId="3920D4C6" w:rsidR="00BE18BD" w:rsidRPr="00BE18BD" w:rsidDel="001D6C28" w:rsidRDefault="00BE18BD" w:rsidP="00BE18BD">
            <w:pPr>
              <w:keepNext/>
              <w:keepLines/>
              <w:spacing w:after="0"/>
              <w:rPr>
                <w:del w:id="700" w:author="Chen, Delia (NSB - CN/Hangzhou)" w:date="2019-03-26T10:55:00Z"/>
                <w:rFonts w:ascii="Arial" w:eastAsia="?? ??" w:hAnsi="Arial"/>
                <w:sz w:val="18"/>
              </w:rPr>
            </w:pPr>
            <w:del w:id="701" w:author="Chen, Delia (NSB - CN/Hangzhou)" w:date="2019-03-26T10:55:00Z">
              <w:r w:rsidRPr="00BE18BD" w:rsidDel="001D6C28">
                <w:rPr>
                  <w:rFonts w:ascii="Arial" w:eastAsia="?? ??" w:hAnsi="Arial"/>
                  <w:sz w:val="18"/>
                </w:rPr>
                <w:delText>S</w:delText>
              </w:r>
              <w:r w:rsidRPr="00BE18BD" w:rsidDel="001D6C28">
                <w:rPr>
                  <w:rFonts w:ascii="Arial" w:eastAsia="Malgun Gothic" w:hAnsi="Arial"/>
                  <w:kern w:val="20"/>
                  <w:sz w:val="18"/>
                </w:rPr>
                <w:delText>NR</w:delText>
              </w:r>
            </w:del>
          </w:p>
        </w:tc>
        <w:tc>
          <w:tcPr>
            <w:tcW w:w="1055" w:type="dxa"/>
          </w:tcPr>
          <w:p w14:paraId="0F6966F5" w14:textId="08DF47B2" w:rsidR="00BE18BD" w:rsidRPr="00BE18BD" w:rsidDel="001D6C28" w:rsidRDefault="00BE18BD" w:rsidP="00BE18BD">
            <w:pPr>
              <w:keepNext/>
              <w:keepLines/>
              <w:spacing w:after="0"/>
              <w:rPr>
                <w:del w:id="702" w:author="Chen, Delia (NSB - CN/Hangzhou)" w:date="2019-03-26T10:55:00Z"/>
                <w:rFonts w:ascii="Arial" w:eastAsia="宋体" w:hAnsi="Arial"/>
                <w:noProof/>
                <w:sz w:val="18"/>
                <w:lang w:val="it-IT"/>
              </w:rPr>
            </w:pPr>
            <w:del w:id="703" w:author="Chen, Delia (NSB - CN/Hangzhou)" w:date="2019-03-26T10:55:00Z">
              <w:r w:rsidRPr="00BE18BD" w:rsidDel="001D6C28">
                <w:rPr>
                  <w:rFonts w:ascii="Arial" w:eastAsia="宋体" w:hAnsi="Arial"/>
                  <w:noProof/>
                  <w:sz w:val="18"/>
                  <w:lang w:val="it-IT"/>
                </w:rPr>
                <w:delText>Config 1</w:delText>
              </w:r>
            </w:del>
          </w:p>
        </w:tc>
        <w:tc>
          <w:tcPr>
            <w:tcW w:w="646" w:type="dxa"/>
          </w:tcPr>
          <w:p w14:paraId="599F7D6C" w14:textId="18D29052" w:rsidR="00BE18BD" w:rsidRPr="00BE18BD" w:rsidDel="001D6C28" w:rsidRDefault="00BE18BD" w:rsidP="00BE18BD">
            <w:pPr>
              <w:keepNext/>
              <w:keepLines/>
              <w:spacing w:after="0"/>
              <w:jc w:val="center"/>
              <w:rPr>
                <w:del w:id="704" w:author="Chen, Delia (NSB - CN/Hangzhou)" w:date="2019-03-26T10:55:00Z"/>
                <w:rFonts w:ascii="Arial" w:eastAsia="宋体" w:hAnsi="Arial"/>
                <w:sz w:val="18"/>
              </w:rPr>
            </w:pPr>
            <w:del w:id="705" w:author="Chen, Delia (NSB - CN/Hangzhou)" w:date="2019-03-26T10:55:00Z">
              <w:r w:rsidRPr="00BE18BD" w:rsidDel="001D6C28">
                <w:rPr>
                  <w:rFonts w:ascii="Arial" w:eastAsia="宋体" w:hAnsi="Arial"/>
                  <w:sz w:val="18"/>
                </w:rPr>
                <w:delText>dB</w:delText>
              </w:r>
            </w:del>
          </w:p>
        </w:tc>
        <w:tc>
          <w:tcPr>
            <w:tcW w:w="1199" w:type="dxa"/>
          </w:tcPr>
          <w:p w14:paraId="569B8FD2" w14:textId="0D195BD3" w:rsidR="00BE18BD" w:rsidRPr="00BE18BD" w:rsidDel="001D6C28" w:rsidRDefault="00BE18BD" w:rsidP="00BE18BD">
            <w:pPr>
              <w:keepNext/>
              <w:keepLines/>
              <w:spacing w:after="0"/>
              <w:jc w:val="center"/>
              <w:rPr>
                <w:del w:id="706" w:author="Chen, Delia (NSB - CN/Hangzhou)" w:date="2019-03-26T10:55:00Z"/>
                <w:rFonts w:ascii="Arial" w:eastAsia="宋体" w:hAnsi="Arial"/>
                <w:noProof/>
                <w:sz w:val="18"/>
              </w:rPr>
            </w:pPr>
            <w:del w:id="707" w:author="Chen, Delia (NSB - CN/Hangzhou)" w:date="2019-03-26T10:55:00Z">
              <w:r w:rsidRPr="00BE18BD" w:rsidDel="001D6C28">
                <w:rPr>
                  <w:rFonts w:ascii="Arial" w:eastAsia="宋体" w:hAnsi="Arial"/>
                  <w:noProof/>
                  <w:sz w:val="18"/>
                </w:rPr>
                <w:delText>TBD</w:delText>
              </w:r>
            </w:del>
          </w:p>
        </w:tc>
        <w:tc>
          <w:tcPr>
            <w:tcW w:w="1199" w:type="dxa"/>
          </w:tcPr>
          <w:p w14:paraId="28E9413C" w14:textId="73274F67" w:rsidR="00BE18BD" w:rsidRPr="00BE18BD" w:rsidDel="001D6C28" w:rsidRDefault="00BE18BD" w:rsidP="00BE18BD">
            <w:pPr>
              <w:keepNext/>
              <w:keepLines/>
              <w:spacing w:after="0"/>
              <w:jc w:val="center"/>
              <w:rPr>
                <w:del w:id="708" w:author="Chen, Delia (NSB - CN/Hangzhou)" w:date="2019-03-26T10:55:00Z"/>
                <w:rFonts w:ascii="Arial" w:eastAsia="宋体" w:hAnsi="Arial"/>
                <w:noProof/>
                <w:sz w:val="18"/>
              </w:rPr>
            </w:pPr>
            <w:del w:id="709" w:author="Chen, Delia (NSB - CN/Hangzhou)" w:date="2019-03-26T10:55:00Z">
              <w:r w:rsidRPr="00BE18BD" w:rsidDel="001D6C28">
                <w:rPr>
                  <w:rFonts w:ascii="Arial" w:eastAsia="宋体" w:hAnsi="Arial"/>
                  <w:noProof/>
                  <w:sz w:val="18"/>
                </w:rPr>
                <w:delText>TBD</w:delText>
              </w:r>
            </w:del>
          </w:p>
        </w:tc>
        <w:tc>
          <w:tcPr>
            <w:tcW w:w="1199" w:type="dxa"/>
          </w:tcPr>
          <w:p w14:paraId="17785B63" w14:textId="08BC3235" w:rsidR="00BE18BD" w:rsidRPr="00BE18BD" w:rsidDel="001D6C28" w:rsidRDefault="00BE18BD" w:rsidP="00BE18BD">
            <w:pPr>
              <w:keepNext/>
              <w:keepLines/>
              <w:spacing w:after="0"/>
              <w:jc w:val="center"/>
              <w:rPr>
                <w:del w:id="710" w:author="Chen, Delia (NSB - CN/Hangzhou)" w:date="2019-03-26T10:55:00Z"/>
                <w:rFonts w:ascii="Arial" w:eastAsia="宋体" w:hAnsi="Arial"/>
                <w:noProof/>
                <w:sz w:val="18"/>
              </w:rPr>
            </w:pPr>
            <w:del w:id="711" w:author="Chen, Delia (NSB - CN/Hangzhou)" w:date="2019-03-26T10:55:00Z">
              <w:r w:rsidRPr="00BE18BD" w:rsidDel="001D6C28">
                <w:rPr>
                  <w:rFonts w:ascii="Arial" w:eastAsia="宋体" w:hAnsi="Arial"/>
                  <w:noProof/>
                  <w:sz w:val="18"/>
                </w:rPr>
                <w:delText>TBD</w:delText>
              </w:r>
            </w:del>
          </w:p>
        </w:tc>
        <w:tc>
          <w:tcPr>
            <w:tcW w:w="1199" w:type="dxa"/>
          </w:tcPr>
          <w:p w14:paraId="7F56AE77" w14:textId="1E48BB1D" w:rsidR="00BE18BD" w:rsidRPr="00BE18BD" w:rsidDel="001D6C28" w:rsidRDefault="00BE18BD" w:rsidP="00BE18BD">
            <w:pPr>
              <w:keepNext/>
              <w:keepLines/>
              <w:spacing w:after="0"/>
              <w:jc w:val="center"/>
              <w:rPr>
                <w:del w:id="712" w:author="Chen, Delia (NSB - CN/Hangzhou)" w:date="2019-03-26T10:55:00Z"/>
                <w:rFonts w:ascii="Arial" w:eastAsia="宋体" w:hAnsi="Arial"/>
                <w:noProof/>
                <w:sz w:val="18"/>
              </w:rPr>
            </w:pPr>
            <w:del w:id="713" w:author="Chen, Delia (NSB - CN/Hangzhou)" w:date="2019-03-26T10:55:00Z">
              <w:r w:rsidRPr="00BE18BD" w:rsidDel="001D6C28">
                <w:rPr>
                  <w:rFonts w:ascii="Arial" w:eastAsia="宋体" w:hAnsi="Arial"/>
                  <w:noProof/>
                  <w:sz w:val="18"/>
                </w:rPr>
                <w:delText>TBD</w:delText>
              </w:r>
            </w:del>
          </w:p>
        </w:tc>
        <w:tc>
          <w:tcPr>
            <w:tcW w:w="1199" w:type="dxa"/>
          </w:tcPr>
          <w:p w14:paraId="3B7012B4" w14:textId="79CB2A3F" w:rsidR="00BE18BD" w:rsidRPr="00BE18BD" w:rsidDel="001D6C28" w:rsidRDefault="00BE18BD" w:rsidP="00BE18BD">
            <w:pPr>
              <w:keepNext/>
              <w:keepLines/>
              <w:spacing w:after="0"/>
              <w:jc w:val="center"/>
              <w:rPr>
                <w:del w:id="714" w:author="Chen, Delia (NSB - CN/Hangzhou)" w:date="2019-03-26T10:55:00Z"/>
                <w:rFonts w:ascii="Arial" w:eastAsia="宋体" w:hAnsi="Arial"/>
                <w:noProof/>
                <w:sz w:val="18"/>
              </w:rPr>
            </w:pPr>
            <w:del w:id="715" w:author="Chen, Delia (NSB - CN/Hangzhou)" w:date="2019-03-26T10:55:00Z">
              <w:r w:rsidRPr="00BE18BD" w:rsidDel="001D6C28">
                <w:rPr>
                  <w:rFonts w:ascii="Arial" w:eastAsia="宋体" w:hAnsi="Arial"/>
                  <w:noProof/>
                  <w:sz w:val="18"/>
                </w:rPr>
                <w:delText>TBD</w:delText>
              </w:r>
            </w:del>
          </w:p>
        </w:tc>
        <w:tc>
          <w:tcPr>
            <w:tcW w:w="1200" w:type="dxa"/>
          </w:tcPr>
          <w:p w14:paraId="558A4673" w14:textId="38AC0BE6" w:rsidR="00BE18BD" w:rsidRPr="00BE18BD" w:rsidDel="001D6C28" w:rsidRDefault="00BE18BD" w:rsidP="00BE18BD">
            <w:pPr>
              <w:keepNext/>
              <w:keepLines/>
              <w:spacing w:after="0"/>
              <w:jc w:val="center"/>
              <w:rPr>
                <w:del w:id="716" w:author="Chen, Delia (NSB - CN/Hangzhou)" w:date="2019-03-26T10:55:00Z"/>
                <w:rFonts w:ascii="Arial" w:eastAsia="宋体" w:hAnsi="Arial"/>
                <w:noProof/>
                <w:sz w:val="18"/>
              </w:rPr>
            </w:pPr>
            <w:del w:id="717" w:author="Chen, Delia (NSB - CN/Hangzhou)" w:date="2019-03-26T10:55:00Z">
              <w:r w:rsidRPr="00BE18BD" w:rsidDel="001D6C28">
                <w:rPr>
                  <w:rFonts w:ascii="Arial" w:eastAsia="宋体" w:hAnsi="Arial"/>
                  <w:noProof/>
                  <w:sz w:val="18"/>
                </w:rPr>
                <w:delText>TBD</w:delText>
              </w:r>
            </w:del>
          </w:p>
        </w:tc>
      </w:tr>
      <w:tr w:rsidR="00BE18BD" w:rsidRPr="00BE18BD" w:rsidDel="001D6C28" w14:paraId="7EF1AF9E" w14:textId="3AF7EB07" w:rsidTr="006633E6">
        <w:trPr>
          <w:cantSplit/>
          <w:trHeight w:val="189"/>
          <w:jc w:val="center"/>
          <w:del w:id="718" w:author="Chen, Delia (NSB - CN/Hangzhou)" w:date="2019-03-26T10:55:00Z"/>
        </w:trPr>
        <w:tc>
          <w:tcPr>
            <w:tcW w:w="846" w:type="dxa"/>
          </w:tcPr>
          <w:p w14:paraId="68B3906F" w14:textId="1A789610" w:rsidR="00BE18BD" w:rsidRPr="00BE18BD" w:rsidDel="001D6C28" w:rsidRDefault="00BE18BD" w:rsidP="00BE18BD">
            <w:pPr>
              <w:keepNext/>
              <w:keepLines/>
              <w:spacing w:after="0"/>
              <w:rPr>
                <w:del w:id="719" w:author="Chen, Delia (NSB - CN/Hangzhou)" w:date="2019-03-26T10:55:00Z"/>
                <w:rFonts w:ascii="Arial" w:eastAsia="宋体" w:hAnsi="Arial"/>
                <w:sz w:val="18"/>
              </w:rPr>
            </w:pPr>
            <w:del w:id="720" w:author="Chen, Delia (NSB - CN/Hangzhou)" w:date="2019-03-26T10:55:00Z">
              <w:r w:rsidRPr="00BE18BD" w:rsidDel="001D6C28">
                <w:rPr>
                  <w:rFonts w:ascii="Arial" w:eastAsia="宋体" w:hAnsi="Arial"/>
                  <w:position w:val="-12"/>
                  <w:sz w:val="18"/>
                </w:rPr>
                <w:object w:dxaOrig="420" w:dyaOrig="360" w14:anchorId="268CA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pt" o:ole="" fillcolor="window">
                    <v:imagedata r:id="rId18" o:title=""/>
                  </v:shape>
                  <o:OLEObject Type="Embed" ProgID="Equation.3" ShapeID="_x0000_i1025" DrawAspect="Content" ObjectID="_1615670916" r:id="rId19"/>
                </w:object>
              </w:r>
            </w:del>
          </w:p>
        </w:tc>
        <w:tc>
          <w:tcPr>
            <w:tcW w:w="1055" w:type="dxa"/>
          </w:tcPr>
          <w:p w14:paraId="4BB8E81C" w14:textId="68848EBB" w:rsidR="00BE18BD" w:rsidRPr="00BE18BD" w:rsidDel="001D6C28" w:rsidRDefault="00BE18BD" w:rsidP="00BE18BD">
            <w:pPr>
              <w:keepNext/>
              <w:keepLines/>
              <w:spacing w:after="0"/>
              <w:rPr>
                <w:del w:id="721" w:author="Chen, Delia (NSB - CN/Hangzhou)" w:date="2019-03-26T10:55:00Z"/>
                <w:rFonts w:ascii="Arial" w:eastAsia="宋体" w:hAnsi="Arial"/>
                <w:noProof/>
                <w:sz w:val="18"/>
                <w:lang w:val="it-IT"/>
              </w:rPr>
            </w:pPr>
            <w:del w:id="722" w:author="Chen, Delia (NSB - CN/Hangzhou)" w:date="2019-03-26T10:55:00Z">
              <w:r w:rsidRPr="00BE18BD" w:rsidDel="001D6C28">
                <w:rPr>
                  <w:rFonts w:ascii="Arial" w:eastAsia="宋体" w:hAnsi="Arial"/>
                  <w:noProof/>
                  <w:sz w:val="18"/>
                  <w:lang w:val="it-IT"/>
                </w:rPr>
                <w:delText>Config 1</w:delText>
              </w:r>
            </w:del>
          </w:p>
        </w:tc>
        <w:tc>
          <w:tcPr>
            <w:tcW w:w="646" w:type="dxa"/>
          </w:tcPr>
          <w:p w14:paraId="0FAD68B2" w14:textId="6D0370B0" w:rsidR="00BE18BD" w:rsidRPr="00BE18BD" w:rsidDel="001D6C28" w:rsidRDefault="00BE18BD" w:rsidP="00BE18BD">
            <w:pPr>
              <w:keepNext/>
              <w:keepLines/>
              <w:spacing w:after="0"/>
              <w:jc w:val="center"/>
              <w:rPr>
                <w:del w:id="723" w:author="Chen, Delia (NSB - CN/Hangzhou)" w:date="2019-03-26T10:55:00Z"/>
                <w:rFonts w:ascii="Arial" w:eastAsia="宋体" w:hAnsi="Arial"/>
                <w:sz w:val="18"/>
              </w:rPr>
            </w:pPr>
            <w:del w:id="724" w:author="Chen, Delia (NSB - CN/Hangzhou)" w:date="2019-03-26T10:55:00Z">
              <w:r w:rsidRPr="00BE18BD" w:rsidDel="001D6C28">
                <w:rPr>
                  <w:rFonts w:ascii="Arial" w:eastAsia="宋体" w:hAnsi="Arial"/>
                  <w:sz w:val="18"/>
                </w:rPr>
                <w:delText>dBm/15KHz</w:delText>
              </w:r>
            </w:del>
          </w:p>
        </w:tc>
        <w:tc>
          <w:tcPr>
            <w:tcW w:w="3597" w:type="dxa"/>
            <w:gridSpan w:val="3"/>
          </w:tcPr>
          <w:p w14:paraId="0A962512" w14:textId="012B7074" w:rsidR="00BE18BD" w:rsidRPr="00BE18BD" w:rsidDel="001D6C28" w:rsidRDefault="00BE18BD" w:rsidP="00BE18BD">
            <w:pPr>
              <w:keepNext/>
              <w:keepLines/>
              <w:spacing w:after="0"/>
              <w:jc w:val="center"/>
              <w:rPr>
                <w:del w:id="725" w:author="Chen, Delia (NSB - CN/Hangzhou)" w:date="2019-03-26T10:55:00Z"/>
                <w:rFonts w:ascii="Arial" w:eastAsia="宋体" w:hAnsi="Arial"/>
                <w:sz w:val="18"/>
              </w:rPr>
            </w:pPr>
            <w:del w:id="726" w:author="Chen, Delia (NSB - CN/Hangzhou)" w:date="2019-03-26T10:55:00Z">
              <w:r w:rsidRPr="00BE18BD" w:rsidDel="001D6C28">
                <w:rPr>
                  <w:rFonts w:ascii="Arial" w:eastAsia="宋体" w:hAnsi="Arial"/>
                  <w:sz w:val="18"/>
                </w:rPr>
                <w:delText>[-98]</w:delText>
              </w:r>
            </w:del>
          </w:p>
        </w:tc>
        <w:tc>
          <w:tcPr>
            <w:tcW w:w="3598" w:type="dxa"/>
            <w:gridSpan w:val="3"/>
          </w:tcPr>
          <w:p w14:paraId="3D18E40E" w14:textId="793D2D18" w:rsidR="00BE18BD" w:rsidRPr="00BE18BD" w:rsidDel="001D6C28" w:rsidRDefault="00BE18BD" w:rsidP="00BE18BD">
            <w:pPr>
              <w:keepNext/>
              <w:keepLines/>
              <w:spacing w:after="0"/>
              <w:jc w:val="center"/>
              <w:rPr>
                <w:del w:id="727" w:author="Chen, Delia (NSB - CN/Hangzhou)" w:date="2019-03-26T10:55:00Z"/>
                <w:rFonts w:ascii="Arial" w:eastAsia="宋体" w:hAnsi="Arial"/>
                <w:sz w:val="18"/>
              </w:rPr>
            </w:pPr>
            <w:del w:id="728" w:author="Chen, Delia (NSB - CN/Hangzhou)" w:date="2019-03-26T10:55:00Z">
              <w:r w:rsidRPr="00BE18BD" w:rsidDel="001D6C28">
                <w:rPr>
                  <w:rFonts w:ascii="Arial" w:eastAsia="宋体" w:hAnsi="Arial"/>
                  <w:sz w:val="18"/>
                </w:rPr>
                <w:delText>[-98]</w:delText>
              </w:r>
            </w:del>
          </w:p>
        </w:tc>
      </w:tr>
      <w:tr w:rsidR="00BE18BD" w:rsidRPr="00BE18BD" w:rsidDel="001D6C28" w14:paraId="626E32B6" w14:textId="5F188B42" w:rsidTr="006633E6">
        <w:trPr>
          <w:cantSplit/>
          <w:trHeight w:val="207"/>
          <w:jc w:val="center"/>
          <w:del w:id="729" w:author="Chen, Delia (NSB - CN/Hangzhou)" w:date="2019-03-26T10:55:00Z"/>
        </w:trPr>
        <w:tc>
          <w:tcPr>
            <w:tcW w:w="1901" w:type="dxa"/>
            <w:gridSpan w:val="2"/>
          </w:tcPr>
          <w:p w14:paraId="18EB4BFE" w14:textId="29E58D1A" w:rsidR="00BE18BD" w:rsidRPr="00BE18BD" w:rsidDel="001D6C28" w:rsidRDefault="00BE18BD" w:rsidP="00BE18BD">
            <w:pPr>
              <w:keepNext/>
              <w:keepLines/>
              <w:spacing w:after="0"/>
              <w:rPr>
                <w:del w:id="730" w:author="Chen, Delia (NSB - CN/Hangzhou)" w:date="2019-03-26T10:55:00Z"/>
                <w:rFonts w:ascii="Arial" w:eastAsia="宋体" w:hAnsi="Arial"/>
                <w:sz w:val="18"/>
              </w:rPr>
            </w:pPr>
            <w:del w:id="731" w:author="Chen, Delia (NSB - CN/Hangzhou)" w:date="2019-03-26T10:55:00Z">
              <w:r w:rsidRPr="00BE18BD" w:rsidDel="001D6C28">
                <w:rPr>
                  <w:rFonts w:ascii="Arial" w:eastAsia="?? ??" w:hAnsi="Arial"/>
                  <w:sz w:val="18"/>
                </w:rPr>
                <w:delText>Propagation condition</w:delText>
              </w:r>
            </w:del>
          </w:p>
        </w:tc>
        <w:tc>
          <w:tcPr>
            <w:tcW w:w="646" w:type="dxa"/>
          </w:tcPr>
          <w:p w14:paraId="15CF120A" w14:textId="6662EC72" w:rsidR="00BE18BD" w:rsidRPr="00BE18BD" w:rsidDel="001D6C28" w:rsidRDefault="00BE18BD" w:rsidP="00BE18BD">
            <w:pPr>
              <w:keepNext/>
              <w:keepLines/>
              <w:spacing w:after="0"/>
              <w:jc w:val="center"/>
              <w:rPr>
                <w:del w:id="732" w:author="Chen, Delia (NSB - CN/Hangzhou)" w:date="2019-03-26T10:55:00Z"/>
                <w:rFonts w:ascii="Arial" w:eastAsia="宋体" w:hAnsi="Arial"/>
                <w:sz w:val="18"/>
              </w:rPr>
            </w:pPr>
          </w:p>
        </w:tc>
        <w:tc>
          <w:tcPr>
            <w:tcW w:w="3597" w:type="dxa"/>
            <w:gridSpan w:val="3"/>
            <w:shd w:val="clear" w:color="auto" w:fill="auto"/>
          </w:tcPr>
          <w:p w14:paraId="43F3B70A" w14:textId="66D90877" w:rsidR="00BE18BD" w:rsidRPr="00BE18BD" w:rsidDel="001D6C28" w:rsidRDefault="00BE18BD" w:rsidP="00BE18BD">
            <w:pPr>
              <w:keepNext/>
              <w:keepLines/>
              <w:spacing w:after="0"/>
              <w:jc w:val="center"/>
              <w:rPr>
                <w:del w:id="733" w:author="Chen, Delia (NSB - CN/Hangzhou)" w:date="2019-03-26T10:55:00Z"/>
                <w:rFonts w:ascii="Arial" w:eastAsia="MS Mincho" w:hAnsi="Arial"/>
                <w:sz w:val="18"/>
              </w:rPr>
            </w:pPr>
            <w:del w:id="734" w:author="Chen, Delia (NSB - CN/Hangzhou)" w:date="2019-03-26T10:55:00Z">
              <w:r w:rsidRPr="00BE18BD" w:rsidDel="001D6C28">
                <w:rPr>
                  <w:rFonts w:ascii="Arial" w:eastAsia="MS Mincho" w:hAnsi="Arial"/>
                  <w:sz w:val="18"/>
                </w:rPr>
                <w:delText>[TDL-C 300ns 100Hz]</w:delText>
              </w:r>
            </w:del>
          </w:p>
        </w:tc>
        <w:tc>
          <w:tcPr>
            <w:tcW w:w="3598" w:type="dxa"/>
            <w:gridSpan w:val="3"/>
          </w:tcPr>
          <w:p w14:paraId="77C1D751" w14:textId="776454DD" w:rsidR="00BE18BD" w:rsidRPr="00BE18BD" w:rsidDel="001D6C28" w:rsidRDefault="00BE18BD" w:rsidP="00BE18BD">
            <w:pPr>
              <w:keepNext/>
              <w:keepLines/>
              <w:spacing w:after="0"/>
              <w:jc w:val="center"/>
              <w:rPr>
                <w:del w:id="735" w:author="Chen, Delia (NSB - CN/Hangzhou)" w:date="2019-03-26T10:55:00Z"/>
                <w:rFonts w:ascii="Arial" w:eastAsia="MS Mincho" w:hAnsi="Arial"/>
                <w:sz w:val="18"/>
              </w:rPr>
            </w:pPr>
            <w:del w:id="736" w:author="Chen, Delia (NSB - CN/Hangzhou)" w:date="2019-03-26T10:55:00Z">
              <w:r w:rsidRPr="00BE18BD" w:rsidDel="001D6C28">
                <w:rPr>
                  <w:rFonts w:ascii="Arial" w:eastAsia="MS Mincho" w:hAnsi="Arial"/>
                  <w:sz w:val="18"/>
                </w:rPr>
                <w:delText>[TDL-C 300ns 100Hz]</w:delText>
              </w:r>
            </w:del>
          </w:p>
        </w:tc>
      </w:tr>
      <w:tr w:rsidR="00BE18BD" w:rsidRPr="00BE18BD" w:rsidDel="001D6C28" w14:paraId="55B03C4B" w14:textId="740F784D" w:rsidTr="006633E6">
        <w:trPr>
          <w:cantSplit/>
          <w:trHeight w:val="2119"/>
          <w:jc w:val="center"/>
          <w:del w:id="737" w:author="Chen, Delia (NSB - CN/Hangzhou)" w:date="2019-03-26T10:55:00Z"/>
        </w:trPr>
        <w:tc>
          <w:tcPr>
            <w:tcW w:w="9742" w:type="dxa"/>
            <w:gridSpan w:val="9"/>
          </w:tcPr>
          <w:p w14:paraId="389C6CB9" w14:textId="53240FC8" w:rsidR="00BE18BD" w:rsidRPr="00BE18BD" w:rsidDel="001D6C28" w:rsidRDefault="00BE18BD" w:rsidP="00BE18BD">
            <w:pPr>
              <w:keepNext/>
              <w:keepLines/>
              <w:spacing w:after="0"/>
              <w:ind w:left="851" w:hanging="851"/>
              <w:rPr>
                <w:del w:id="738" w:author="Chen, Delia (NSB - CN/Hangzhou)" w:date="2019-03-26T10:55:00Z"/>
                <w:rFonts w:ascii="Arial" w:eastAsia="宋体" w:hAnsi="Arial"/>
                <w:sz w:val="18"/>
              </w:rPr>
            </w:pPr>
            <w:del w:id="739" w:author="Chen, Delia (NSB - CN/Hangzhou)" w:date="2019-03-26T10:55:00Z">
              <w:r w:rsidRPr="00BE18BD" w:rsidDel="001D6C28">
                <w:rPr>
                  <w:rFonts w:ascii="Arial" w:eastAsia="宋体" w:hAnsi="Arial"/>
                  <w:sz w:val="18"/>
                </w:rPr>
                <w:delText>Note 1:</w:delText>
              </w:r>
              <w:r w:rsidRPr="00BE18BD" w:rsidDel="001D6C28">
                <w:rPr>
                  <w:rFonts w:ascii="Arial" w:eastAsia="宋体" w:hAnsi="Arial"/>
                  <w:sz w:val="18"/>
                </w:rPr>
                <w:tab/>
                <w:delText>OCNG shall be used such that the resources in Cell 1 are fully allocated and a constant total transmitted power spectral density is achieved for all OFDM symbols.</w:delText>
              </w:r>
            </w:del>
          </w:p>
          <w:p w14:paraId="6403D1AB" w14:textId="0740011A" w:rsidR="00BE18BD" w:rsidRPr="00BE18BD" w:rsidDel="001D6C28" w:rsidRDefault="00BE18BD" w:rsidP="00BE18BD">
            <w:pPr>
              <w:keepNext/>
              <w:keepLines/>
              <w:spacing w:after="0"/>
              <w:ind w:left="851" w:hanging="851"/>
              <w:rPr>
                <w:del w:id="740" w:author="Chen, Delia (NSB - CN/Hangzhou)" w:date="2019-03-26T10:55:00Z"/>
                <w:rFonts w:ascii="Arial" w:eastAsia="宋体" w:hAnsi="Arial"/>
                <w:sz w:val="18"/>
              </w:rPr>
            </w:pPr>
            <w:del w:id="741" w:author="Chen, Delia (NSB - CN/Hangzhou)" w:date="2019-03-26T10:55:00Z">
              <w:r w:rsidRPr="00BE18BD" w:rsidDel="001D6C28">
                <w:rPr>
                  <w:rFonts w:ascii="Arial" w:eastAsia="宋体" w:hAnsi="Arial"/>
                  <w:sz w:val="18"/>
                </w:rPr>
                <w:delText>Note 2:</w:delText>
              </w:r>
              <w:r w:rsidRPr="00BE18BD" w:rsidDel="001D6C28">
                <w:rPr>
                  <w:rFonts w:ascii="Arial" w:eastAsia="宋体" w:hAnsi="Arial"/>
                  <w:sz w:val="18"/>
                </w:rPr>
                <w:tab/>
                <w:delText>The uplink resources for CSI reporting are assigned to the UE prior to the start of time period T1.</w:delText>
              </w:r>
            </w:del>
          </w:p>
          <w:p w14:paraId="018F6C82" w14:textId="1AB64E87" w:rsidR="00BE18BD" w:rsidRPr="00BE18BD" w:rsidDel="001D6C28" w:rsidRDefault="00BE18BD" w:rsidP="00BE18BD">
            <w:pPr>
              <w:keepNext/>
              <w:keepLines/>
              <w:spacing w:after="0"/>
              <w:ind w:left="851" w:hanging="851"/>
              <w:rPr>
                <w:del w:id="742" w:author="Chen, Delia (NSB - CN/Hangzhou)" w:date="2019-03-26T10:55:00Z"/>
                <w:rFonts w:ascii="Arial" w:eastAsia="宋体" w:hAnsi="Arial"/>
                <w:sz w:val="18"/>
              </w:rPr>
            </w:pPr>
            <w:del w:id="743" w:author="Chen, Delia (NSB - CN/Hangzhou)" w:date="2019-03-26T10:55:00Z">
              <w:r w:rsidRPr="00BE18BD" w:rsidDel="001D6C28">
                <w:rPr>
                  <w:rFonts w:ascii="Arial" w:eastAsia="宋体" w:hAnsi="Arial"/>
                  <w:sz w:val="18"/>
                </w:rPr>
                <w:delText>Note 3:</w:delText>
              </w:r>
              <w:r w:rsidRPr="00BE18BD" w:rsidDel="001D6C28">
                <w:rPr>
                  <w:rFonts w:ascii="Arial" w:eastAsia="宋体" w:hAnsi="Arial"/>
                  <w:sz w:val="18"/>
                </w:rPr>
                <w:tab/>
                <w:delText>NZP CSI-RS resource set configuration for CSI reporting are assigned to the UE prior to the start of time period T1.</w:delText>
              </w:r>
            </w:del>
          </w:p>
          <w:p w14:paraId="76427377" w14:textId="4781730C" w:rsidR="00BE18BD" w:rsidRPr="00BE18BD" w:rsidDel="001D6C28" w:rsidRDefault="00BE18BD" w:rsidP="00BE18BD">
            <w:pPr>
              <w:keepNext/>
              <w:keepLines/>
              <w:spacing w:after="0"/>
              <w:ind w:left="851" w:hanging="851"/>
              <w:rPr>
                <w:del w:id="744" w:author="Chen, Delia (NSB - CN/Hangzhou)" w:date="2019-03-26T10:55:00Z"/>
                <w:rFonts w:ascii="Arial" w:eastAsia="宋体" w:hAnsi="Arial"/>
                <w:sz w:val="18"/>
              </w:rPr>
            </w:pPr>
            <w:del w:id="745" w:author="Chen, Delia (NSB - CN/Hangzhou)" w:date="2019-03-26T10:55:00Z">
              <w:r w:rsidRPr="00BE18BD" w:rsidDel="001D6C28">
                <w:rPr>
                  <w:rFonts w:ascii="Arial" w:eastAsia="宋体" w:hAnsi="Arial"/>
                  <w:sz w:val="18"/>
                </w:rPr>
                <w:delText>Note 4:</w:delText>
              </w:r>
              <w:r w:rsidRPr="00BE18BD" w:rsidDel="001D6C28">
                <w:rPr>
                  <w:rFonts w:ascii="Arial" w:eastAsia="宋体" w:hAnsi="Arial"/>
                  <w:sz w:val="18"/>
                </w:rPr>
                <w:tab/>
                <w:delText>Measurement gap configuration is assigned to the UE prior to the start of time period T1.</w:delText>
              </w:r>
            </w:del>
          </w:p>
          <w:p w14:paraId="6E549DEE" w14:textId="1F1974C3" w:rsidR="00BE18BD" w:rsidRPr="00BE18BD" w:rsidDel="001D6C28" w:rsidRDefault="00BE18BD" w:rsidP="00BE18BD">
            <w:pPr>
              <w:keepNext/>
              <w:keepLines/>
              <w:spacing w:after="0"/>
              <w:ind w:left="851" w:hanging="851"/>
              <w:rPr>
                <w:del w:id="746" w:author="Chen, Delia (NSB - CN/Hangzhou)" w:date="2019-03-26T10:55:00Z"/>
                <w:rFonts w:ascii="Arial" w:eastAsia="宋体" w:hAnsi="Arial"/>
                <w:sz w:val="18"/>
              </w:rPr>
            </w:pPr>
            <w:del w:id="747" w:author="Chen, Delia (NSB - CN/Hangzhou)" w:date="2019-03-26T10:55:00Z">
              <w:r w:rsidRPr="00BE18BD" w:rsidDel="001D6C28">
                <w:rPr>
                  <w:rFonts w:ascii="Arial" w:eastAsia="宋体" w:hAnsi="Arial"/>
                  <w:sz w:val="18"/>
                </w:rPr>
                <w:delText>Note 5:</w:delText>
              </w:r>
              <w:r w:rsidRPr="00BE18BD" w:rsidDel="001D6C28">
                <w:rPr>
                  <w:rFonts w:ascii="Arial" w:eastAsia="宋体" w:hAnsi="Arial"/>
                  <w:sz w:val="18"/>
                </w:rPr>
                <w:tab/>
                <w:delText>The timers and layer 3 filtering related parameters are configured prior to the start of time period T1.</w:delText>
              </w:r>
            </w:del>
          </w:p>
          <w:p w14:paraId="3F3BA906" w14:textId="144FCD79" w:rsidR="00BE18BD" w:rsidRPr="00BE18BD" w:rsidDel="001D6C28" w:rsidRDefault="00BE18BD" w:rsidP="00BE18BD">
            <w:pPr>
              <w:keepNext/>
              <w:keepLines/>
              <w:spacing w:after="0"/>
              <w:ind w:left="851" w:hanging="851"/>
              <w:rPr>
                <w:del w:id="748" w:author="Chen, Delia (NSB - CN/Hangzhou)" w:date="2019-03-26T10:55:00Z"/>
                <w:rFonts w:ascii="Arial" w:eastAsia="宋体" w:hAnsi="Arial"/>
                <w:sz w:val="18"/>
              </w:rPr>
            </w:pPr>
            <w:del w:id="749" w:author="Chen, Delia (NSB - CN/Hangzhou)" w:date="2019-03-26T10:55:00Z">
              <w:r w:rsidRPr="00BE18BD" w:rsidDel="001D6C28">
                <w:rPr>
                  <w:rFonts w:ascii="Arial" w:eastAsia="宋体" w:hAnsi="Arial"/>
                  <w:sz w:val="18"/>
                </w:rPr>
                <w:delText>Note 6:</w:delText>
              </w:r>
              <w:r w:rsidRPr="00BE18BD" w:rsidDel="001D6C28">
                <w:rPr>
                  <w:rFonts w:ascii="Arial" w:eastAsia="宋体" w:hAnsi="Arial"/>
                  <w:sz w:val="18"/>
                </w:rPr>
                <w:tab/>
                <w:delText>The signal contains PDCCH for UEs other than the device under test as part of OCNG.</w:delText>
              </w:r>
            </w:del>
          </w:p>
          <w:p w14:paraId="6ED024DE" w14:textId="5768DB95" w:rsidR="00BE18BD" w:rsidRPr="00BE18BD" w:rsidDel="001D6C28" w:rsidRDefault="00BE18BD" w:rsidP="00BE18BD">
            <w:pPr>
              <w:keepNext/>
              <w:keepLines/>
              <w:spacing w:after="0"/>
              <w:ind w:left="851" w:hanging="851"/>
              <w:rPr>
                <w:del w:id="750" w:author="Chen, Delia (NSB - CN/Hangzhou)" w:date="2019-03-26T10:55:00Z"/>
                <w:rFonts w:ascii="Arial" w:eastAsia="宋体" w:hAnsi="Arial"/>
                <w:sz w:val="18"/>
              </w:rPr>
            </w:pPr>
            <w:del w:id="751" w:author="Chen, Delia (NSB - CN/Hangzhou)" w:date="2019-03-26T10:55:00Z">
              <w:r w:rsidRPr="00BE18BD" w:rsidDel="001D6C28">
                <w:rPr>
                  <w:rFonts w:ascii="Arial" w:eastAsia="宋体" w:hAnsi="Arial"/>
                  <w:sz w:val="18"/>
                </w:rPr>
                <w:delText>Note 7:</w:delText>
              </w:r>
              <w:r w:rsidRPr="00BE18BD" w:rsidDel="001D6C28">
                <w:rPr>
                  <w:rFonts w:ascii="Arial" w:eastAsia="宋体" w:hAnsi="Arial"/>
                  <w:sz w:val="18"/>
                </w:rPr>
                <w:tab/>
                <w:delText>SNR levels correspond to the signal to noise ratio over the SSS REs.</w:delText>
              </w:r>
            </w:del>
          </w:p>
          <w:p w14:paraId="422342BF" w14:textId="3B1E8A7E" w:rsidR="00BE18BD" w:rsidRPr="00BE18BD" w:rsidDel="001D6C28" w:rsidRDefault="00BE18BD" w:rsidP="00BE18BD">
            <w:pPr>
              <w:keepNext/>
              <w:keepLines/>
              <w:spacing w:after="0"/>
              <w:ind w:left="851" w:hanging="851"/>
              <w:rPr>
                <w:del w:id="752" w:author="Chen, Delia (NSB - CN/Hangzhou)" w:date="2019-03-26T10:55:00Z"/>
                <w:rFonts w:ascii="Arial" w:eastAsia="宋体" w:hAnsi="Arial"/>
                <w:sz w:val="18"/>
              </w:rPr>
            </w:pPr>
            <w:del w:id="753" w:author="Chen, Delia (NSB - CN/Hangzhou)" w:date="2019-03-26T10:55:00Z">
              <w:r w:rsidRPr="00BE18BD" w:rsidDel="001D6C28">
                <w:rPr>
                  <w:rFonts w:ascii="Arial" w:eastAsia="宋体" w:hAnsi="Arial"/>
                  <w:sz w:val="18"/>
                </w:rPr>
                <w:delText>Note 8:</w:delText>
              </w:r>
              <w:r w:rsidRPr="00BE18BD" w:rsidDel="001D6C28">
                <w:rPr>
                  <w:rFonts w:ascii="Arial" w:eastAsia="宋体" w:hAnsi="Arial"/>
                  <w:sz w:val="18"/>
                </w:rPr>
                <w:tab/>
                <w:delText xml:space="preserve">The SNR in time periods T1, T2 and T3 is denoted as SNR1, SNR2 and SNR3 respectively in figure </w:delText>
              </w:r>
              <w:r w:rsidRPr="00BE18BD" w:rsidDel="001D6C28">
                <w:rPr>
                  <w:rFonts w:ascii="Arial" w:eastAsia="宋体" w:hAnsi="Arial"/>
                  <w:sz w:val="18"/>
                  <w:lang w:val="en-US"/>
                </w:rPr>
                <w:delText>A.7.5.1.5.1-1</w:delText>
              </w:r>
              <w:r w:rsidRPr="00BE18BD" w:rsidDel="001D6C28">
                <w:rPr>
                  <w:rFonts w:ascii="Arial" w:eastAsia="宋体" w:hAnsi="Arial"/>
                  <w:sz w:val="18"/>
                </w:rPr>
                <w:delText>.</w:delText>
              </w:r>
            </w:del>
          </w:p>
          <w:p w14:paraId="5DC47B04" w14:textId="43DC4352" w:rsidR="00BE18BD" w:rsidRPr="00BE18BD" w:rsidDel="001D6C28" w:rsidRDefault="00BE18BD" w:rsidP="00BE18BD">
            <w:pPr>
              <w:keepNext/>
              <w:keepLines/>
              <w:spacing w:after="0"/>
              <w:ind w:left="851" w:hanging="851"/>
              <w:rPr>
                <w:del w:id="754" w:author="Chen, Delia (NSB - CN/Hangzhou)" w:date="2019-03-26T10:55:00Z"/>
                <w:rFonts w:ascii="Arial" w:eastAsia="宋体" w:hAnsi="Arial"/>
                <w:snapToGrid w:val="0"/>
                <w:sz w:val="18"/>
              </w:rPr>
            </w:pPr>
            <w:del w:id="755" w:author="Chen, Delia (NSB - CN/Hangzhou)" w:date="2019-03-26T10:55:00Z">
              <w:r w:rsidRPr="00BE18BD" w:rsidDel="001D6C28">
                <w:rPr>
                  <w:rFonts w:ascii="Arial" w:eastAsia="宋体" w:hAnsi="Arial"/>
                  <w:sz w:val="18"/>
                </w:rPr>
                <w:delText>Note 9:</w:delText>
              </w:r>
              <w:r w:rsidRPr="00BE18BD" w:rsidDel="001D6C28">
                <w:rPr>
                  <w:rFonts w:ascii="Arial" w:eastAsia="MS Mincho" w:hAnsi="Arial"/>
                  <w:snapToGrid w:val="0"/>
                  <w:sz w:val="18"/>
                </w:rPr>
                <w:tab/>
              </w:r>
              <w:r w:rsidRPr="00BE18BD" w:rsidDel="001D6C28">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1D6C28">
                <w:rPr>
                  <w:rFonts w:ascii="Arial" w:eastAsia="宋体" w:hAnsi="Arial"/>
                  <w:snapToGrid w:val="0"/>
                  <w:sz w:val="18"/>
                </w:rPr>
                <w:delText>.</w:delText>
              </w:r>
            </w:del>
          </w:p>
        </w:tc>
      </w:tr>
    </w:tbl>
    <w:p w14:paraId="6505DC0A" w14:textId="1087282C" w:rsidR="00BE18BD" w:rsidDel="001D6C28" w:rsidRDefault="00BE18BD" w:rsidP="00BE18BD">
      <w:pPr>
        <w:rPr>
          <w:del w:id="756" w:author="Chen, Delia (NSB - CN/Hangzhou)" w:date="2019-03-26T10:55: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068AE" w:rsidRPr="001A46B0" w14:paraId="15489275" w14:textId="77777777" w:rsidTr="006633E6">
        <w:trPr>
          <w:cantSplit/>
          <w:trHeight w:val="169"/>
          <w:jc w:val="center"/>
          <w:ins w:id="757" w:author="Chen, Delia (NSB - CN/Hangzhou)" w:date="2019-03-26T10:48:00Z"/>
        </w:trPr>
        <w:tc>
          <w:tcPr>
            <w:tcW w:w="2887" w:type="dxa"/>
            <w:gridSpan w:val="2"/>
            <w:vMerge w:val="restart"/>
            <w:tcBorders>
              <w:top w:val="single" w:sz="4" w:space="0" w:color="auto"/>
              <w:left w:val="single" w:sz="4" w:space="0" w:color="auto"/>
            </w:tcBorders>
          </w:tcPr>
          <w:p w14:paraId="5E94F29E" w14:textId="77777777" w:rsidR="00D068AE" w:rsidRPr="001A46B0" w:rsidRDefault="00D068AE" w:rsidP="006633E6">
            <w:pPr>
              <w:keepNext/>
              <w:keepLines/>
              <w:spacing w:after="0"/>
              <w:jc w:val="center"/>
              <w:rPr>
                <w:ins w:id="758" w:author="Chen, Delia (NSB - CN/Hangzhou)" w:date="2019-03-26T10:48:00Z"/>
                <w:rFonts w:ascii="Arial" w:eastAsia="宋体" w:hAnsi="Arial"/>
                <w:b/>
                <w:sz w:val="18"/>
              </w:rPr>
            </w:pPr>
            <w:ins w:id="759" w:author="Chen, Delia (NSB - CN/Hangzhou)" w:date="2019-03-26T10:48:00Z">
              <w:r w:rsidRPr="001A46B0">
                <w:rPr>
                  <w:rFonts w:ascii="Arial" w:eastAsia="宋体" w:hAnsi="Arial"/>
                  <w:b/>
                  <w:sz w:val="18"/>
                </w:rPr>
                <w:t>Parameter</w:t>
              </w:r>
            </w:ins>
          </w:p>
        </w:tc>
        <w:tc>
          <w:tcPr>
            <w:tcW w:w="1701" w:type="dxa"/>
            <w:vMerge w:val="restart"/>
            <w:tcBorders>
              <w:top w:val="single" w:sz="4" w:space="0" w:color="auto"/>
            </w:tcBorders>
          </w:tcPr>
          <w:p w14:paraId="132C8E3D" w14:textId="77777777" w:rsidR="00D068AE" w:rsidRPr="001A46B0" w:rsidRDefault="00D068AE" w:rsidP="006633E6">
            <w:pPr>
              <w:keepNext/>
              <w:keepLines/>
              <w:spacing w:after="0"/>
              <w:jc w:val="center"/>
              <w:rPr>
                <w:ins w:id="760" w:author="Chen, Delia (NSB - CN/Hangzhou)" w:date="2019-03-26T10:48:00Z"/>
                <w:rFonts w:ascii="Arial" w:eastAsia="宋体" w:hAnsi="Arial"/>
                <w:b/>
                <w:sz w:val="18"/>
              </w:rPr>
            </w:pPr>
            <w:ins w:id="761" w:author="Chen, Delia (NSB - CN/Hangzhou)" w:date="2019-03-26T10:48:00Z">
              <w:r w:rsidRPr="001A46B0">
                <w:rPr>
                  <w:rFonts w:ascii="Arial" w:eastAsia="宋体" w:hAnsi="Arial"/>
                  <w:b/>
                  <w:sz w:val="18"/>
                </w:rPr>
                <w:t>Unit</w:t>
              </w:r>
            </w:ins>
          </w:p>
        </w:tc>
        <w:tc>
          <w:tcPr>
            <w:tcW w:w="5154" w:type="dxa"/>
            <w:gridSpan w:val="3"/>
            <w:tcBorders>
              <w:top w:val="single" w:sz="4" w:space="0" w:color="auto"/>
            </w:tcBorders>
          </w:tcPr>
          <w:p w14:paraId="2F5970C9" w14:textId="77777777" w:rsidR="00D068AE" w:rsidRPr="001A46B0" w:rsidRDefault="00D068AE" w:rsidP="006633E6">
            <w:pPr>
              <w:keepNext/>
              <w:keepLines/>
              <w:spacing w:after="0"/>
              <w:jc w:val="center"/>
              <w:rPr>
                <w:ins w:id="762" w:author="Chen, Delia (NSB - CN/Hangzhou)" w:date="2019-03-26T10:48:00Z"/>
                <w:rFonts w:ascii="Arial" w:eastAsia="宋体" w:hAnsi="Arial"/>
                <w:b/>
                <w:sz w:val="18"/>
              </w:rPr>
            </w:pPr>
            <w:ins w:id="763" w:author="Chen, Delia (NSB - CN/Hangzhou)" w:date="2019-03-26T10:48:00Z">
              <w:r w:rsidRPr="001A46B0">
                <w:rPr>
                  <w:rFonts w:ascii="Arial" w:eastAsia="宋体" w:hAnsi="Arial"/>
                  <w:b/>
                  <w:sz w:val="18"/>
                </w:rPr>
                <w:t>Test 1</w:t>
              </w:r>
            </w:ins>
          </w:p>
        </w:tc>
      </w:tr>
      <w:tr w:rsidR="00D068AE" w:rsidRPr="001A46B0" w14:paraId="122DD78D" w14:textId="77777777" w:rsidTr="006633E6">
        <w:trPr>
          <w:cantSplit/>
          <w:trHeight w:val="191"/>
          <w:jc w:val="center"/>
          <w:ins w:id="764" w:author="Chen, Delia (NSB - CN/Hangzhou)" w:date="2019-03-26T10:48:00Z"/>
        </w:trPr>
        <w:tc>
          <w:tcPr>
            <w:tcW w:w="2887" w:type="dxa"/>
            <w:gridSpan w:val="2"/>
            <w:vMerge/>
            <w:tcBorders>
              <w:left w:val="single" w:sz="4" w:space="0" w:color="auto"/>
              <w:bottom w:val="single" w:sz="4" w:space="0" w:color="auto"/>
            </w:tcBorders>
          </w:tcPr>
          <w:p w14:paraId="1C275844" w14:textId="77777777" w:rsidR="00D068AE" w:rsidRPr="001A46B0" w:rsidRDefault="00D068AE" w:rsidP="006633E6">
            <w:pPr>
              <w:keepNext/>
              <w:keepLines/>
              <w:spacing w:after="0"/>
              <w:jc w:val="center"/>
              <w:rPr>
                <w:ins w:id="765" w:author="Chen, Delia (NSB - CN/Hangzhou)" w:date="2019-03-26T10:48:00Z"/>
                <w:rFonts w:ascii="Arial" w:eastAsia="宋体" w:hAnsi="Arial"/>
                <w:b/>
                <w:sz w:val="18"/>
              </w:rPr>
            </w:pPr>
          </w:p>
        </w:tc>
        <w:tc>
          <w:tcPr>
            <w:tcW w:w="1701" w:type="dxa"/>
            <w:vMerge/>
            <w:tcBorders>
              <w:bottom w:val="single" w:sz="4" w:space="0" w:color="auto"/>
            </w:tcBorders>
          </w:tcPr>
          <w:p w14:paraId="2C71E04D" w14:textId="77777777" w:rsidR="00D068AE" w:rsidRPr="001A46B0" w:rsidRDefault="00D068AE" w:rsidP="006633E6">
            <w:pPr>
              <w:keepNext/>
              <w:keepLines/>
              <w:spacing w:after="0"/>
              <w:jc w:val="center"/>
              <w:rPr>
                <w:ins w:id="766" w:author="Chen, Delia (NSB - CN/Hangzhou)" w:date="2019-03-26T10:48:00Z"/>
                <w:rFonts w:ascii="Arial" w:eastAsia="宋体" w:hAnsi="Arial"/>
                <w:b/>
                <w:sz w:val="18"/>
              </w:rPr>
            </w:pPr>
          </w:p>
        </w:tc>
        <w:tc>
          <w:tcPr>
            <w:tcW w:w="1718" w:type="dxa"/>
            <w:tcBorders>
              <w:bottom w:val="single" w:sz="4" w:space="0" w:color="auto"/>
            </w:tcBorders>
          </w:tcPr>
          <w:p w14:paraId="27B6BB46" w14:textId="77777777" w:rsidR="00D068AE" w:rsidRPr="001A46B0" w:rsidRDefault="00D068AE" w:rsidP="006633E6">
            <w:pPr>
              <w:keepNext/>
              <w:keepLines/>
              <w:spacing w:after="0"/>
              <w:jc w:val="center"/>
              <w:rPr>
                <w:ins w:id="767" w:author="Chen, Delia (NSB - CN/Hangzhou)" w:date="2019-03-26T10:48:00Z"/>
                <w:rFonts w:ascii="Arial" w:eastAsia="宋体" w:hAnsi="Arial"/>
                <w:b/>
                <w:sz w:val="18"/>
              </w:rPr>
            </w:pPr>
            <w:ins w:id="768" w:author="Chen, Delia (NSB - CN/Hangzhou)" w:date="2019-03-26T10:48:00Z">
              <w:r w:rsidRPr="001A46B0">
                <w:rPr>
                  <w:rFonts w:ascii="Arial" w:eastAsia="宋体" w:hAnsi="Arial"/>
                  <w:b/>
                  <w:sz w:val="18"/>
                </w:rPr>
                <w:t>T1</w:t>
              </w:r>
            </w:ins>
          </w:p>
        </w:tc>
        <w:tc>
          <w:tcPr>
            <w:tcW w:w="1718" w:type="dxa"/>
            <w:tcBorders>
              <w:bottom w:val="single" w:sz="4" w:space="0" w:color="auto"/>
            </w:tcBorders>
          </w:tcPr>
          <w:p w14:paraId="283B22FB" w14:textId="77777777" w:rsidR="00D068AE" w:rsidRPr="001A46B0" w:rsidRDefault="00D068AE" w:rsidP="006633E6">
            <w:pPr>
              <w:keepNext/>
              <w:keepLines/>
              <w:spacing w:after="0"/>
              <w:jc w:val="center"/>
              <w:rPr>
                <w:ins w:id="769" w:author="Chen, Delia (NSB - CN/Hangzhou)" w:date="2019-03-26T10:48:00Z"/>
                <w:rFonts w:ascii="Arial" w:eastAsia="宋体" w:hAnsi="Arial"/>
                <w:b/>
                <w:sz w:val="18"/>
              </w:rPr>
            </w:pPr>
            <w:ins w:id="770" w:author="Chen, Delia (NSB - CN/Hangzhou)" w:date="2019-03-26T10:48:00Z">
              <w:r w:rsidRPr="001A46B0">
                <w:rPr>
                  <w:rFonts w:ascii="Arial" w:eastAsia="宋体" w:hAnsi="Arial"/>
                  <w:b/>
                  <w:sz w:val="18"/>
                </w:rPr>
                <w:t>T2</w:t>
              </w:r>
            </w:ins>
          </w:p>
        </w:tc>
        <w:tc>
          <w:tcPr>
            <w:tcW w:w="1718" w:type="dxa"/>
            <w:tcBorders>
              <w:bottom w:val="single" w:sz="4" w:space="0" w:color="auto"/>
            </w:tcBorders>
          </w:tcPr>
          <w:p w14:paraId="7FB9B3A6" w14:textId="77777777" w:rsidR="00D068AE" w:rsidRPr="001A46B0" w:rsidRDefault="00D068AE" w:rsidP="006633E6">
            <w:pPr>
              <w:keepNext/>
              <w:keepLines/>
              <w:spacing w:after="0"/>
              <w:jc w:val="center"/>
              <w:rPr>
                <w:ins w:id="771" w:author="Chen, Delia (NSB - CN/Hangzhou)" w:date="2019-03-26T10:48:00Z"/>
                <w:rFonts w:ascii="Arial" w:eastAsia="宋体" w:hAnsi="Arial"/>
                <w:b/>
                <w:sz w:val="18"/>
              </w:rPr>
            </w:pPr>
            <w:ins w:id="772" w:author="Chen, Delia (NSB - CN/Hangzhou)" w:date="2019-03-26T10:48:00Z">
              <w:r w:rsidRPr="001A46B0">
                <w:rPr>
                  <w:rFonts w:ascii="Arial" w:eastAsia="宋体" w:hAnsi="Arial"/>
                  <w:b/>
                  <w:sz w:val="18"/>
                </w:rPr>
                <w:t>T3</w:t>
              </w:r>
            </w:ins>
          </w:p>
        </w:tc>
      </w:tr>
      <w:tr w:rsidR="00D068AE" w:rsidRPr="001A46B0" w14:paraId="53F90CA4" w14:textId="77777777" w:rsidTr="006633E6">
        <w:trPr>
          <w:cantSplit/>
          <w:trHeight w:val="169"/>
          <w:jc w:val="center"/>
          <w:ins w:id="773" w:author="Chen, Delia (NSB - CN/Hangzhou)" w:date="2019-03-26T10:48:00Z"/>
        </w:trPr>
        <w:tc>
          <w:tcPr>
            <w:tcW w:w="2887" w:type="dxa"/>
            <w:gridSpan w:val="2"/>
            <w:tcBorders>
              <w:left w:val="single" w:sz="4" w:space="0" w:color="auto"/>
              <w:bottom w:val="single" w:sz="4" w:space="0" w:color="auto"/>
            </w:tcBorders>
          </w:tcPr>
          <w:p w14:paraId="03B2F399" w14:textId="77777777" w:rsidR="00D068AE" w:rsidRPr="001A46B0" w:rsidRDefault="00D068AE" w:rsidP="006633E6">
            <w:pPr>
              <w:keepNext/>
              <w:keepLines/>
              <w:spacing w:after="0"/>
              <w:rPr>
                <w:ins w:id="774" w:author="Chen, Delia (NSB - CN/Hangzhou)" w:date="2019-03-26T10:48:00Z"/>
                <w:rFonts w:ascii="Arial" w:eastAsia="宋体" w:hAnsi="Arial"/>
                <w:sz w:val="18"/>
              </w:rPr>
            </w:pPr>
            <w:ins w:id="775" w:author="Chen, Delia (NSB - CN/Hangzhou)" w:date="2019-03-26T10:48:00Z">
              <w:r w:rsidRPr="001A46B0">
                <w:rPr>
                  <w:rFonts w:ascii="Arial" w:eastAsia="宋体" w:hAnsi="Arial"/>
                  <w:sz w:val="18"/>
                </w:rPr>
                <w:t>PDCCH_beta</w:t>
              </w:r>
            </w:ins>
          </w:p>
        </w:tc>
        <w:tc>
          <w:tcPr>
            <w:tcW w:w="1701" w:type="dxa"/>
            <w:tcBorders>
              <w:bottom w:val="single" w:sz="4" w:space="0" w:color="auto"/>
            </w:tcBorders>
          </w:tcPr>
          <w:p w14:paraId="0337F0FA" w14:textId="77777777" w:rsidR="00D068AE" w:rsidRPr="001A46B0" w:rsidRDefault="00D068AE" w:rsidP="006633E6">
            <w:pPr>
              <w:keepNext/>
              <w:keepLines/>
              <w:spacing w:after="0"/>
              <w:jc w:val="center"/>
              <w:rPr>
                <w:ins w:id="776" w:author="Chen, Delia (NSB - CN/Hangzhou)" w:date="2019-03-26T10:48:00Z"/>
                <w:rFonts w:ascii="Arial" w:eastAsia="宋体" w:hAnsi="Arial"/>
                <w:sz w:val="18"/>
              </w:rPr>
            </w:pPr>
            <w:ins w:id="777" w:author="Chen, Delia (NSB - CN/Hangzhou)" w:date="2019-03-26T10:48:00Z">
              <w:r w:rsidRPr="001A46B0">
                <w:rPr>
                  <w:rFonts w:ascii="Arial" w:eastAsia="宋体" w:hAnsi="Arial"/>
                  <w:sz w:val="18"/>
                </w:rPr>
                <w:t>dB</w:t>
              </w:r>
            </w:ins>
          </w:p>
        </w:tc>
        <w:tc>
          <w:tcPr>
            <w:tcW w:w="5154" w:type="dxa"/>
            <w:gridSpan w:val="3"/>
            <w:shd w:val="clear" w:color="auto" w:fill="auto"/>
          </w:tcPr>
          <w:p w14:paraId="142469BC" w14:textId="77777777" w:rsidR="00D068AE" w:rsidRPr="001A46B0" w:rsidRDefault="00D068AE" w:rsidP="006633E6">
            <w:pPr>
              <w:keepNext/>
              <w:keepLines/>
              <w:spacing w:after="0"/>
              <w:jc w:val="center"/>
              <w:rPr>
                <w:ins w:id="778" w:author="Chen, Delia (NSB - CN/Hangzhou)" w:date="2019-03-26T10:48:00Z"/>
                <w:rFonts w:ascii="Arial" w:eastAsia="宋体" w:hAnsi="Arial"/>
                <w:sz w:val="18"/>
              </w:rPr>
            </w:pPr>
            <w:ins w:id="779" w:author="Chen, Delia (NSB - CN/Hangzhou)" w:date="2019-03-26T10:48:00Z">
              <w:r w:rsidRPr="001A46B0">
                <w:rPr>
                  <w:rFonts w:ascii="Arial" w:eastAsia="宋体" w:hAnsi="Arial"/>
                  <w:sz w:val="18"/>
                </w:rPr>
                <w:t>4</w:t>
              </w:r>
            </w:ins>
          </w:p>
        </w:tc>
      </w:tr>
      <w:tr w:rsidR="00D068AE" w:rsidRPr="001A46B0" w14:paraId="17C96258" w14:textId="77777777" w:rsidTr="006633E6">
        <w:trPr>
          <w:cantSplit/>
          <w:trHeight w:val="180"/>
          <w:jc w:val="center"/>
          <w:ins w:id="780" w:author="Chen, Delia (NSB - CN/Hangzhou)" w:date="2019-03-26T10:48:00Z"/>
        </w:trPr>
        <w:tc>
          <w:tcPr>
            <w:tcW w:w="2887" w:type="dxa"/>
            <w:gridSpan w:val="2"/>
            <w:tcBorders>
              <w:left w:val="single" w:sz="4" w:space="0" w:color="auto"/>
              <w:bottom w:val="single" w:sz="4" w:space="0" w:color="auto"/>
            </w:tcBorders>
          </w:tcPr>
          <w:p w14:paraId="1466DB07" w14:textId="77777777" w:rsidR="00D068AE" w:rsidRPr="001A46B0" w:rsidRDefault="00D068AE" w:rsidP="006633E6">
            <w:pPr>
              <w:keepNext/>
              <w:keepLines/>
              <w:spacing w:after="0"/>
              <w:rPr>
                <w:ins w:id="781" w:author="Chen, Delia (NSB - CN/Hangzhou)" w:date="2019-03-26T10:48:00Z"/>
                <w:rFonts w:ascii="Arial" w:eastAsia="宋体" w:hAnsi="Arial"/>
                <w:sz w:val="18"/>
              </w:rPr>
            </w:pPr>
            <w:ins w:id="782" w:author="Chen, Delia (NSB - CN/Hangzhou)" w:date="2019-03-26T10:48:00Z">
              <w:r w:rsidRPr="001A46B0">
                <w:rPr>
                  <w:rFonts w:ascii="Arial" w:eastAsia="宋体" w:hAnsi="Arial"/>
                  <w:sz w:val="18"/>
                </w:rPr>
                <w:t>PDCCH_DMRS_beta</w:t>
              </w:r>
            </w:ins>
          </w:p>
        </w:tc>
        <w:tc>
          <w:tcPr>
            <w:tcW w:w="1701" w:type="dxa"/>
            <w:tcBorders>
              <w:bottom w:val="single" w:sz="4" w:space="0" w:color="auto"/>
            </w:tcBorders>
          </w:tcPr>
          <w:p w14:paraId="48ED6127" w14:textId="77777777" w:rsidR="00D068AE" w:rsidRPr="001A46B0" w:rsidRDefault="00D068AE" w:rsidP="006633E6">
            <w:pPr>
              <w:keepNext/>
              <w:keepLines/>
              <w:spacing w:after="0"/>
              <w:jc w:val="center"/>
              <w:rPr>
                <w:ins w:id="783" w:author="Chen, Delia (NSB - CN/Hangzhou)" w:date="2019-03-26T10:48:00Z"/>
                <w:rFonts w:ascii="Arial" w:eastAsia="宋体" w:hAnsi="Arial"/>
                <w:sz w:val="18"/>
              </w:rPr>
            </w:pPr>
            <w:ins w:id="784" w:author="Chen, Delia (NSB - CN/Hangzhou)" w:date="2019-03-26T10:48:00Z">
              <w:r w:rsidRPr="001A46B0">
                <w:rPr>
                  <w:rFonts w:ascii="Arial" w:eastAsia="宋体" w:hAnsi="Arial"/>
                  <w:sz w:val="18"/>
                </w:rPr>
                <w:t>dB</w:t>
              </w:r>
            </w:ins>
          </w:p>
        </w:tc>
        <w:tc>
          <w:tcPr>
            <w:tcW w:w="5154" w:type="dxa"/>
            <w:gridSpan w:val="3"/>
            <w:shd w:val="clear" w:color="auto" w:fill="auto"/>
          </w:tcPr>
          <w:p w14:paraId="55B4E531" w14:textId="77777777" w:rsidR="00D068AE" w:rsidRPr="001A46B0" w:rsidRDefault="00D068AE" w:rsidP="006633E6">
            <w:pPr>
              <w:keepNext/>
              <w:keepLines/>
              <w:spacing w:after="0"/>
              <w:jc w:val="center"/>
              <w:rPr>
                <w:ins w:id="785" w:author="Chen, Delia (NSB - CN/Hangzhou)" w:date="2019-03-26T10:48:00Z"/>
                <w:rFonts w:ascii="Arial" w:eastAsia="宋体" w:hAnsi="Arial"/>
                <w:sz w:val="18"/>
              </w:rPr>
            </w:pPr>
            <w:ins w:id="786" w:author="Chen, Delia (NSB - CN/Hangzhou)" w:date="2019-03-26T10:48:00Z">
              <w:r w:rsidRPr="001A46B0">
                <w:rPr>
                  <w:rFonts w:ascii="Arial" w:eastAsia="宋体" w:hAnsi="Arial"/>
                  <w:sz w:val="18"/>
                </w:rPr>
                <w:t>4</w:t>
              </w:r>
            </w:ins>
          </w:p>
        </w:tc>
      </w:tr>
      <w:tr w:rsidR="00D068AE" w:rsidRPr="001A46B0" w14:paraId="2183E9CC" w14:textId="77777777" w:rsidTr="006633E6">
        <w:trPr>
          <w:cantSplit/>
          <w:trHeight w:val="169"/>
          <w:jc w:val="center"/>
          <w:ins w:id="787" w:author="Chen, Delia (NSB - CN/Hangzhou)" w:date="2019-03-26T10:48:00Z"/>
        </w:trPr>
        <w:tc>
          <w:tcPr>
            <w:tcW w:w="2887" w:type="dxa"/>
            <w:gridSpan w:val="2"/>
            <w:tcBorders>
              <w:left w:val="single" w:sz="4" w:space="0" w:color="auto"/>
              <w:bottom w:val="single" w:sz="4" w:space="0" w:color="auto"/>
            </w:tcBorders>
          </w:tcPr>
          <w:p w14:paraId="23CE7FC5" w14:textId="77777777" w:rsidR="00D068AE" w:rsidRPr="001A46B0" w:rsidRDefault="00D068AE" w:rsidP="006633E6">
            <w:pPr>
              <w:keepNext/>
              <w:keepLines/>
              <w:spacing w:after="0"/>
              <w:rPr>
                <w:ins w:id="788" w:author="Chen, Delia (NSB - CN/Hangzhou)" w:date="2019-03-26T10:48:00Z"/>
                <w:rFonts w:ascii="Arial" w:eastAsia="宋体" w:hAnsi="Arial"/>
                <w:sz w:val="18"/>
              </w:rPr>
            </w:pPr>
            <w:ins w:id="789" w:author="Chen, Delia (NSB - CN/Hangzhou)" w:date="2019-03-26T10:48:00Z">
              <w:r w:rsidRPr="001A46B0">
                <w:rPr>
                  <w:rFonts w:ascii="Arial" w:eastAsia="宋体" w:hAnsi="Arial"/>
                  <w:sz w:val="18"/>
                </w:rPr>
                <w:t>PBCH_beta</w:t>
              </w:r>
            </w:ins>
          </w:p>
        </w:tc>
        <w:tc>
          <w:tcPr>
            <w:tcW w:w="1701" w:type="dxa"/>
            <w:tcBorders>
              <w:bottom w:val="single" w:sz="4" w:space="0" w:color="auto"/>
            </w:tcBorders>
          </w:tcPr>
          <w:p w14:paraId="44086C14" w14:textId="77777777" w:rsidR="00D068AE" w:rsidRPr="001A46B0" w:rsidRDefault="00D068AE" w:rsidP="006633E6">
            <w:pPr>
              <w:keepNext/>
              <w:keepLines/>
              <w:spacing w:after="0"/>
              <w:jc w:val="center"/>
              <w:rPr>
                <w:ins w:id="790" w:author="Chen, Delia (NSB - CN/Hangzhou)" w:date="2019-03-26T10:48:00Z"/>
                <w:rFonts w:ascii="Arial" w:eastAsia="宋体" w:hAnsi="Arial"/>
                <w:sz w:val="18"/>
              </w:rPr>
            </w:pPr>
            <w:ins w:id="791" w:author="Chen, Delia (NSB - CN/Hangzhou)" w:date="2019-03-26T10:48:00Z">
              <w:r w:rsidRPr="001A46B0">
                <w:rPr>
                  <w:rFonts w:ascii="Arial" w:eastAsia="宋体" w:hAnsi="Arial"/>
                  <w:sz w:val="18"/>
                </w:rPr>
                <w:t>dB</w:t>
              </w:r>
            </w:ins>
          </w:p>
        </w:tc>
        <w:tc>
          <w:tcPr>
            <w:tcW w:w="5154" w:type="dxa"/>
            <w:gridSpan w:val="3"/>
            <w:vMerge w:val="restart"/>
            <w:shd w:val="clear" w:color="auto" w:fill="auto"/>
          </w:tcPr>
          <w:p w14:paraId="122707FF" w14:textId="77777777" w:rsidR="00D068AE" w:rsidRPr="001A46B0" w:rsidRDefault="00D068AE" w:rsidP="006633E6">
            <w:pPr>
              <w:keepNext/>
              <w:keepLines/>
              <w:spacing w:after="0"/>
              <w:jc w:val="center"/>
              <w:rPr>
                <w:ins w:id="792" w:author="Chen, Delia (NSB - CN/Hangzhou)" w:date="2019-03-26T10:48:00Z"/>
                <w:rFonts w:ascii="Arial" w:eastAsia="宋体" w:hAnsi="Arial"/>
                <w:sz w:val="18"/>
              </w:rPr>
            </w:pPr>
          </w:p>
          <w:p w14:paraId="7E6A751C" w14:textId="77777777" w:rsidR="00D068AE" w:rsidRPr="001A46B0" w:rsidRDefault="00D068AE" w:rsidP="006633E6">
            <w:pPr>
              <w:keepNext/>
              <w:keepLines/>
              <w:spacing w:after="0"/>
              <w:jc w:val="center"/>
              <w:rPr>
                <w:ins w:id="793" w:author="Chen, Delia (NSB - CN/Hangzhou)" w:date="2019-03-26T10:48:00Z"/>
                <w:rFonts w:ascii="Arial" w:eastAsia="宋体" w:hAnsi="Arial"/>
                <w:sz w:val="18"/>
              </w:rPr>
            </w:pPr>
          </w:p>
          <w:p w14:paraId="551BAB35" w14:textId="77777777" w:rsidR="00D068AE" w:rsidRPr="001A46B0" w:rsidRDefault="00D068AE" w:rsidP="006633E6">
            <w:pPr>
              <w:keepNext/>
              <w:keepLines/>
              <w:spacing w:after="0"/>
              <w:jc w:val="center"/>
              <w:rPr>
                <w:ins w:id="794" w:author="Chen, Delia (NSB - CN/Hangzhou)" w:date="2019-03-26T10:48:00Z"/>
                <w:rFonts w:ascii="Arial" w:eastAsia="宋体" w:hAnsi="Arial"/>
                <w:sz w:val="18"/>
              </w:rPr>
            </w:pPr>
            <w:ins w:id="795" w:author="Chen, Delia (NSB - CN/Hangzhou)" w:date="2019-03-26T10:48:00Z">
              <w:r w:rsidRPr="001A46B0">
                <w:rPr>
                  <w:rFonts w:ascii="Arial" w:eastAsia="宋体" w:hAnsi="Arial"/>
                  <w:sz w:val="18"/>
                </w:rPr>
                <w:t>0</w:t>
              </w:r>
            </w:ins>
          </w:p>
        </w:tc>
      </w:tr>
      <w:tr w:rsidR="00D068AE" w:rsidRPr="001A46B0" w14:paraId="04B2B6D2" w14:textId="77777777" w:rsidTr="006633E6">
        <w:trPr>
          <w:cantSplit/>
          <w:trHeight w:val="169"/>
          <w:jc w:val="center"/>
          <w:ins w:id="796" w:author="Chen, Delia (NSB - CN/Hangzhou)" w:date="2019-03-26T10:48:00Z"/>
        </w:trPr>
        <w:tc>
          <w:tcPr>
            <w:tcW w:w="2887" w:type="dxa"/>
            <w:gridSpan w:val="2"/>
            <w:tcBorders>
              <w:left w:val="single" w:sz="4" w:space="0" w:color="auto"/>
              <w:bottom w:val="single" w:sz="4" w:space="0" w:color="auto"/>
            </w:tcBorders>
          </w:tcPr>
          <w:p w14:paraId="5CACECE8" w14:textId="77777777" w:rsidR="00D068AE" w:rsidRPr="001A46B0" w:rsidRDefault="00D068AE" w:rsidP="006633E6">
            <w:pPr>
              <w:keepNext/>
              <w:keepLines/>
              <w:spacing w:after="0"/>
              <w:rPr>
                <w:ins w:id="797" w:author="Chen, Delia (NSB - CN/Hangzhou)" w:date="2019-03-26T10:48:00Z"/>
                <w:rFonts w:ascii="Arial" w:eastAsia="宋体" w:hAnsi="Arial"/>
                <w:sz w:val="18"/>
              </w:rPr>
            </w:pPr>
            <w:ins w:id="798" w:author="Chen, Delia (NSB - CN/Hangzhou)" w:date="2019-03-26T10:48:00Z">
              <w:r w:rsidRPr="001A46B0">
                <w:rPr>
                  <w:rFonts w:ascii="Arial" w:eastAsia="宋体" w:hAnsi="Arial"/>
                  <w:sz w:val="18"/>
                </w:rPr>
                <w:t>PSS_beta</w:t>
              </w:r>
            </w:ins>
          </w:p>
        </w:tc>
        <w:tc>
          <w:tcPr>
            <w:tcW w:w="1701" w:type="dxa"/>
            <w:tcBorders>
              <w:bottom w:val="single" w:sz="4" w:space="0" w:color="auto"/>
            </w:tcBorders>
          </w:tcPr>
          <w:p w14:paraId="71096A27" w14:textId="77777777" w:rsidR="00D068AE" w:rsidRPr="001A46B0" w:rsidRDefault="00D068AE" w:rsidP="006633E6">
            <w:pPr>
              <w:keepNext/>
              <w:keepLines/>
              <w:spacing w:after="0"/>
              <w:jc w:val="center"/>
              <w:rPr>
                <w:ins w:id="799" w:author="Chen, Delia (NSB - CN/Hangzhou)" w:date="2019-03-26T10:48:00Z"/>
                <w:rFonts w:ascii="Arial" w:eastAsia="宋体" w:hAnsi="Arial"/>
                <w:sz w:val="18"/>
              </w:rPr>
            </w:pPr>
            <w:ins w:id="800" w:author="Chen, Delia (NSB - CN/Hangzhou)" w:date="2019-03-26T10:48:00Z">
              <w:r w:rsidRPr="001A46B0">
                <w:rPr>
                  <w:rFonts w:ascii="Arial" w:eastAsia="宋体" w:hAnsi="Arial"/>
                  <w:sz w:val="18"/>
                </w:rPr>
                <w:t>dB</w:t>
              </w:r>
            </w:ins>
          </w:p>
        </w:tc>
        <w:tc>
          <w:tcPr>
            <w:tcW w:w="5154" w:type="dxa"/>
            <w:gridSpan w:val="3"/>
            <w:vMerge/>
            <w:shd w:val="clear" w:color="auto" w:fill="auto"/>
          </w:tcPr>
          <w:p w14:paraId="113A4D43" w14:textId="77777777" w:rsidR="00D068AE" w:rsidRPr="001A46B0" w:rsidRDefault="00D068AE" w:rsidP="006633E6">
            <w:pPr>
              <w:keepNext/>
              <w:keepLines/>
              <w:spacing w:after="0"/>
              <w:jc w:val="center"/>
              <w:rPr>
                <w:ins w:id="801" w:author="Chen, Delia (NSB - CN/Hangzhou)" w:date="2019-03-26T10:48:00Z"/>
                <w:rFonts w:ascii="Arial" w:eastAsia="宋体" w:hAnsi="Arial"/>
                <w:sz w:val="18"/>
              </w:rPr>
            </w:pPr>
          </w:p>
        </w:tc>
      </w:tr>
      <w:tr w:rsidR="00D068AE" w:rsidRPr="001A46B0" w14:paraId="3869A654" w14:textId="77777777" w:rsidTr="006633E6">
        <w:trPr>
          <w:cantSplit/>
          <w:trHeight w:val="180"/>
          <w:jc w:val="center"/>
          <w:ins w:id="802" w:author="Chen, Delia (NSB - CN/Hangzhou)" w:date="2019-03-26T10:48:00Z"/>
        </w:trPr>
        <w:tc>
          <w:tcPr>
            <w:tcW w:w="2887" w:type="dxa"/>
            <w:gridSpan w:val="2"/>
            <w:tcBorders>
              <w:left w:val="single" w:sz="4" w:space="0" w:color="auto"/>
              <w:bottom w:val="single" w:sz="4" w:space="0" w:color="auto"/>
            </w:tcBorders>
          </w:tcPr>
          <w:p w14:paraId="571C4199" w14:textId="77777777" w:rsidR="00D068AE" w:rsidRPr="001A46B0" w:rsidRDefault="00D068AE" w:rsidP="006633E6">
            <w:pPr>
              <w:keepNext/>
              <w:keepLines/>
              <w:spacing w:after="0"/>
              <w:rPr>
                <w:ins w:id="803" w:author="Chen, Delia (NSB - CN/Hangzhou)" w:date="2019-03-26T10:48:00Z"/>
                <w:rFonts w:ascii="Arial" w:eastAsia="宋体" w:hAnsi="Arial"/>
                <w:sz w:val="18"/>
              </w:rPr>
            </w:pPr>
            <w:ins w:id="804" w:author="Chen, Delia (NSB - CN/Hangzhou)" w:date="2019-03-26T10:48:00Z">
              <w:r w:rsidRPr="001A46B0">
                <w:rPr>
                  <w:rFonts w:ascii="Arial" w:eastAsia="宋体" w:hAnsi="Arial"/>
                  <w:sz w:val="18"/>
                </w:rPr>
                <w:t>SSS_beta</w:t>
              </w:r>
            </w:ins>
          </w:p>
        </w:tc>
        <w:tc>
          <w:tcPr>
            <w:tcW w:w="1701" w:type="dxa"/>
            <w:tcBorders>
              <w:bottom w:val="single" w:sz="4" w:space="0" w:color="auto"/>
            </w:tcBorders>
          </w:tcPr>
          <w:p w14:paraId="720D63F8" w14:textId="77777777" w:rsidR="00D068AE" w:rsidRPr="001A46B0" w:rsidRDefault="00D068AE" w:rsidP="006633E6">
            <w:pPr>
              <w:keepNext/>
              <w:keepLines/>
              <w:spacing w:after="0"/>
              <w:jc w:val="center"/>
              <w:rPr>
                <w:ins w:id="805" w:author="Chen, Delia (NSB - CN/Hangzhou)" w:date="2019-03-26T10:48:00Z"/>
                <w:rFonts w:ascii="Arial" w:eastAsia="宋体" w:hAnsi="Arial"/>
                <w:sz w:val="18"/>
              </w:rPr>
            </w:pPr>
            <w:ins w:id="806" w:author="Chen, Delia (NSB - CN/Hangzhou)" w:date="2019-03-26T10:48:00Z">
              <w:r w:rsidRPr="001A46B0">
                <w:rPr>
                  <w:rFonts w:ascii="Arial" w:eastAsia="宋体" w:hAnsi="Arial"/>
                  <w:sz w:val="18"/>
                </w:rPr>
                <w:t>dB</w:t>
              </w:r>
            </w:ins>
          </w:p>
        </w:tc>
        <w:tc>
          <w:tcPr>
            <w:tcW w:w="5154" w:type="dxa"/>
            <w:gridSpan w:val="3"/>
            <w:vMerge/>
            <w:shd w:val="clear" w:color="auto" w:fill="auto"/>
          </w:tcPr>
          <w:p w14:paraId="06C115B0" w14:textId="77777777" w:rsidR="00D068AE" w:rsidRPr="001A46B0" w:rsidRDefault="00D068AE" w:rsidP="006633E6">
            <w:pPr>
              <w:keepNext/>
              <w:keepLines/>
              <w:spacing w:after="0"/>
              <w:jc w:val="center"/>
              <w:rPr>
                <w:ins w:id="807" w:author="Chen, Delia (NSB - CN/Hangzhou)" w:date="2019-03-26T10:48:00Z"/>
                <w:rFonts w:ascii="Arial" w:eastAsia="宋体" w:hAnsi="Arial"/>
                <w:sz w:val="18"/>
              </w:rPr>
            </w:pPr>
          </w:p>
        </w:tc>
      </w:tr>
      <w:tr w:rsidR="00D068AE" w:rsidRPr="001A46B0" w14:paraId="0A5915DF" w14:textId="77777777" w:rsidTr="006633E6">
        <w:trPr>
          <w:cantSplit/>
          <w:trHeight w:val="169"/>
          <w:jc w:val="center"/>
          <w:ins w:id="808" w:author="Chen, Delia (NSB - CN/Hangzhou)" w:date="2019-03-26T10:48:00Z"/>
        </w:trPr>
        <w:tc>
          <w:tcPr>
            <w:tcW w:w="2887" w:type="dxa"/>
            <w:gridSpan w:val="2"/>
            <w:tcBorders>
              <w:left w:val="single" w:sz="4" w:space="0" w:color="auto"/>
              <w:bottom w:val="single" w:sz="4" w:space="0" w:color="auto"/>
            </w:tcBorders>
          </w:tcPr>
          <w:p w14:paraId="481EB07E" w14:textId="77777777" w:rsidR="00D068AE" w:rsidRPr="001A46B0" w:rsidRDefault="00D068AE" w:rsidP="006633E6">
            <w:pPr>
              <w:keepNext/>
              <w:keepLines/>
              <w:spacing w:after="0"/>
              <w:rPr>
                <w:ins w:id="809" w:author="Chen, Delia (NSB - CN/Hangzhou)" w:date="2019-03-26T10:48:00Z"/>
                <w:rFonts w:ascii="Arial" w:eastAsia="宋体" w:hAnsi="Arial"/>
                <w:sz w:val="18"/>
              </w:rPr>
            </w:pPr>
            <w:ins w:id="810" w:author="Chen, Delia (NSB - CN/Hangzhou)" w:date="2019-03-26T10:48:00Z">
              <w:r w:rsidRPr="001A46B0">
                <w:rPr>
                  <w:rFonts w:ascii="Arial" w:eastAsia="宋体" w:hAnsi="Arial"/>
                  <w:sz w:val="18"/>
                </w:rPr>
                <w:t>PDSCH_beta</w:t>
              </w:r>
            </w:ins>
          </w:p>
        </w:tc>
        <w:tc>
          <w:tcPr>
            <w:tcW w:w="1701" w:type="dxa"/>
            <w:tcBorders>
              <w:bottom w:val="single" w:sz="4" w:space="0" w:color="auto"/>
            </w:tcBorders>
          </w:tcPr>
          <w:p w14:paraId="5C65B2A8" w14:textId="77777777" w:rsidR="00D068AE" w:rsidRPr="001A46B0" w:rsidRDefault="00D068AE" w:rsidP="006633E6">
            <w:pPr>
              <w:keepNext/>
              <w:keepLines/>
              <w:spacing w:after="0"/>
              <w:jc w:val="center"/>
              <w:rPr>
                <w:ins w:id="811" w:author="Chen, Delia (NSB - CN/Hangzhou)" w:date="2019-03-26T10:48:00Z"/>
                <w:rFonts w:ascii="Arial" w:eastAsia="宋体" w:hAnsi="Arial"/>
                <w:sz w:val="18"/>
              </w:rPr>
            </w:pPr>
            <w:ins w:id="812" w:author="Chen, Delia (NSB - CN/Hangzhou)" w:date="2019-03-26T10:48:00Z">
              <w:r w:rsidRPr="001A46B0">
                <w:rPr>
                  <w:rFonts w:ascii="Arial" w:eastAsia="宋体" w:hAnsi="Arial"/>
                  <w:sz w:val="18"/>
                </w:rPr>
                <w:t>dB</w:t>
              </w:r>
            </w:ins>
          </w:p>
        </w:tc>
        <w:tc>
          <w:tcPr>
            <w:tcW w:w="5154" w:type="dxa"/>
            <w:gridSpan w:val="3"/>
            <w:vMerge/>
            <w:shd w:val="clear" w:color="auto" w:fill="auto"/>
          </w:tcPr>
          <w:p w14:paraId="4483AB8D" w14:textId="77777777" w:rsidR="00D068AE" w:rsidRPr="001A46B0" w:rsidRDefault="00D068AE" w:rsidP="006633E6">
            <w:pPr>
              <w:keepNext/>
              <w:keepLines/>
              <w:spacing w:after="0"/>
              <w:jc w:val="center"/>
              <w:rPr>
                <w:ins w:id="813" w:author="Chen, Delia (NSB - CN/Hangzhou)" w:date="2019-03-26T10:48:00Z"/>
                <w:rFonts w:ascii="Arial" w:eastAsia="宋体" w:hAnsi="Arial"/>
                <w:sz w:val="18"/>
              </w:rPr>
            </w:pPr>
          </w:p>
        </w:tc>
      </w:tr>
      <w:tr w:rsidR="00D068AE" w:rsidRPr="001A46B0" w14:paraId="435FE919" w14:textId="77777777" w:rsidTr="006633E6">
        <w:trPr>
          <w:cantSplit/>
          <w:trHeight w:val="169"/>
          <w:jc w:val="center"/>
          <w:ins w:id="814" w:author="Chen, Delia (NSB - CN/Hangzhou)" w:date="2019-03-26T10:48:00Z"/>
        </w:trPr>
        <w:tc>
          <w:tcPr>
            <w:tcW w:w="2887" w:type="dxa"/>
            <w:gridSpan w:val="2"/>
            <w:tcBorders>
              <w:left w:val="single" w:sz="4" w:space="0" w:color="auto"/>
              <w:bottom w:val="single" w:sz="4" w:space="0" w:color="auto"/>
            </w:tcBorders>
            <w:vAlign w:val="center"/>
          </w:tcPr>
          <w:p w14:paraId="16A8B0BB" w14:textId="77777777" w:rsidR="00D068AE" w:rsidRPr="001A46B0" w:rsidRDefault="00D068AE" w:rsidP="006633E6">
            <w:pPr>
              <w:keepNext/>
              <w:keepLines/>
              <w:spacing w:after="0"/>
              <w:rPr>
                <w:ins w:id="815" w:author="Chen, Delia (NSB - CN/Hangzhou)" w:date="2019-03-26T10:48:00Z"/>
                <w:rFonts w:ascii="Arial" w:eastAsia="宋体" w:hAnsi="Arial"/>
                <w:sz w:val="18"/>
              </w:rPr>
            </w:pPr>
            <w:ins w:id="816" w:author="Chen, Delia (NSB - CN/Hangzhou)" w:date="2019-03-26T10:48:00Z">
              <w:r w:rsidRPr="001A46B0">
                <w:rPr>
                  <w:rFonts w:ascii="Arial" w:eastAsia="宋体" w:hAnsi="Arial"/>
                  <w:sz w:val="18"/>
                </w:rPr>
                <w:t>OCNG_beta</w:t>
              </w:r>
            </w:ins>
          </w:p>
        </w:tc>
        <w:tc>
          <w:tcPr>
            <w:tcW w:w="1701" w:type="dxa"/>
            <w:tcBorders>
              <w:bottom w:val="single" w:sz="4" w:space="0" w:color="auto"/>
            </w:tcBorders>
          </w:tcPr>
          <w:p w14:paraId="6090A98F" w14:textId="77777777" w:rsidR="00D068AE" w:rsidRPr="001A46B0" w:rsidRDefault="00D068AE" w:rsidP="006633E6">
            <w:pPr>
              <w:keepNext/>
              <w:keepLines/>
              <w:spacing w:after="0"/>
              <w:jc w:val="center"/>
              <w:rPr>
                <w:ins w:id="817" w:author="Chen, Delia (NSB - CN/Hangzhou)" w:date="2019-03-26T10:48:00Z"/>
                <w:rFonts w:ascii="Arial" w:eastAsia="宋体" w:hAnsi="Arial"/>
                <w:sz w:val="18"/>
              </w:rPr>
            </w:pPr>
            <w:ins w:id="818" w:author="Chen, Delia (NSB - CN/Hangzhou)" w:date="2019-03-26T10:48:00Z">
              <w:r w:rsidRPr="001A46B0">
                <w:rPr>
                  <w:rFonts w:ascii="Arial" w:eastAsia="宋体" w:hAnsi="Arial"/>
                  <w:sz w:val="18"/>
                </w:rPr>
                <w:t>dB</w:t>
              </w:r>
            </w:ins>
          </w:p>
        </w:tc>
        <w:tc>
          <w:tcPr>
            <w:tcW w:w="5154" w:type="dxa"/>
            <w:gridSpan w:val="3"/>
            <w:vMerge/>
            <w:shd w:val="clear" w:color="auto" w:fill="auto"/>
          </w:tcPr>
          <w:p w14:paraId="28C5B28F" w14:textId="77777777" w:rsidR="00D068AE" w:rsidRPr="001A46B0" w:rsidRDefault="00D068AE" w:rsidP="006633E6">
            <w:pPr>
              <w:keepNext/>
              <w:keepLines/>
              <w:spacing w:after="0"/>
              <w:jc w:val="center"/>
              <w:rPr>
                <w:ins w:id="819" w:author="Chen, Delia (NSB - CN/Hangzhou)" w:date="2019-03-26T10:48:00Z"/>
                <w:rFonts w:ascii="Arial" w:eastAsia="宋体" w:hAnsi="Arial"/>
                <w:sz w:val="18"/>
              </w:rPr>
            </w:pPr>
          </w:p>
        </w:tc>
      </w:tr>
      <w:tr w:rsidR="00D068AE" w:rsidRPr="001A46B0" w14:paraId="3851FDE6" w14:textId="77777777" w:rsidTr="006633E6">
        <w:trPr>
          <w:cantSplit/>
          <w:trHeight w:val="185"/>
          <w:jc w:val="center"/>
          <w:ins w:id="820" w:author="Chen, Delia (NSB - CN/Hangzhou)" w:date="2019-03-26T10:48:00Z"/>
        </w:trPr>
        <w:tc>
          <w:tcPr>
            <w:tcW w:w="1328" w:type="dxa"/>
          </w:tcPr>
          <w:p w14:paraId="517E330E" w14:textId="77777777" w:rsidR="00D068AE" w:rsidRPr="001A46B0" w:rsidRDefault="00D068AE" w:rsidP="006633E6">
            <w:pPr>
              <w:keepNext/>
              <w:keepLines/>
              <w:spacing w:after="0"/>
              <w:rPr>
                <w:ins w:id="821" w:author="Chen, Delia (NSB - CN/Hangzhou)" w:date="2019-03-26T10:48:00Z"/>
                <w:rFonts w:ascii="Arial" w:eastAsia="宋体" w:hAnsi="Arial"/>
                <w:sz w:val="18"/>
              </w:rPr>
            </w:pPr>
            <w:ins w:id="822" w:author="Chen, Delia (NSB - CN/Hangzhou)" w:date="2019-03-26T10:48:00Z">
              <w:r w:rsidRPr="001A46B0">
                <w:rPr>
                  <w:rFonts w:ascii="Arial" w:eastAsia="宋体" w:hAnsi="Arial"/>
                  <w:sz w:val="18"/>
                </w:rPr>
                <w:t>SNR</w:t>
              </w:r>
            </w:ins>
          </w:p>
        </w:tc>
        <w:tc>
          <w:tcPr>
            <w:tcW w:w="1559" w:type="dxa"/>
          </w:tcPr>
          <w:p w14:paraId="71798B28" w14:textId="77777777" w:rsidR="00D068AE" w:rsidRPr="001A46B0" w:rsidRDefault="00D068AE" w:rsidP="006633E6">
            <w:pPr>
              <w:keepNext/>
              <w:keepLines/>
              <w:spacing w:after="0"/>
              <w:rPr>
                <w:ins w:id="823" w:author="Chen, Delia (NSB - CN/Hangzhou)" w:date="2019-03-26T10:48:00Z"/>
                <w:rFonts w:ascii="Arial" w:eastAsia="宋体" w:hAnsi="Arial"/>
                <w:sz w:val="18"/>
                <w:lang w:val="it-IT"/>
              </w:rPr>
            </w:pPr>
            <w:ins w:id="824" w:author="Chen, Delia (NSB - CN/Hangzhou)" w:date="2019-03-26T10:48:00Z">
              <w:r w:rsidRPr="001A46B0">
                <w:rPr>
                  <w:rFonts w:ascii="Arial" w:eastAsia="宋体" w:hAnsi="Arial"/>
                  <w:sz w:val="18"/>
                  <w:lang w:val="it-IT"/>
                </w:rPr>
                <w:t>Config 1</w:t>
              </w:r>
            </w:ins>
          </w:p>
        </w:tc>
        <w:tc>
          <w:tcPr>
            <w:tcW w:w="1701" w:type="dxa"/>
          </w:tcPr>
          <w:p w14:paraId="5EDC6D06" w14:textId="77777777" w:rsidR="00D068AE" w:rsidRPr="001A46B0" w:rsidRDefault="00D068AE" w:rsidP="006633E6">
            <w:pPr>
              <w:keepNext/>
              <w:keepLines/>
              <w:spacing w:after="0"/>
              <w:jc w:val="center"/>
              <w:rPr>
                <w:ins w:id="825" w:author="Chen, Delia (NSB - CN/Hangzhou)" w:date="2019-03-26T10:48:00Z"/>
                <w:rFonts w:ascii="Arial" w:eastAsia="宋体" w:hAnsi="Arial"/>
                <w:sz w:val="18"/>
              </w:rPr>
            </w:pPr>
            <w:ins w:id="826" w:author="Chen, Delia (NSB - CN/Hangzhou)" w:date="2019-03-26T10:48:00Z">
              <w:r w:rsidRPr="001A46B0">
                <w:rPr>
                  <w:rFonts w:ascii="Arial" w:eastAsia="宋体" w:hAnsi="Arial"/>
                  <w:sz w:val="18"/>
                </w:rPr>
                <w:t>dB</w:t>
              </w:r>
            </w:ins>
          </w:p>
        </w:tc>
        <w:tc>
          <w:tcPr>
            <w:tcW w:w="1718" w:type="dxa"/>
          </w:tcPr>
          <w:p w14:paraId="494F63CF" w14:textId="77777777" w:rsidR="00D068AE" w:rsidRPr="001A46B0" w:rsidRDefault="00D068AE" w:rsidP="006633E6">
            <w:pPr>
              <w:keepNext/>
              <w:keepLines/>
              <w:spacing w:after="0"/>
              <w:jc w:val="center"/>
              <w:rPr>
                <w:ins w:id="827" w:author="Chen, Delia (NSB - CN/Hangzhou)" w:date="2019-03-26T10:48:00Z"/>
                <w:rFonts w:ascii="Arial" w:eastAsia="宋体" w:hAnsi="Arial"/>
                <w:sz w:val="18"/>
              </w:rPr>
            </w:pPr>
            <w:ins w:id="828" w:author="Chen, Delia (NSB - CN/Hangzhou)" w:date="2019-03-26T10:48:00Z">
              <w:r w:rsidRPr="001A46B0">
                <w:rPr>
                  <w:rFonts w:ascii="Arial" w:eastAsia="宋体" w:hAnsi="Arial"/>
                  <w:sz w:val="18"/>
                </w:rPr>
                <w:t>TBD</w:t>
              </w:r>
            </w:ins>
          </w:p>
        </w:tc>
        <w:tc>
          <w:tcPr>
            <w:tcW w:w="1718" w:type="dxa"/>
          </w:tcPr>
          <w:p w14:paraId="05B4D3DF" w14:textId="77777777" w:rsidR="00D068AE" w:rsidRPr="001A46B0" w:rsidRDefault="00D068AE" w:rsidP="006633E6">
            <w:pPr>
              <w:keepNext/>
              <w:keepLines/>
              <w:spacing w:after="0"/>
              <w:jc w:val="center"/>
              <w:rPr>
                <w:ins w:id="829" w:author="Chen, Delia (NSB - CN/Hangzhou)" w:date="2019-03-26T10:48:00Z"/>
                <w:rFonts w:ascii="Arial" w:eastAsia="宋体" w:hAnsi="Arial"/>
                <w:sz w:val="18"/>
              </w:rPr>
            </w:pPr>
            <w:ins w:id="830" w:author="Chen, Delia (NSB - CN/Hangzhou)" w:date="2019-03-26T10:48:00Z">
              <w:r w:rsidRPr="001A46B0">
                <w:rPr>
                  <w:rFonts w:ascii="Arial" w:eastAsia="宋体" w:hAnsi="Arial"/>
                  <w:sz w:val="18"/>
                </w:rPr>
                <w:t>TBD</w:t>
              </w:r>
            </w:ins>
          </w:p>
        </w:tc>
        <w:tc>
          <w:tcPr>
            <w:tcW w:w="1718" w:type="dxa"/>
          </w:tcPr>
          <w:p w14:paraId="0530B30F" w14:textId="77777777" w:rsidR="00D068AE" w:rsidRPr="001A46B0" w:rsidRDefault="00D068AE" w:rsidP="006633E6">
            <w:pPr>
              <w:keepNext/>
              <w:keepLines/>
              <w:spacing w:after="0"/>
              <w:jc w:val="center"/>
              <w:rPr>
                <w:ins w:id="831" w:author="Chen, Delia (NSB - CN/Hangzhou)" w:date="2019-03-26T10:48:00Z"/>
                <w:rFonts w:ascii="Arial" w:eastAsia="宋体" w:hAnsi="Arial"/>
                <w:sz w:val="18"/>
              </w:rPr>
            </w:pPr>
            <w:ins w:id="832" w:author="Chen, Delia (NSB - CN/Hangzhou)" w:date="2019-03-26T10:48:00Z">
              <w:r w:rsidRPr="001A46B0">
                <w:rPr>
                  <w:rFonts w:ascii="Arial" w:eastAsia="宋体" w:hAnsi="Arial"/>
                  <w:sz w:val="18"/>
                </w:rPr>
                <w:t>TBD</w:t>
              </w:r>
            </w:ins>
          </w:p>
        </w:tc>
      </w:tr>
      <w:tr w:rsidR="00D068AE" w:rsidRPr="001A46B0" w14:paraId="44FBAB2A" w14:textId="77777777" w:rsidTr="006633E6">
        <w:trPr>
          <w:cantSplit/>
          <w:trHeight w:val="189"/>
          <w:jc w:val="center"/>
          <w:ins w:id="833" w:author="Chen, Delia (NSB - CN/Hangzhou)" w:date="2019-03-26T10:48:00Z"/>
        </w:trPr>
        <w:tc>
          <w:tcPr>
            <w:tcW w:w="1328" w:type="dxa"/>
          </w:tcPr>
          <w:p w14:paraId="4180E4CF" w14:textId="77777777" w:rsidR="00D068AE" w:rsidRPr="001A46B0" w:rsidRDefault="00D068AE" w:rsidP="006633E6">
            <w:pPr>
              <w:keepNext/>
              <w:keepLines/>
              <w:spacing w:after="0"/>
              <w:rPr>
                <w:ins w:id="834" w:author="Chen, Delia (NSB - CN/Hangzhou)" w:date="2019-03-26T10:48:00Z"/>
                <w:rFonts w:ascii="Arial" w:eastAsia="宋体" w:hAnsi="Arial"/>
                <w:sz w:val="18"/>
              </w:rPr>
            </w:pPr>
            <w:ins w:id="835" w:author="Chen, Delia (NSB - CN/Hangzhou)" w:date="2019-03-26T10:48:00Z">
              <w:r w:rsidRPr="001A46B0">
                <w:rPr>
                  <w:rFonts w:ascii="Arial" w:eastAsia="宋体" w:hAnsi="Arial"/>
                  <w:sz w:val="18"/>
                </w:rPr>
                <w:object w:dxaOrig="420" w:dyaOrig="360" w14:anchorId="0BCD5079">
                  <v:shape id="_x0000_i1026" type="#_x0000_t75" style="width:21pt;height:18.5pt" o:ole="" fillcolor="window">
                    <v:imagedata r:id="rId18" o:title=""/>
                  </v:shape>
                  <o:OLEObject Type="Embed" ProgID="Equation.3" ShapeID="_x0000_i1026" DrawAspect="Content" ObjectID="_1615670917" r:id="rId20"/>
                </w:object>
              </w:r>
            </w:ins>
          </w:p>
        </w:tc>
        <w:tc>
          <w:tcPr>
            <w:tcW w:w="1559" w:type="dxa"/>
          </w:tcPr>
          <w:p w14:paraId="08D6A75A" w14:textId="77777777" w:rsidR="00D068AE" w:rsidRPr="001A46B0" w:rsidRDefault="00D068AE" w:rsidP="006633E6">
            <w:pPr>
              <w:keepNext/>
              <w:keepLines/>
              <w:spacing w:after="0"/>
              <w:rPr>
                <w:ins w:id="836" w:author="Chen, Delia (NSB - CN/Hangzhou)" w:date="2019-03-26T10:48:00Z"/>
                <w:rFonts w:ascii="Arial" w:eastAsia="宋体" w:hAnsi="Arial"/>
                <w:sz w:val="18"/>
                <w:lang w:val="it-IT"/>
              </w:rPr>
            </w:pPr>
            <w:ins w:id="837" w:author="Chen, Delia (NSB - CN/Hangzhou)" w:date="2019-03-26T10:48:00Z">
              <w:r w:rsidRPr="001A46B0">
                <w:rPr>
                  <w:rFonts w:ascii="Arial" w:eastAsia="宋体" w:hAnsi="Arial"/>
                  <w:sz w:val="18"/>
                  <w:lang w:val="it-IT"/>
                </w:rPr>
                <w:t>Config 1</w:t>
              </w:r>
            </w:ins>
          </w:p>
        </w:tc>
        <w:tc>
          <w:tcPr>
            <w:tcW w:w="1701" w:type="dxa"/>
          </w:tcPr>
          <w:p w14:paraId="2DDEEC7B" w14:textId="77777777" w:rsidR="00D068AE" w:rsidRPr="001A46B0" w:rsidRDefault="00D068AE" w:rsidP="006633E6">
            <w:pPr>
              <w:keepNext/>
              <w:keepLines/>
              <w:spacing w:after="0"/>
              <w:jc w:val="center"/>
              <w:rPr>
                <w:ins w:id="838" w:author="Chen, Delia (NSB - CN/Hangzhou)" w:date="2019-03-26T10:48:00Z"/>
                <w:rFonts w:ascii="Arial" w:eastAsia="宋体" w:hAnsi="Arial"/>
                <w:sz w:val="18"/>
              </w:rPr>
            </w:pPr>
            <w:ins w:id="839" w:author="Chen, Delia (NSB - CN/Hangzhou)" w:date="2019-03-26T10:48:00Z">
              <w:r w:rsidRPr="001A46B0">
                <w:rPr>
                  <w:rFonts w:ascii="Arial" w:eastAsia="宋体" w:hAnsi="Arial"/>
                  <w:sz w:val="18"/>
                </w:rPr>
                <w:t>dBm/15KHz</w:t>
              </w:r>
            </w:ins>
          </w:p>
        </w:tc>
        <w:tc>
          <w:tcPr>
            <w:tcW w:w="5154" w:type="dxa"/>
            <w:gridSpan w:val="3"/>
          </w:tcPr>
          <w:p w14:paraId="5C22FAC8" w14:textId="77777777" w:rsidR="00D068AE" w:rsidRPr="001A46B0" w:rsidRDefault="00D068AE" w:rsidP="006633E6">
            <w:pPr>
              <w:keepNext/>
              <w:keepLines/>
              <w:spacing w:after="0"/>
              <w:jc w:val="center"/>
              <w:rPr>
                <w:ins w:id="840" w:author="Chen, Delia (NSB - CN/Hangzhou)" w:date="2019-03-26T10:48:00Z"/>
                <w:rFonts w:ascii="Arial" w:eastAsia="宋体" w:hAnsi="Arial"/>
                <w:sz w:val="18"/>
              </w:rPr>
            </w:pPr>
            <w:ins w:id="841" w:author="Chen, Delia (NSB - CN/Hangzhou)" w:date="2019-03-26T10:48:00Z">
              <w:r>
                <w:rPr>
                  <w:rFonts w:ascii="Arial" w:eastAsia="宋体" w:hAnsi="Arial"/>
                  <w:sz w:val="18"/>
                </w:rPr>
                <w:t>-98</w:t>
              </w:r>
            </w:ins>
          </w:p>
        </w:tc>
      </w:tr>
      <w:tr w:rsidR="00D068AE" w:rsidRPr="001A46B0" w14:paraId="255D6082" w14:textId="77777777" w:rsidTr="006633E6">
        <w:trPr>
          <w:cantSplit/>
          <w:trHeight w:val="207"/>
          <w:jc w:val="center"/>
          <w:ins w:id="842" w:author="Chen, Delia (NSB - CN/Hangzhou)" w:date="2019-03-26T10:48:00Z"/>
        </w:trPr>
        <w:tc>
          <w:tcPr>
            <w:tcW w:w="2887" w:type="dxa"/>
            <w:gridSpan w:val="2"/>
          </w:tcPr>
          <w:p w14:paraId="2E1C9C18" w14:textId="77777777" w:rsidR="00D068AE" w:rsidRPr="001A46B0" w:rsidRDefault="00D068AE" w:rsidP="006633E6">
            <w:pPr>
              <w:keepNext/>
              <w:keepLines/>
              <w:spacing w:after="0"/>
              <w:rPr>
                <w:ins w:id="843" w:author="Chen, Delia (NSB - CN/Hangzhou)" w:date="2019-03-26T10:48:00Z"/>
                <w:rFonts w:ascii="Arial" w:eastAsia="宋体" w:hAnsi="Arial"/>
                <w:sz w:val="18"/>
              </w:rPr>
            </w:pPr>
            <w:ins w:id="844" w:author="Chen, Delia (NSB - CN/Hangzhou)" w:date="2019-03-26T10:48:00Z">
              <w:r w:rsidRPr="001A46B0">
                <w:rPr>
                  <w:rFonts w:ascii="Arial" w:eastAsia="宋体" w:hAnsi="Arial"/>
                  <w:sz w:val="18"/>
                </w:rPr>
                <w:t>Propagation condition</w:t>
              </w:r>
            </w:ins>
          </w:p>
        </w:tc>
        <w:tc>
          <w:tcPr>
            <w:tcW w:w="1701" w:type="dxa"/>
          </w:tcPr>
          <w:p w14:paraId="1A9D1618" w14:textId="77777777" w:rsidR="00D068AE" w:rsidRPr="001A46B0" w:rsidRDefault="00D068AE" w:rsidP="006633E6">
            <w:pPr>
              <w:keepNext/>
              <w:keepLines/>
              <w:spacing w:after="0"/>
              <w:jc w:val="center"/>
              <w:rPr>
                <w:ins w:id="845" w:author="Chen, Delia (NSB - CN/Hangzhou)" w:date="2019-03-26T10:48:00Z"/>
                <w:rFonts w:ascii="Arial" w:eastAsia="宋体" w:hAnsi="Arial"/>
                <w:sz w:val="18"/>
              </w:rPr>
            </w:pPr>
          </w:p>
        </w:tc>
        <w:tc>
          <w:tcPr>
            <w:tcW w:w="5154" w:type="dxa"/>
            <w:gridSpan w:val="3"/>
            <w:shd w:val="clear" w:color="auto" w:fill="auto"/>
          </w:tcPr>
          <w:p w14:paraId="1765543D" w14:textId="77777777" w:rsidR="00D068AE" w:rsidRPr="001A46B0" w:rsidRDefault="00D068AE" w:rsidP="006633E6">
            <w:pPr>
              <w:keepNext/>
              <w:keepLines/>
              <w:spacing w:after="0"/>
              <w:jc w:val="center"/>
              <w:rPr>
                <w:ins w:id="846" w:author="Chen, Delia (NSB - CN/Hangzhou)" w:date="2019-03-26T10:48:00Z"/>
                <w:rFonts w:ascii="Arial" w:eastAsia="宋体" w:hAnsi="Arial"/>
                <w:sz w:val="18"/>
              </w:rPr>
            </w:pPr>
            <w:ins w:id="847" w:author="Chen, Delia (NSB - CN/Hangzhou)" w:date="2019-03-26T10:48:00Z">
              <w:r w:rsidRPr="001A46B0">
                <w:rPr>
                  <w:rFonts w:ascii="Arial" w:eastAsia="宋体" w:hAnsi="Arial"/>
                  <w:sz w:val="18"/>
                </w:rPr>
                <w:t>[TDL-C 300ns 100Hz]</w:t>
              </w:r>
            </w:ins>
          </w:p>
        </w:tc>
      </w:tr>
      <w:tr w:rsidR="00D068AE" w:rsidRPr="001A46B0" w14:paraId="229D7960" w14:textId="77777777" w:rsidTr="006633E6">
        <w:trPr>
          <w:cantSplit/>
          <w:trHeight w:val="2119"/>
          <w:jc w:val="center"/>
          <w:ins w:id="848" w:author="Chen, Delia (NSB - CN/Hangzhou)" w:date="2019-03-26T10:48:00Z"/>
        </w:trPr>
        <w:tc>
          <w:tcPr>
            <w:tcW w:w="9742" w:type="dxa"/>
            <w:gridSpan w:val="6"/>
          </w:tcPr>
          <w:p w14:paraId="2EFA8052" w14:textId="77777777" w:rsidR="00267980" w:rsidRPr="00BE18BD" w:rsidRDefault="00267980" w:rsidP="00267980">
            <w:pPr>
              <w:keepNext/>
              <w:keepLines/>
              <w:spacing w:after="0"/>
              <w:ind w:left="851" w:hanging="851"/>
              <w:rPr>
                <w:ins w:id="849" w:author="Chen, Delia (NSB - CN/Hangzhou)" w:date="2019-03-26T10:48:00Z"/>
                <w:rFonts w:ascii="Arial" w:eastAsia="宋体" w:hAnsi="Arial"/>
                <w:sz w:val="18"/>
              </w:rPr>
            </w:pPr>
            <w:ins w:id="850" w:author="Chen, Delia (NSB - CN/Hangzhou)" w:date="2019-03-26T10:48: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5B19988A" w14:textId="77777777" w:rsidR="00267980" w:rsidRPr="00BE18BD" w:rsidRDefault="00267980" w:rsidP="00267980">
            <w:pPr>
              <w:keepNext/>
              <w:keepLines/>
              <w:spacing w:after="0"/>
              <w:ind w:left="851" w:hanging="851"/>
              <w:rPr>
                <w:ins w:id="851" w:author="Chen, Delia (NSB - CN/Hangzhou)" w:date="2019-03-26T10:48:00Z"/>
                <w:rFonts w:ascii="Arial" w:eastAsia="宋体" w:hAnsi="Arial"/>
                <w:sz w:val="18"/>
              </w:rPr>
            </w:pPr>
            <w:ins w:id="852" w:author="Chen, Delia (NSB - CN/Hangzhou)" w:date="2019-03-26T10:48: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FFDBC4C" w14:textId="77777777" w:rsidR="00267980" w:rsidRPr="00BE18BD" w:rsidRDefault="00267980" w:rsidP="00267980">
            <w:pPr>
              <w:keepNext/>
              <w:keepLines/>
              <w:spacing w:after="0"/>
              <w:ind w:left="851" w:hanging="851"/>
              <w:rPr>
                <w:ins w:id="853" w:author="Chen, Delia (NSB - CN/Hangzhou)" w:date="2019-03-26T10:48:00Z"/>
                <w:rFonts w:ascii="Arial" w:eastAsia="宋体" w:hAnsi="Arial"/>
                <w:sz w:val="18"/>
              </w:rPr>
            </w:pPr>
            <w:ins w:id="854" w:author="Chen, Delia (NSB - CN/Hangzhou)" w:date="2019-03-26T10:48: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442DAB77" w14:textId="77777777" w:rsidR="00267980" w:rsidRPr="00BE18BD" w:rsidRDefault="00267980" w:rsidP="00267980">
            <w:pPr>
              <w:keepNext/>
              <w:keepLines/>
              <w:spacing w:after="0"/>
              <w:ind w:left="851" w:hanging="851"/>
              <w:rPr>
                <w:ins w:id="855" w:author="Chen, Delia (NSB - CN/Hangzhou)" w:date="2019-03-26T10:48:00Z"/>
                <w:rFonts w:ascii="Arial" w:eastAsia="宋体" w:hAnsi="Arial"/>
                <w:sz w:val="18"/>
              </w:rPr>
            </w:pPr>
            <w:ins w:id="856" w:author="Chen, Delia (NSB - CN/Hangzhou)" w:date="2019-03-26T10:48: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2717D7D0" w14:textId="77777777" w:rsidR="00267980" w:rsidRPr="00BE18BD" w:rsidRDefault="00267980" w:rsidP="00267980">
            <w:pPr>
              <w:keepNext/>
              <w:keepLines/>
              <w:spacing w:after="0"/>
              <w:ind w:left="851" w:hanging="851"/>
              <w:rPr>
                <w:ins w:id="857" w:author="Chen, Delia (NSB - CN/Hangzhou)" w:date="2019-03-26T10:48:00Z"/>
                <w:rFonts w:ascii="Arial" w:eastAsia="宋体" w:hAnsi="Arial"/>
                <w:sz w:val="18"/>
              </w:rPr>
            </w:pPr>
            <w:ins w:id="858" w:author="Chen, Delia (NSB - CN/Hangzhou)" w:date="2019-03-26T10:48: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58BF0966" w14:textId="77777777" w:rsidR="00267980" w:rsidRPr="00BE18BD" w:rsidRDefault="00267980" w:rsidP="00267980">
            <w:pPr>
              <w:keepNext/>
              <w:keepLines/>
              <w:spacing w:after="0"/>
              <w:ind w:left="851" w:hanging="851"/>
              <w:rPr>
                <w:ins w:id="859" w:author="Chen, Delia (NSB - CN/Hangzhou)" w:date="2019-03-26T10:48:00Z"/>
                <w:rFonts w:ascii="Arial" w:eastAsia="宋体" w:hAnsi="Arial"/>
                <w:sz w:val="18"/>
              </w:rPr>
            </w:pPr>
            <w:ins w:id="860" w:author="Chen, Delia (NSB - CN/Hangzhou)" w:date="2019-03-26T10:48: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33D868CB" w14:textId="77777777" w:rsidR="00267980" w:rsidRPr="00BE18BD" w:rsidRDefault="00267980" w:rsidP="00267980">
            <w:pPr>
              <w:keepNext/>
              <w:keepLines/>
              <w:spacing w:after="0"/>
              <w:ind w:left="851" w:hanging="851"/>
              <w:rPr>
                <w:ins w:id="861" w:author="Chen, Delia (NSB - CN/Hangzhou)" w:date="2019-03-26T10:48:00Z"/>
                <w:rFonts w:ascii="Arial" w:eastAsia="宋体" w:hAnsi="Arial"/>
                <w:sz w:val="18"/>
              </w:rPr>
            </w:pPr>
            <w:ins w:id="862" w:author="Chen, Delia (NSB - CN/Hangzhou)" w:date="2019-03-26T10:48:00Z">
              <w:r w:rsidRPr="00BE18BD">
                <w:rPr>
                  <w:rFonts w:ascii="Arial" w:eastAsia="宋体" w:hAnsi="Arial"/>
                  <w:sz w:val="18"/>
                </w:rPr>
                <w:t>Note 7:</w:t>
              </w:r>
              <w:r w:rsidRPr="00BE18BD">
                <w:rPr>
                  <w:rFonts w:ascii="Arial" w:eastAsia="宋体" w:hAnsi="Arial"/>
                  <w:sz w:val="18"/>
                </w:rPr>
                <w:tab/>
                <w:t>SNR levels correspond to the signal to noise ratio over the SSS REs.</w:t>
              </w:r>
            </w:ins>
          </w:p>
          <w:p w14:paraId="10390C51" w14:textId="77777777" w:rsidR="00267980" w:rsidRPr="00BE18BD" w:rsidRDefault="00267980" w:rsidP="00267980">
            <w:pPr>
              <w:keepNext/>
              <w:keepLines/>
              <w:spacing w:after="0"/>
              <w:ind w:left="851" w:hanging="851"/>
              <w:rPr>
                <w:ins w:id="863" w:author="Chen, Delia (NSB - CN/Hangzhou)" w:date="2019-03-26T10:48:00Z"/>
                <w:rFonts w:ascii="Arial" w:eastAsia="宋体" w:hAnsi="Arial"/>
                <w:sz w:val="18"/>
              </w:rPr>
            </w:pPr>
            <w:ins w:id="864" w:author="Chen, Delia (NSB - CN/Hangzhou)" w:date="2019-03-26T10:48: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A.7.5.1.5.1-1</w:t>
              </w:r>
              <w:r w:rsidRPr="00BE18BD">
                <w:rPr>
                  <w:rFonts w:ascii="Arial" w:eastAsia="宋体" w:hAnsi="Arial"/>
                  <w:sz w:val="18"/>
                </w:rPr>
                <w:t>.</w:t>
              </w:r>
            </w:ins>
          </w:p>
          <w:p w14:paraId="5FB0F46A" w14:textId="779A275C" w:rsidR="00D068AE" w:rsidRPr="001A46B0" w:rsidRDefault="00267980" w:rsidP="00267980">
            <w:pPr>
              <w:keepNext/>
              <w:keepLines/>
              <w:spacing w:after="0"/>
              <w:ind w:left="851" w:hanging="851"/>
              <w:rPr>
                <w:ins w:id="865" w:author="Chen, Delia (NSB - CN/Hangzhou)" w:date="2019-03-26T10:48:00Z"/>
                <w:rFonts w:ascii="Arial" w:eastAsia="宋体" w:hAnsi="Arial"/>
                <w:sz w:val="18"/>
              </w:rPr>
            </w:pPr>
            <w:ins w:id="866" w:author="Chen, Delia (NSB - CN/Hangzhou)" w:date="2019-03-26T10:48: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2ACCBF22" w14:textId="77777777" w:rsidR="00D068AE" w:rsidRPr="00A25A3E" w:rsidRDefault="00D068AE" w:rsidP="00BE18BD">
      <w:pPr>
        <w:rPr>
          <w:rFonts w:eastAsia="宋体"/>
        </w:rPr>
      </w:pPr>
    </w:p>
    <w:p w14:paraId="2CD760D2" w14:textId="63C46070" w:rsidR="00BE18BD" w:rsidRPr="00BE18BD" w:rsidRDefault="00BE18BD" w:rsidP="00BE18BD">
      <w:pPr>
        <w:keepNext/>
        <w:keepLines/>
        <w:spacing w:before="60"/>
        <w:jc w:val="center"/>
        <w:rPr>
          <w:rFonts w:ascii="Arial" w:eastAsia="Malgun Gothic" w:hAnsi="Arial"/>
          <w:b/>
          <w:kern w:val="20"/>
          <w:lang w:val="en-US"/>
        </w:rPr>
      </w:pPr>
      <w:r w:rsidRPr="00BE18BD">
        <w:rPr>
          <w:rFonts w:ascii="Arial" w:eastAsia="Malgun Gothic" w:hAnsi="Arial"/>
          <w:b/>
          <w:kern w:val="20"/>
          <w:lang w:val="en-US"/>
        </w:rPr>
        <w:lastRenderedPageBreak/>
        <w:t>Table A.7.5.1.5.1-</w:t>
      </w:r>
      <w:del w:id="867" w:author="Chen, Delia (NSB - CN/Hangzhou)" w:date="2019-03-26T11:18:00Z">
        <w:r w:rsidRPr="00BE18BD" w:rsidDel="00372D60">
          <w:rPr>
            <w:rFonts w:ascii="Arial" w:eastAsia="Malgun Gothic" w:hAnsi="Arial"/>
            <w:b/>
            <w:kern w:val="20"/>
            <w:lang w:val="en-US"/>
          </w:rPr>
          <w:delText>3</w:delText>
        </w:r>
      </w:del>
      <w:ins w:id="868" w:author="Chen, Delia (NSB - CN/Hangzhou)" w:date="2019-03-26T11:18:00Z">
        <w:r w:rsidR="00372D60">
          <w:rPr>
            <w:rFonts w:ascii="Arial" w:eastAsia="Malgun Gothic" w:hAnsi="Arial"/>
            <w:b/>
            <w:kern w:val="20"/>
            <w:lang w:val="en-US"/>
          </w:rPr>
          <w:t>4</w:t>
        </w:r>
      </w:ins>
      <w:r w:rsidRPr="00BE18BD">
        <w:rPr>
          <w:rFonts w:ascii="Arial" w:eastAsia="Malgun Gothic" w:hAnsi="Arial"/>
          <w:b/>
          <w:kern w:val="20"/>
          <w:lang w:val="en-US"/>
        </w:rPr>
        <w:t xml:space="preserve">: </w:t>
      </w:r>
      <w:r w:rsidRPr="00BE18BD">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14:paraId="073178FA" w14:textId="77777777" w:rsidTr="006633E6">
        <w:trPr>
          <w:trHeight w:val="210"/>
          <w:jc w:val="center"/>
        </w:trPr>
        <w:tc>
          <w:tcPr>
            <w:tcW w:w="3075" w:type="dxa"/>
            <w:vMerge w:val="restart"/>
            <w:vAlign w:val="center"/>
          </w:tcPr>
          <w:p w14:paraId="5DAA356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65D067F8"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2</w:t>
            </w:r>
          </w:p>
        </w:tc>
      </w:tr>
      <w:tr w:rsidR="00BE18BD" w:rsidRPr="00BE18BD" w14:paraId="75BE1970" w14:textId="77777777" w:rsidTr="006633E6">
        <w:trPr>
          <w:trHeight w:val="210"/>
          <w:jc w:val="center"/>
        </w:trPr>
        <w:tc>
          <w:tcPr>
            <w:tcW w:w="3075" w:type="dxa"/>
            <w:vMerge/>
            <w:vAlign w:val="center"/>
          </w:tcPr>
          <w:p w14:paraId="0FFAC72B" w14:textId="77777777" w:rsidR="00BE18BD" w:rsidRPr="00BE18BD" w:rsidRDefault="00BE18BD" w:rsidP="00BE18BD">
            <w:pPr>
              <w:keepNext/>
              <w:keepLines/>
              <w:spacing w:after="0"/>
              <w:jc w:val="center"/>
              <w:rPr>
                <w:rFonts w:ascii="Arial" w:eastAsia="宋体" w:hAnsi="Arial"/>
                <w:b/>
                <w:sz w:val="18"/>
              </w:rPr>
            </w:pPr>
          </w:p>
        </w:tc>
        <w:tc>
          <w:tcPr>
            <w:tcW w:w="1219" w:type="dxa"/>
          </w:tcPr>
          <w:p w14:paraId="22B786E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0CD38228" w14:textId="77777777" w:rsidTr="006633E6">
        <w:trPr>
          <w:jc w:val="center"/>
        </w:trPr>
        <w:tc>
          <w:tcPr>
            <w:tcW w:w="3075" w:type="dxa"/>
            <w:vAlign w:val="center"/>
          </w:tcPr>
          <w:p w14:paraId="18E2C444"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gapOffset</w:t>
            </w:r>
          </w:p>
        </w:tc>
        <w:tc>
          <w:tcPr>
            <w:tcW w:w="1219" w:type="dxa"/>
          </w:tcPr>
          <w:p w14:paraId="4E9031CE"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[0]</w:t>
            </w:r>
          </w:p>
        </w:tc>
      </w:tr>
      <w:tr w:rsidR="00BE18BD" w:rsidRPr="00BE18BD" w14:paraId="6FBEC9D8" w14:textId="77777777" w:rsidTr="006633E6">
        <w:trPr>
          <w:jc w:val="center"/>
        </w:trPr>
        <w:tc>
          <w:tcPr>
            <w:tcW w:w="4294" w:type="dxa"/>
            <w:gridSpan w:val="2"/>
            <w:vAlign w:val="center"/>
          </w:tcPr>
          <w:p w14:paraId="2934F599"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Note 1:</w:t>
            </w:r>
            <w:r w:rsidRPr="00BE18BD">
              <w:rPr>
                <w:rFonts w:ascii="Arial" w:eastAsia="宋体" w:hAnsi="Arial"/>
                <w:sz w:val="18"/>
                <w:lang w:eastAsia="zh-CN"/>
              </w:rPr>
              <w:t xml:space="preserve"> </w:t>
            </w:r>
            <w:r w:rsidRPr="00BE18BD">
              <w:rPr>
                <w:rFonts w:ascii="Arial" w:eastAsia="宋体" w:hAnsi="Arial"/>
                <w:sz w:val="18"/>
              </w:rPr>
              <w:tab/>
            </w:r>
            <w:r w:rsidRPr="00BE18BD">
              <w:rPr>
                <w:rFonts w:ascii="Arial" w:eastAsia="宋体" w:hAnsi="Arial"/>
                <w:sz w:val="18"/>
                <w:lang w:eastAsia="zh-CN"/>
              </w:rPr>
              <w:t>RLM RS is partially overlapped with measurement gap</w:t>
            </w:r>
          </w:p>
        </w:tc>
      </w:tr>
    </w:tbl>
    <w:p w14:paraId="05524674" w14:textId="77777777" w:rsidR="00BE18BD" w:rsidRPr="00BE18BD" w:rsidRDefault="00BE18BD" w:rsidP="00BE18BD">
      <w:pPr>
        <w:rPr>
          <w:rFonts w:eastAsia="宋体"/>
        </w:rPr>
      </w:pPr>
    </w:p>
    <w:p w14:paraId="406581AB" w14:textId="01362214" w:rsidR="00BE18BD" w:rsidRPr="00BE18BD" w:rsidRDefault="00BE18BD" w:rsidP="00BE18BD">
      <w:pPr>
        <w:keepNext/>
        <w:keepLines/>
        <w:spacing w:before="60"/>
        <w:jc w:val="center"/>
        <w:rPr>
          <w:rFonts w:ascii="Arial" w:eastAsia="宋体" w:hAnsi="Arial"/>
          <w:b/>
        </w:rPr>
      </w:pPr>
      <w:r w:rsidRPr="00BE18BD">
        <w:rPr>
          <w:rFonts w:ascii="Arial" w:eastAsia="Malgun Gothic" w:hAnsi="Arial"/>
          <w:b/>
          <w:kern w:val="20"/>
          <w:lang w:val="en-US"/>
        </w:rPr>
        <w:t>Table A.7.5.1.5.1-</w:t>
      </w:r>
      <w:del w:id="869" w:author="Chen, Delia (NSB - CN/Hangzhou)" w:date="2019-03-26T11:19:00Z">
        <w:r w:rsidRPr="00BE18BD" w:rsidDel="00372D60">
          <w:rPr>
            <w:rFonts w:ascii="Arial" w:eastAsia="Malgun Gothic" w:hAnsi="Arial"/>
            <w:b/>
            <w:kern w:val="20"/>
            <w:lang w:val="en-US"/>
          </w:rPr>
          <w:delText>4</w:delText>
        </w:r>
      </w:del>
      <w:ins w:id="870" w:author="Chen, Delia (NSB - CN/Hangzhou)" w:date="2019-03-26T11:19:00Z">
        <w:r w:rsidR="00372D60">
          <w:rPr>
            <w:rFonts w:ascii="Arial" w:eastAsia="Malgun Gothic" w:hAnsi="Arial"/>
            <w:b/>
            <w:kern w:val="20"/>
            <w:lang w:val="en-US"/>
          </w:rPr>
          <w:t>5</w:t>
        </w:r>
      </w:ins>
      <w:r w:rsidRPr="00BE18BD">
        <w:rPr>
          <w:rFonts w:ascii="Arial" w:eastAsia="Malgun Gothic" w:hAnsi="Arial"/>
          <w:b/>
          <w:kern w:val="20"/>
          <w:lang w:val="en-US"/>
        </w:rPr>
        <w:t xml:space="preserve">: </w:t>
      </w:r>
      <w:r w:rsidRPr="00BE18BD">
        <w:rPr>
          <w:rFonts w:ascii="Arial" w:eastAsia="宋体" w:hAnsi="Arial"/>
          <w:b/>
          <w:lang w:val="en-US"/>
        </w:rPr>
        <w:t>NZP-CSI-RS resource</w:t>
      </w:r>
      <w:r w:rsidRPr="00BE18BD">
        <w:rPr>
          <w:rFonts w:ascii="Arial" w:eastAsia="宋体" w:hAnsi="Arial"/>
          <w:b/>
        </w:rPr>
        <w:t xml:space="preserve">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14:paraId="7193753E" w14:textId="77777777" w:rsidTr="006633E6">
        <w:trPr>
          <w:trHeight w:val="105"/>
          <w:jc w:val="center"/>
        </w:trPr>
        <w:tc>
          <w:tcPr>
            <w:tcW w:w="1219" w:type="dxa"/>
            <w:vMerge w:val="restart"/>
            <w:vAlign w:val="center"/>
          </w:tcPr>
          <w:p w14:paraId="112C5970"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6D6FC8C5"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0</w:t>
            </w:r>
          </w:p>
        </w:tc>
        <w:tc>
          <w:tcPr>
            <w:tcW w:w="1222" w:type="dxa"/>
            <w:vAlign w:val="center"/>
          </w:tcPr>
          <w:p w14:paraId="74761869"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1</w:t>
            </w:r>
          </w:p>
        </w:tc>
      </w:tr>
      <w:tr w:rsidR="00BE18BD" w:rsidRPr="00BE18BD" w14:paraId="7E42ECE0" w14:textId="77777777" w:rsidTr="006633E6">
        <w:trPr>
          <w:trHeight w:val="105"/>
          <w:jc w:val="center"/>
        </w:trPr>
        <w:tc>
          <w:tcPr>
            <w:tcW w:w="1219" w:type="dxa"/>
            <w:vMerge/>
            <w:vAlign w:val="center"/>
          </w:tcPr>
          <w:p w14:paraId="4105CA87" w14:textId="77777777" w:rsidR="00BE18BD" w:rsidRPr="00BE18BD" w:rsidRDefault="00BE18BD" w:rsidP="00BE18BD">
            <w:pPr>
              <w:keepNext/>
              <w:keepLines/>
              <w:spacing w:after="0"/>
              <w:jc w:val="center"/>
              <w:rPr>
                <w:rFonts w:ascii="Arial" w:eastAsia="宋体" w:hAnsi="Arial"/>
                <w:b/>
                <w:sz w:val="18"/>
              </w:rPr>
            </w:pPr>
          </w:p>
        </w:tc>
        <w:tc>
          <w:tcPr>
            <w:tcW w:w="1219" w:type="dxa"/>
          </w:tcPr>
          <w:p w14:paraId="1637726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222" w:type="dxa"/>
            <w:vAlign w:val="center"/>
          </w:tcPr>
          <w:p w14:paraId="682C1588"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6A623B0C" w14:textId="77777777" w:rsidTr="006633E6">
        <w:trPr>
          <w:jc w:val="center"/>
        </w:trPr>
        <w:tc>
          <w:tcPr>
            <w:tcW w:w="1219" w:type="dxa"/>
            <w:vAlign w:val="center"/>
          </w:tcPr>
          <w:p w14:paraId="688651D9" w14:textId="77777777" w:rsidR="00BE18BD" w:rsidRPr="00BE18BD" w:rsidRDefault="00BE18BD" w:rsidP="00BE18BD">
            <w:pPr>
              <w:keepNext/>
              <w:keepLines/>
              <w:spacing w:after="0"/>
              <w:jc w:val="center"/>
              <w:rPr>
                <w:rFonts w:ascii="Arial" w:eastAsia="宋体" w:hAnsi="Arial"/>
                <w:sz w:val="18"/>
                <w:szCs w:val="18"/>
                <w:vertAlign w:val="superscript"/>
              </w:rPr>
            </w:pPr>
            <w:r w:rsidRPr="00BE18BD">
              <w:rPr>
                <w:rFonts w:ascii="Arial" w:eastAsia="宋体" w:hAnsi="Arial"/>
                <w:sz w:val="18"/>
              </w:rPr>
              <w:t>frequencyDomainAllocation</w:t>
            </w:r>
            <w:r w:rsidRPr="00BE18BD">
              <w:rPr>
                <w:rFonts w:ascii="Arial" w:eastAsia="宋体" w:hAnsi="Arial"/>
                <w:sz w:val="18"/>
                <w:szCs w:val="18"/>
                <w:vertAlign w:val="superscript"/>
              </w:rPr>
              <w:t>Note 2</w:t>
            </w:r>
          </w:p>
        </w:tc>
        <w:tc>
          <w:tcPr>
            <w:tcW w:w="1219" w:type="dxa"/>
          </w:tcPr>
          <w:p w14:paraId="03FED112"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row1</w:t>
            </w:r>
          </w:p>
        </w:tc>
        <w:tc>
          <w:tcPr>
            <w:tcW w:w="1222" w:type="dxa"/>
          </w:tcPr>
          <w:p w14:paraId="61A74DD8"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row2</w:t>
            </w:r>
          </w:p>
        </w:tc>
      </w:tr>
      <w:tr w:rsidR="00BE18BD" w:rsidRPr="00BE18BD" w14:paraId="1362B72B" w14:textId="77777777" w:rsidTr="006633E6">
        <w:trPr>
          <w:jc w:val="center"/>
        </w:trPr>
        <w:tc>
          <w:tcPr>
            <w:tcW w:w="1219" w:type="dxa"/>
            <w:vAlign w:val="center"/>
          </w:tcPr>
          <w:p w14:paraId="5580248F"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startingRB</w:t>
            </w:r>
          </w:p>
        </w:tc>
        <w:tc>
          <w:tcPr>
            <w:tcW w:w="1219" w:type="dxa"/>
          </w:tcPr>
          <w:p w14:paraId="30075CB0"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c>
          <w:tcPr>
            <w:tcW w:w="1222" w:type="dxa"/>
          </w:tcPr>
          <w:p w14:paraId="257BA481"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r>
      <w:tr w:rsidR="00BE18BD" w:rsidRPr="00BE18BD" w14:paraId="440A20D3" w14:textId="77777777" w:rsidTr="006633E6">
        <w:trPr>
          <w:jc w:val="center"/>
        </w:trPr>
        <w:tc>
          <w:tcPr>
            <w:tcW w:w="1219" w:type="dxa"/>
            <w:vAlign w:val="center"/>
          </w:tcPr>
          <w:p w14:paraId="4D1998FA"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nrofRBs</w:t>
            </w:r>
          </w:p>
        </w:tc>
        <w:tc>
          <w:tcPr>
            <w:tcW w:w="1219" w:type="dxa"/>
          </w:tcPr>
          <w:p w14:paraId="6A0E9D0A"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c>
          <w:tcPr>
            <w:tcW w:w="1222" w:type="dxa"/>
          </w:tcPr>
          <w:p w14:paraId="4DAB69E4"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r>
      <w:tr w:rsidR="00BE18BD" w:rsidRPr="00BE18BD" w14:paraId="71B1AC03" w14:textId="77777777" w:rsidTr="006633E6">
        <w:trPr>
          <w:trHeight w:val="351"/>
          <w:jc w:val="center"/>
        </w:trPr>
        <w:tc>
          <w:tcPr>
            <w:tcW w:w="3660" w:type="dxa"/>
            <w:gridSpan w:val="3"/>
            <w:vAlign w:val="center"/>
          </w:tcPr>
          <w:p w14:paraId="539A260D"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 xml:space="preserve">Note 1: </w:t>
            </w:r>
            <w:r w:rsidRPr="00BE18BD">
              <w:rPr>
                <w:rFonts w:ascii="Arial" w:eastAsia="宋体" w:hAnsi="Arial"/>
                <w:sz w:val="18"/>
              </w:rPr>
              <w:tab/>
              <w:t>TS 38.211 [6] table 7.4.1.5.3-1</w:t>
            </w:r>
          </w:p>
          <w:p w14:paraId="5BB2B409" w14:textId="77777777" w:rsidR="00BE18BD" w:rsidRPr="00BE18BD" w:rsidRDefault="00BE18BD" w:rsidP="00BE18BD">
            <w:pPr>
              <w:keepNext/>
              <w:keepLines/>
              <w:spacing w:after="0"/>
              <w:ind w:left="851" w:hanging="851"/>
              <w:rPr>
                <w:rFonts w:ascii="Arial" w:eastAsia="宋体" w:hAnsi="Arial"/>
                <w:sz w:val="18"/>
                <w:lang w:eastAsia="zh-CN"/>
              </w:rPr>
            </w:pPr>
            <w:r w:rsidRPr="00BE18BD">
              <w:rPr>
                <w:rFonts w:ascii="Arial" w:eastAsia="宋体" w:hAnsi="Arial"/>
                <w:sz w:val="18"/>
              </w:rPr>
              <w:t>Note 2:</w:t>
            </w:r>
            <w:r w:rsidRPr="00BE18BD">
              <w:rPr>
                <w:rFonts w:ascii="Arial" w:eastAsia="宋体" w:hAnsi="Arial"/>
                <w:sz w:val="18"/>
              </w:rPr>
              <w:tab/>
              <w:t>nrofRBs is derived based on the Configuration in Table A.7.5.1.5.1-1</w:t>
            </w:r>
          </w:p>
        </w:tc>
      </w:tr>
    </w:tbl>
    <w:p w14:paraId="4820DAC3" w14:textId="77777777" w:rsidR="00BE18BD" w:rsidRPr="00BE18BD" w:rsidRDefault="00BE18BD" w:rsidP="00BE18BD">
      <w:pPr>
        <w:rPr>
          <w:rFonts w:eastAsia="宋体"/>
        </w:rPr>
      </w:pPr>
    </w:p>
    <w:p w14:paraId="2F75456E"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object w:dxaOrig="8265" w:dyaOrig="3855" w14:anchorId="7C0E1D4A">
          <v:shape id="_x0000_i1027" type="#_x0000_t75" style="width:414pt;height:192pt" o:ole="">
            <v:imagedata r:id="rId21" o:title=""/>
          </v:shape>
          <o:OLEObject Type="Embed" ProgID="Word.Picture.8" ShapeID="_x0000_i1027" DrawAspect="Content" ObjectID="_1615670918" r:id="rId22"/>
        </w:object>
      </w:r>
    </w:p>
    <w:p w14:paraId="40F55797" w14:textId="77777777" w:rsidR="00BE18BD" w:rsidRPr="00BE18BD" w:rsidRDefault="00BE18BD" w:rsidP="00BE18BD">
      <w:pPr>
        <w:keepLines/>
        <w:spacing w:after="240"/>
        <w:jc w:val="center"/>
        <w:rPr>
          <w:rFonts w:ascii="Arial" w:eastAsia="宋体" w:hAnsi="Arial"/>
          <w:lang w:val="en-US"/>
        </w:rPr>
      </w:pPr>
      <w:r w:rsidRPr="00BE18BD">
        <w:rPr>
          <w:rFonts w:ascii="Arial" w:eastAsia="宋体" w:hAnsi="Arial"/>
          <w:b/>
          <w:lang w:val="en-US"/>
        </w:rPr>
        <w:t>Figure A.7.5.1.5.1-1: SNR variation for CSI-RS out-of-sync testing</w:t>
      </w:r>
    </w:p>
    <w:p w14:paraId="1F2E1266"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871" w:name="_Toc535476710"/>
      <w:r w:rsidRPr="00BE18BD">
        <w:rPr>
          <w:rFonts w:ascii="Arial" w:eastAsia="宋体" w:hAnsi="Arial"/>
          <w:snapToGrid w:val="0"/>
          <w:sz w:val="22"/>
        </w:rPr>
        <w:t>A.7.5.1.5.2</w:t>
      </w:r>
      <w:r w:rsidRPr="00BE18BD">
        <w:rPr>
          <w:rFonts w:ascii="Arial" w:eastAsia="宋体" w:hAnsi="Arial"/>
          <w:snapToGrid w:val="0"/>
          <w:sz w:val="22"/>
        </w:rPr>
        <w:tab/>
        <w:t>Test Requirements</w:t>
      </w:r>
      <w:bookmarkEnd w:id="871"/>
    </w:p>
    <w:p w14:paraId="4584A507" w14:textId="77777777" w:rsidR="00BE18BD" w:rsidRPr="00BE18BD" w:rsidRDefault="00BE18BD" w:rsidP="00BE18BD">
      <w:pPr>
        <w:rPr>
          <w:rFonts w:eastAsia="宋体"/>
        </w:rPr>
      </w:pPr>
      <w:r w:rsidRPr="00BE18BD">
        <w:rPr>
          <w:rFonts w:eastAsia="宋体"/>
        </w:rPr>
        <w:t xml:space="preserve">The UE behaviour during time durations T1, T2, </w:t>
      </w:r>
      <w:r w:rsidRPr="00BE18BD">
        <w:rPr>
          <w:rFonts w:eastAsia="宋体"/>
          <w:lang w:eastAsia="zh-CN"/>
        </w:rPr>
        <w:t xml:space="preserve">and </w:t>
      </w:r>
      <w:r w:rsidRPr="00BE18BD">
        <w:rPr>
          <w:rFonts w:eastAsia="宋体"/>
        </w:rPr>
        <w:t>T3 shall be as follows:</w:t>
      </w:r>
    </w:p>
    <w:p w14:paraId="0CBBCC72" w14:textId="77777777" w:rsidR="00BE18BD" w:rsidRPr="00BE18BD" w:rsidRDefault="00BE18BD" w:rsidP="00BE18BD">
      <w:pPr>
        <w:rPr>
          <w:rFonts w:eastAsia="宋体"/>
          <w:lang w:eastAsia="zh-CN"/>
        </w:rPr>
      </w:pPr>
      <w:r w:rsidRPr="00BE18BD">
        <w:rPr>
          <w:rFonts w:eastAsia="宋体"/>
          <w:lang w:eastAsia="zh-CN"/>
        </w:rPr>
        <w:t>During time durations T1, T2 and T3, the UE shall transmit uplink signal at least in all subframes configured for CSI transmission on Cell 1.</w:t>
      </w:r>
    </w:p>
    <w:p w14:paraId="1B9EEF28" w14:textId="77777777" w:rsidR="00BE18BD" w:rsidRPr="00BE18BD" w:rsidRDefault="00BE18BD" w:rsidP="00BE18BD">
      <w:pPr>
        <w:rPr>
          <w:rFonts w:eastAsia="宋体"/>
        </w:rPr>
      </w:pPr>
      <w:r w:rsidRPr="00BE18BD">
        <w:rPr>
          <w:rFonts w:eastAsia="宋体"/>
        </w:rPr>
        <w:t>During the period from time point A to time point B the UE shall transmit uplink signal in Cell 1 at least in all uplink slots configured for CSI transmission according to the configured periodic CSI reporting for Cell 1.</w:t>
      </w:r>
    </w:p>
    <w:p w14:paraId="3B499EC8" w14:textId="77777777" w:rsidR="00BE18BD" w:rsidRPr="00BE18BD" w:rsidRDefault="00BE18BD" w:rsidP="00BE18BD">
      <w:pPr>
        <w:rPr>
          <w:rFonts w:eastAsia="宋体"/>
        </w:rPr>
      </w:pPr>
      <w:r w:rsidRPr="00BE18BD">
        <w:rPr>
          <w:rFonts w:eastAsia="宋体"/>
        </w:rPr>
        <w:t>The UE shall stop transmitting uplink signal in Cell 1 no later than time point C (D</w:t>
      </w:r>
      <w:r w:rsidRPr="00BE18BD">
        <w:rPr>
          <w:rFonts w:eastAsia="宋体"/>
          <w:vertAlign w:val="subscript"/>
        </w:rPr>
        <w:t>1</w:t>
      </w:r>
      <w:r w:rsidRPr="00BE18BD">
        <w:rPr>
          <w:rFonts w:eastAsia="宋体"/>
        </w:rPr>
        <w:t xml:space="preserve"> = [TBD] ms after the start of the time duration T3) on the PCell.</w:t>
      </w:r>
    </w:p>
    <w:p w14:paraId="125D42EA" w14:textId="77777777" w:rsidR="00BE18BD" w:rsidRPr="00BE18BD" w:rsidRDefault="00BE18BD" w:rsidP="00BE18BD">
      <w:pPr>
        <w:rPr>
          <w:rFonts w:eastAsia="宋体"/>
          <w:iCs/>
          <w:lang w:eastAsia="ja-JP"/>
        </w:rPr>
      </w:pPr>
      <w:r w:rsidRPr="00BE18BD">
        <w:rPr>
          <w:rFonts w:eastAsia="宋体"/>
        </w:rPr>
        <w:t>The rate of correct events observed during repeated tests shall be at least 90%.</w:t>
      </w:r>
    </w:p>
    <w:p w14:paraId="1EDCBFD6" w14:textId="77777777" w:rsidR="00BE18BD" w:rsidRPr="00BE18BD" w:rsidRDefault="00BE18BD" w:rsidP="00BE18BD">
      <w:pPr>
        <w:keepNext/>
        <w:keepLines/>
        <w:spacing w:before="120"/>
        <w:ind w:left="1418" w:hanging="1418"/>
        <w:outlineLvl w:val="3"/>
        <w:rPr>
          <w:rFonts w:ascii="Arial" w:eastAsia="宋体" w:hAnsi="Arial"/>
          <w:sz w:val="24"/>
        </w:rPr>
      </w:pPr>
      <w:bookmarkStart w:id="872" w:name="_Toc535476711"/>
      <w:r w:rsidRPr="00BE18BD">
        <w:rPr>
          <w:rFonts w:ascii="Arial" w:eastAsia="宋体" w:hAnsi="Arial"/>
          <w:sz w:val="24"/>
        </w:rPr>
        <w:lastRenderedPageBreak/>
        <w:t>A.7.5.1.6</w:t>
      </w:r>
      <w:r w:rsidRPr="00BE18BD">
        <w:rPr>
          <w:rFonts w:ascii="Arial" w:eastAsia="宋体" w:hAnsi="Arial"/>
          <w:sz w:val="24"/>
        </w:rPr>
        <w:tab/>
        <w:t>Radio Link Monitoring In-sync Test for FR2 PCell configured with CSI-RS-based RLM in non-DRX mode</w:t>
      </w:r>
      <w:bookmarkEnd w:id="872"/>
    </w:p>
    <w:p w14:paraId="15B82A65"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873" w:name="_Toc535476712"/>
      <w:r w:rsidRPr="00BE18BD">
        <w:rPr>
          <w:rFonts w:ascii="Arial" w:eastAsia="宋体" w:hAnsi="Arial"/>
          <w:snapToGrid w:val="0"/>
          <w:sz w:val="22"/>
          <w:lang w:eastAsia="zh-CN"/>
        </w:rPr>
        <w:t>A.7.5.1.6.1</w:t>
      </w:r>
      <w:r w:rsidRPr="00BE18BD">
        <w:rPr>
          <w:rFonts w:ascii="Arial" w:eastAsia="宋体" w:hAnsi="Arial"/>
          <w:snapToGrid w:val="0"/>
          <w:sz w:val="22"/>
          <w:lang w:eastAsia="zh-CN"/>
        </w:rPr>
        <w:tab/>
        <w:t>Test Purpose and Environment</w:t>
      </w:r>
      <w:bookmarkEnd w:id="873"/>
    </w:p>
    <w:p w14:paraId="553F1A44" w14:textId="77777777" w:rsidR="00BE18BD" w:rsidRPr="00BE18BD" w:rsidRDefault="00BE18BD" w:rsidP="00BE18BD">
      <w:pPr>
        <w:rPr>
          <w:rFonts w:eastAsia="宋体"/>
        </w:rPr>
      </w:pPr>
      <w:r w:rsidRPr="00BE18BD">
        <w:rPr>
          <w:rFonts w:eastAsia="宋体"/>
        </w:rPr>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70DF77AB" w14:textId="0A62EC90" w:rsidR="00BE18BD" w:rsidRPr="00BE18BD" w:rsidRDefault="00BE18BD" w:rsidP="00BE18BD">
      <w:pPr>
        <w:rPr>
          <w:rFonts w:eastAsia="宋体"/>
        </w:rPr>
      </w:pPr>
      <w:r w:rsidRPr="00BE18BD">
        <w:rPr>
          <w:rFonts w:eastAsia="宋体"/>
        </w:rPr>
        <w:t>The test parameters are given in Tables A.7.5.1.6.1-1, A.7.5.1.6.1-2, A.7.5.1.6.1-3</w:t>
      </w:r>
      <w:del w:id="874" w:author="Chen, Delia (NSB - CN/Hangzhou)" w:date="2019-04-01T17:17:00Z">
        <w:r w:rsidRPr="00BE18BD" w:rsidDel="00A25A3E">
          <w:rPr>
            <w:rFonts w:eastAsia="宋体"/>
          </w:rPr>
          <w:delText xml:space="preserve">, </w:delText>
        </w:r>
      </w:del>
      <w:ins w:id="875" w:author="Chen, Delia (NSB - CN/Hangzhou)" w:date="2019-04-01T17:17:00Z">
        <w:r w:rsidR="00A25A3E">
          <w:rPr>
            <w:rFonts w:eastAsia="宋体"/>
          </w:rPr>
          <w:t xml:space="preserve"> and</w:t>
        </w:r>
        <w:r w:rsidR="00A25A3E" w:rsidRPr="00BE18BD">
          <w:rPr>
            <w:rFonts w:eastAsia="宋体"/>
          </w:rPr>
          <w:t xml:space="preserve"> </w:t>
        </w:r>
      </w:ins>
      <w:r w:rsidRPr="00BE18BD">
        <w:rPr>
          <w:rFonts w:eastAsia="宋体"/>
        </w:rPr>
        <w:t>A.7.5.1.6.1-4</w:t>
      </w:r>
      <w:del w:id="876" w:author="Chen, Delia (NSB - CN/Hangzhou)" w:date="2019-04-01T17:16:00Z">
        <w:r w:rsidRPr="00BE18BD" w:rsidDel="00A25A3E">
          <w:rPr>
            <w:rFonts w:eastAsia="宋体"/>
          </w:rPr>
          <w:delText>, A.7.5.1.6.1-5, and A.7.5.1.6.1-6</w:delText>
        </w:r>
      </w:del>
      <w:r w:rsidRPr="00BE18BD">
        <w:rPr>
          <w:rFonts w:eastAsia="宋体"/>
        </w:rPr>
        <w:t xml:space="preserve">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w:t>
      </w:r>
      <w:del w:id="877" w:author="Chen, Delia (NSB - CN/Hangzhou)" w:date="2019-03-26T10:47:00Z">
        <w:r w:rsidRPr="00BE18BD" w:rsidDel="00D9461F">
          <w:rPr>
            <w:rFonts w:eastAsia="宋体"/>
          </w:rPr>
          <w:delText>using GP ID #0 (40ms) in test 4</w:delText>
        </w:r>
      </w:del>
      <w:ins w:id="878" w:author="Chen, Delia (NSB - CN/Hangzhou)" w:date="2019-03-26T10:47:00Z">
        <w:r w:rsidR="00D9461F">
          <w:rPr>
            <w:rFonts w:eastAsia="宋体"/>
          </w:rPr>
          <w:t>without gaps</w:t>
        </w:r>
      </w:ins>
      <w:r w:rsidRPr="00BE18BD">
        <w:rPr>
          <w:rFonts w:eastAsia="宋体"/>
        </w:rPr>
        <w:t>.</w:t>
      </w:r>
    </w:p>
    <w:p w14:paraId="47FEDA93"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5034A415" w14:textId="77777777" w:rsidTr="006633E6">
        <w:trPr>
          <w:trHeight w:val="267"/>
          <w:jc w:val="center"/>
        </w:trPr>
        <w:tc>
          <w:tcPr>
            <w:tcW w:w="2265" w:type="dxa"/>
            <w:shd w:val="clear" w:color="auto" w:fill="auto"/>
          </w:tcPr>
          <w:p w14:paraId="1714123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780AC50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43E60E9B" w14:textId="77777777" w:rsidTr="006633E6">
        <w:trPr>
          <w:trHeight w:val="270"/>
          <w:jc w:val="center"/>
        </w:trPr>
        <w:tc>
          <w:tcPr>
            <w:tcW w:w="2265" w:type="dxa"/>
            <w:shd w:val="clear" w:color="auto" w:fill="auto"/>
          </w:tcPr>
          <w:p w14:paraId="0E87A90D"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056D0F06"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6BCB1757" w14:textId="77777777" w:rsidR="00BE18BD" w:rsidRPr="00BE18BD" w:rsidRDefault="00BE18BD" w:rsidP="00BE18BD">
      <w:pPr>
        <w:rPr>
          <w:rFonts w:eastAsia="宋体"/>
        </w:rPr>
      </w:pPr>
    </w:p>
    <w:p w14:paraId="694B45EF"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720213" w14:paraId="2E4298F2" w14:textId="25425DEC" w:rsidTr="006633E6">
        <w:trPr>
          <w:trHeight w:val="164"/>
          <w:jc w:val="center"/>
          <w:del w:id="879" w:author="Chen, Delia (NSB - CN/Hangzhou)" w:date="2019-03-26T11:16:00Z"/>
        </w:trPr>
        <w:tc>
          <w:tcPr>
            <w:tcW w:w="1614" w:type="pct"/>
            <w:gridSpan w:val="4"/>
            <w:vMerge w:val="restart"/>
            <w:shd w:val="clear" w:color="auto" w:fill="auto"/>
          </w:tcPr>
          <w:p w14:paraId="07C6E03B" w14:textId="32556857" w:rsidR="00BE18BD" w:rsidRPr="00BE18BD" w:rsidDel="00720213" w:rsidRDefault="00BE18BD" w:rsidP="00BE18BD">
            <w:pPr>
              <w:keepNext/>
              <w:keepLines/>
              <w:spacing w:after="0"/>
              <w:jc w:val="center"/>
              <w:rPr>
                <w:del w:id="880" w:author="Chen, Delia (NSB - CN/Hangzhou)" w:date="2019-03-26T11:16:00Z"/>
                <w:rFonts w:ascii="Arial" w:eastAsia="宋体" w:hAnsi="Arial"/>
                <w:b/>
                <w:noProof/>
                <w:sz w:val="18"/>
              </w:rPr>
            </w:pPr>
            <w:del w:id="881" w:author="Chen, Delia (NSB - CN/Hangzhou)" w:date="2019-03-26T11:16:00Z">
              <w:r w:rsidRPr="00BE18BD" w:rsidDel="00720213">
                <w:rPr>
                  <w:rFonts w:ascii="Arial" w:eastAsia="宋体" w:hAnsi="Arial"/>
                  <w:b/>
                  <w:noProof/>
                  <w:sz w:val="18"/>
                </w:rPr>
                <w:delText>Parameter</w:delText>
              </w:r>
            </w:del>
          </w:p>
        </w:tc>
        <w:tc>
          <w:tcPr>
            <w:tcW w:w="318" w:type="pct"/>
            <w:vMerge w:val="restart"/>
            <w:shd w:val="clear" w:color="auto" w:fill="auto"/>
          </w:tcPr>
          <w:p w14:paraId="7394FB51" w14:textId="119097E4" w:rsidR="00BE18BD" w:rsidRPr="00BE18BD" w:rsidDel="00720213" w:rsidRDefault="00BE18BD" w:rsidP="00BE18BD">
            <w:pPr>
              <w:keepNext/>
              <w:keepLines/>
              <w:spacing w:after="0"/>
              <w:jc w:val="center"/>
              <w:rPr>
                <w:del w:id="882" w:author="Chen, Delia (NSB - CN/Hangzhou)" w:date="2019-03-26T11:16:00Z"/>
                <w:rFonts w:ascii="Arial" w:eastAsia="宋体" w:hAnsi="Arial"/>
                <w:b/>
                <w:noProof/>
                <w:sz w:val="18"/>
              </w:rPr>
            </w:pPr>
            <w:del w:id="883" w:author="Chen, Delia (NSB - CN/Hangzhou)" w:date="2019-03-26T11:16:00Z">
              <w:r w:rsidRPr="00BE18BD" w:rsidDel="00720213">
                <w:rPr>
                  <w:rFonts w:ascii="Arial" w:eastAsia="宋体" w:hAnsi="Arial"/>
                  <w:b/>
                  <w:noProof/>
                  <w:sz w:val="18"/>
                </w:rPr>
                <w:delText>Unit</w:delText>
              </w:r>
            </w:del>
          </w:p>
        </w:tc>
        <w:tc>
          <w:tcPr>
            <w:tcW w:w="3068" w:type="pct"/>
            <w:gridSpan w:val="2"/>
            <w:shd w:val="clear" w:color="auto" w:fill="auto"/>
          </w:tcPr>
          <w:p w14:paraId="357A41FF" w14:textId="731FC7D6" w:rsidR="00BE18BD" w:rsidRPr="00BE18BD" w:rsidDel="00720213" w:rsidRDefault="00BE18BD" w:rsidP="00BE18BD">
            <w:pPr>
              <w:keepNext/>
              <w:keepLines/>
              <w:spacing w:after="0"/>
              <w:jc w:val="center"/>
              <w:rPr>
                <w:del w:id="884" w:author="Chen, Delia (NSB - CN/Hangzhou)" w:date="2019-03-26T11:16:00Z"/>
                <w:rFonts w:ascii="Arial" w:eastAsia="宋体" w:hAnsi="Arial"/>
                <w:b/>
                <w:noProof/>
                <w:sz w:val="18"/>
              </w:rPr>
            </w:pPr>
            <w:del w:id="885" w:author="Chen, Delia (NSB - CN/Hangzhou)" w:date="2019-03-26T11:16:00Z">
              <w:r w:rsidRPr="00BE18BD" w:rsidDel="00720213">
                <w:rPr>
                  <w:rFonts w:ascii="Arial" w:eastAsia="宋体" w:hAnsi="Arial"/>
                  <w:b/>
                  <w:noProof/>
                  <w:sz w:val="18"/>
                </w:rPr>
                <w:delText>Value</w:delText>
              </w:r>
            </w:del>
          </w:p>
        </w:tc>
      </w:tr>
      <w:tr w:rsidR="00BE18BD" w:rsidRPr="00BE18BD" w:rsidDel="00720213" w14:paraId="0DF48A97" w14:textId="4047F29C" w:rsidTr="006633E6">
        <w:trPr>
          <w:trHeight w:val="403"/>
          <w:jc w:val="center"/>
          <w:del w:id="886" w:author="Chen, Delia (NSB - CN/Hangzhou)" w:date="2019-03-26T11:16:00Z"/>
        </w:trPr>
        <w:tc>
          <w:tcPr>
            <w:tcW w:w="1614" w:type="pct"/>
            <w:gridSpan w:val="4"/>
            <w:vMerge/>
            <w:shd w:val="clear" w:color="auto" w:fill="auto"/>
          </w:tcPr>
          <w:p w14:paraId="4BF2566D" w14:textId="7E19DFE7" w:rsidR="00BE18BD" w:rsidRPr="00BE18BD" w:rsidDel="00720213" w:rsidRDefault="00BE18BD" w:rsidP="00BE18BD">
            <w:pPr>
              <w:keepNext/>
              <w:keepLines/>
              <w:spacing w:after="0"/>
              <w:jc w:val="center"/>
              <w:rPr>
                <w:del w:id="887" w:author="Chen, Delia (NSB - CN/Hangzhou)" w:date="2019-03-26T11:16:00Z"/>
                <w:rFonts w:ascii="Arial" w:eastAsia="宋体" w:hAnsi="Arial"/>
                <w:b/>
                <w:noProof/>
                <w:sz w:val="18"/>
              </w:rPr>
            </w:pPr>
          </w:p>
        </w:tc>
        <w:tc>
          <w:tcPr>
            <w:tcW w:w="318" w:type="pct"/>
            <w:vMerge/>
            <w:shd w:val="clear" w:color="auto" w:fill="auto"/>
          </w:tcPr>
          <w:p w14:paraId="2AEA7D9F" w14:textId="41AF9176" w:rsidR="00BE18BD" w:rsidRPr="00BE18BD" w:rsidDel="00720213" w:rsidRDefault="00BE18BD" w:rsidP="00BE18BD">
            <w:pPr>
              <w:keepNext/>
              <w:keepLines/>
              <w:spacing w:after="0"/>
              <w:jc w:val="center"/>
              <w:rPr>
                <w:del w:id="888" w:author="Chen, Delia (NSB - CN/Hangzhou)" w:date="2019-03-26T11:16:00Z"/>
                <w:rFonts w:ascii="Arial" w:eastAsia="宋体" w:hAnsi="Arial"/>
                <w:b/>
                <w:noProof/>
                <w:sz w:val="18"/>
              </w:rPr>
            </w:pPr>
          </w:p>
        </w:tc>
        <w:tc>
          <w:tcPr>
            <w:tcW w:w="1534" w:type="pct"/>
            <w:shd w:val="clear" w:color="auto" w:fill="auto"/>
          </w:tcPr>
          <w:p w14:paraId="00E2176E" w14:textId="076C2F1E" w:rsidR="00BE18BD" w:rsidRPr="00BE18BD" w:rsidDel="00720213" w:rsidRDefault="00BE18BD" w:rsidP="00BE18BD">
            <w:pPr>
              <w:keepNext/>
              <w:keepLines/>
              <w:spacing w:after="0"/>
              <w:jc w:val="center"/>
              <w:rPr>
                <w:del w:id="889" w:author="Chen, Delia (NSB - CN/Hangzhou)" w:date="2019-03-26T11:16:00Z"/>
                <w:rFonts w:ascii="Arial" w:eastAsia="宋体" w:hAnsi="Arial"/>
                <w:b/>
                <w:noProof/>
                <w:sz w:val="18"/>
              </w:rPr>
            </w:pPr>
            <w:del w:id="890" w:author="Chen, Delia (NSB - CN/Hangzhou)" w:date="2019-03-26T11:16:00Z">
              <w:r w:rsidRPr="00BE18BD" w:rsidDel="00720213">
                <w:rPr>
                  <w:rFonts w:ascii="Arial" w:eastAsia="宋体" w:hAnsi="Arial"/>
                  <w:b/>
                  <w:noProof/>
                  <w:sz w:val="18"/>
                </w:rPr>
                <w:delText>Test 3</w:delText>
              </w:r>
            </w:del>
          </w:p>
        </w:tc>
        <w:tc>
          <w:tcPr>
            <w:tcW w:w="1534" w:type="pct"/>
          </w:tcPr>
          <w:p w14:paraId="7CA98231" w14:textId="5C583DCE" w:rsidR="00BE18BD" w:rsidRPr="00BE18BD" w:rsidDel="00720213" w:rsidRDefault="00BE18BD" w:rsidP="00BE18BD">
            <w:pPr>
              <w:keepNext/>
              <w:keepLines/>
              <w:spacing w:after="0"/>
              <w:jc w:val="center"/>
              <w:rPr>
                <w:del w:id="891" w:author="Chen, Delia (NSB - CN/Hangzhou)" w:date="2019-03-26T11:16:00Z"/>
                <w:rFonts w:ascii="Arial" w:eastAsia="宋体" w:hAnsi="Arial"/>
                <w:b/>
                <w:noProof/>
                <w:sz w:val="18"/>
              </w:rPr>
            </w:pPr>
            <w:del w:id="892" w:author="Chen, Delia (NSB - CN/Hangzhou)" w:date="2019-03-26T11:16:00Z">
              <w:r w:rsidRPr="00BE18BD" w:rsidDel="00720213">
                <w:rPr>
                  <w:rFonts w:ascii="Arial" w:eastAsia="宋体" w:hAnsi="Arial"/>
                  <w:b/>
                  <w:noProof/>
                  <w:sz w:val="18"/>
                </w:rPr>
                <w:delText>Test 4</w:delText>
              </w:r>
            </w:del>
          </w:p>
        </w:tc>
      </w:tr>
      <w:tr w:rsidR="00BE18BD" w:rsidRPr="00BE18BD" w:rsidDel="00720213" w14:paraId="5EE38B04" w14:textId="6485BEC3" w:rsidTr="006633E6">
        <w:trPr>
          <w:trHeight w:val="64"/>
          <w:jc w:val="center"/>
          <w:del w:id="893" w:author="Chen, Delia (NSB - CN/Hangzhou)" w:date="2019-03-26T11:16:00Z"/>
        </w:trPr>
        <w:tc>
          <w:tcPr>
            <w:tcW w:w="1614" w:type="pct"/>
            <w:gridSpan w:val="4"/>
            <w:shd w:val="clear" w:color="auto" w:fill="auto"/>
          </w:tcPr>
          <w:p w14:paraId="79757A60" w14:textId="23331E4B" w:rsidR="00BE18BD" w:rsidRPr="00BE18BD" w:rsidDel="00720213" w:rsidRDefault="00BE18BD" w:rsidP="00BE18BD">
            <w:pPr>
              <w:keepNext/>
              <w:keepLines/>
              <w:spacing w:after="0"/>
              <w:rPr>
                <w:del w:id="894" w:author="Chen, Delia (NSB - CN/Hangzhou)" w:date="2019-03-26T11:16:00Z"/>
                <w:rFonts w:ascii="Arial" w:eastAsia="宋体" w:hAnsi="Arial"/>
                <w:noProof/>
                <w:sz w:val="18"/>
              </w:rPr>
            </w:pPr>
            <w:del w:id="895" w:author="Chen, Delia (NSB - CN/Hangzhou)" w:date="2019-03-26T11:16:00Z">
              <w:r w:rsidRPr="00BE18BD" w:rsidDel="00720213">
                <w:rPr>
                  <w:rFonts w:ascii="Arial" w:eastAsia="宋体" w:hAnsi="Arial"/>
                  <w:noProof/>
                  <w:sz w:val="18"/>
                </w:rPr>
                <w:delText xml:space="preserve">Active PCell </w:delText>
              </w:r>
            </w:del>
          </w:p>
        </w:tc>
        <w:tc>
          <w:tcPr>
            <w:tcW w:w="318" w:type="pct"/>
            <w:shd w:val="clear" w:color="auto" w:fill="auto"/>
          </w:tcPr>
          <w:p w14:paraId="2AE4A592" w14:textId="7B1DF1FE" w:rsidR="00BE18BD" w:rsidRPr="00BE18BD" w:rsidDel="00720213" w:rsidRDefault="00BE18BD" w:rsidP="00BE18BD">
            <w:pPr>
              <w:keepNext/>
              <w:keepLines/>
              <w:spacing w:after="0"/>
              <w:jc w:val="center"/>
              <w:rPr>
                <w:del w:id="896" w:author="Chen, Delia (NSB - CN/Hangzhou)" w:date="2019-03-26T11:16:00Z"/>
                <w:rFonts w:ascii="Arial" w:eastAsia="宋体" w:hAnsi="Arial"/>
                <w:noProof/>
                <w:sz w:val="18"/>
              </w:rPr>
            </w:pPr>
          </w:p>
        </w:tc>
        <w:tc>
          <w:tcPr>
            <w:tcW w:w="1534" w:type="pct"/>
            <w:shd w:val="clear" w:color="auto" w:fill="auto"/>
          </w:tcPr>
          <w:p w14:paraId="20B08CB6" w14:textId="46D999CE" w:rsidR="00BE18BD" w:rsidRPr="00BE18BD" w:rsidDel="00720213" w:rsidRDefault="00BE18BD" w:rsidP="00BE18BD">
            <w:pPr>
              <w:keepNext/>
              <w:keepLines/>
              <w:spacing w:after="0"/>
              <w:jc w:val="center"/>
              <w:rPr>
                <w:del w:id="897" w:author="Chen, Delia (NSB - CN/Hangzhou)" w:date="2019-03-26T11:16:00Z"/>
                <w:rFonts w:ascii="Arial" w:eastAsia="宋体" w:hAnsi="Arial"/>
                <w:noProof/>
                <w:sz w:val="18"/>
              </w:rPr>
            </w:pPr>
            <w:del w:id="898" w:author="Chen, Delia (NSB - CN/Hangzhou)" w:date="2019-03-26T11:16:00Z">
              <w:r w:rsidRPr="00BE18BD" w:rsidDel="00720213">
                <w:rPr>
                  <w:rFonts w:ascii="Arial" w:eastAsia="宋体" w:hAnsi="Arial"/>
                  <w:noProof/>
                  <w:sz w:val="18"/>
                </w:rPr>
                <w:delText>Cell 1</w:delText>
              </w:r>
            </w:del>
          </w:p>
        </w:tc>
        <w:tc>
          <w:tcPr>
            <w:tcW w:w="1534" w:type="pct"/>
          </w:tcPr>
          <w:p w14:paraId="3012DE36" w14:textId="24EE497B" w:rsidR="00BE18BD" w:rsidRPr="00BE18BD" w:rsidDel="00720213" w:rsidRDefault="00BE18BD" w:rsidP="00BE18BD">
            <w:pPr>
              <w:keepNext/>
              <w:keepLines/>
              <w:spacing w:after="0"/>
              <w:jc w:val="center"/>
              <w:rPr>
                <w:del w:id="899" w:author="Chen, Delia (NSB - CN/Hangzhou)" w:date="2019-03-26T11:16:00Z"/>
                <w:rFonts w:ascii="Arial" w:eastAsia="宋体" w:hAnsi="Arial"/>
                <w:noProof/>
                <w:sz w:val="18"/>
              </w:rPr>
            </w:pPr>
            <w:del w:id="900" w:author="Chen, Delia (NSB - CN/Hangzhou)" w:date="2019-03-26T11:16:00Z">
              <w:r w:rsidRPr="00BE18BD" w:rsidDel="00720213">
                <w:rPr>
                  <w:rFonts w:ascii="Arial" w:eastAsia="宋体" w:hAnsi="Arial"/>
                  <w:noProof/>
                  <w:sz w:val="18"/>
                </w:rPr>
                <w:delText>Cell 1</w:delText>
              </w:r>
            </w:del>
          </w:p>
        </w:tc>
      </w:tr>
      <w:tr w:rsidR="00BE18BD" w:rsidRPr="00BE18BD" w:rsidDel="00720213" w14:paraId="0D7FB5DB" w14:textId="308C25A4" w:rsidTr="006633E6">
        <w:trPr>
          <w:trHeight w:val="164"/>
          <w:jc w:val="center"/>
          <w:del w:id="901" w:author="Chen, Delia (NSB - CN/Hangzhou)" w:date="2019-03-26T11:16:00Z"/>
        </w:trPr>
        <w:tc>
          <w:tcPr>
            <w:tcW w:w="1614" w:type="pct"/>
            <w:gridSpan w:val="4"/>
            <w:shd w:val="clear" w:color="auto" w:fill="auto"/>
          </w:tcPr>
          <w:p w14:paraId="5A590AA4" w14:textId="79F418D3" w:rsidR="00BE18BD" w:rsidRPr="00BE18BD" w:rsidDel="00720213" w:rsidRDefault="00BE18BD" w:rsidP="00BE18BD">
            <w:pPr>
              <w:keepNext/>
              <w:keepLines/>
              <w:spacing w:after="0"/>
              <w:rPr>
                <w:del w:id="902" w:author="Chen, Delia (NSB - CN/Hangzhou)" w:date="2019-03-26T11:16:00Z"/>
                <w:rFonts w:ascii="Arial" w:eastAsia="宋体" w:hAnsi="Arial"/>
                <w:noProof/>
                <w:sz w:val="18"/>
              </w:rPr>
            </w:pPr>
            <w:del w:id="903" w:author="Chen, Delia (NSB - CN/Hangzhou)" w:date="2019-03-26T11:16:00Z">
              <w:r w:rsidRPr="00BE18BD" w:rsidDel="00720213">
                <w:rPr>
                  <w:rFonts w:ascii="Arial" w:eastAsia="宋体" w:hAnsi="Arial"/>
                  <w:noProof/>
                  <w:sz w:val="18"/>
                </w:rPr>
                <w:delText>RF Channel Number</w:delText>
              </w:r>
            </w:del>
          </w:p>
        </w:tc>
        <w:tc>
          <w:tcPr>
            <w:tcW w:w="318" w:type="pct"/>
            <w:shd w:val="clear" w:color="auto" w:fill="auto"/>
          </w:tcPr>
          <w:p w14:paraId="24FA2EE4" w14:textId="24695CA0" w:rsidR="00BE18BD" w:rsidRPr="00BE18BD" w:rsidDel="00720213" w:rsidRDefault="00BE18BD" w:rsidP="00BE18BD">
            <w:pPr>
              <w:keepNext/>
              <w:keepLines/>
              <w:spacing w:after="0"/>
              <w:jc w:val="center"/>
              <w:rPr>
                <w:del w:id="904" w:author="Chen, Delia (NSB - CN/Hangzhou)" w:date="2019-03-26T11:16:00Z"/>
                <w:rFonts w:ascii="Arial" w:eastAsia="宋体" w:hAnsi="Arial"/>
                <w:noProof/>
                <w:sz w:val="18"/>
              </w:rPr>
            </w:pPr>
          </w:p>
        </w:tc>
        <w:tc>
          <w:tcPr>
            <w:tcW w:w="1534" w:type="pct"/>
            <w:shd w:val="clear" w:color="auto" w:fill="auto"/>
          </w:tcPr>
          <w:p w14:paraId="2CE5973A" w14:textId="79133745" w:rsidR="00BE18BD" w:rsidRPr="00BE18BD" w:rsidDel="00720213" w:rsidRDefault="00BE18BD" w:rsidP="00BE18BD">
            <w:pPr>
              <w:keepNext/>
              <w:keepLines/>
              <w:spacing w:after="0"/>
              <w:jc w:val="center"/>
              <w:rPr>
                <w:del w:id="905" w:author="Chen, Delia (NSB - CN/Hangzhou)" w:date="2019-03-26T11:16:00Z"/>
                <w:rFonts w:ascii="Arial" w:eastAsia="宋体" w:hAnsi="Arial"/>
                <w:noProof/>
                <w:sz w:val="18"/>
              </w:rPr>
            </w:pPr>
            <w:del w:id="906" w:author="Chen, Delia (NSB - CN/Hangzhou)" w:date="2019-03-26T11:16:00Z">
              <w:r w:rsidRPr="00BE18BD" w:rsidDel="00720213">
                <w:rPr>
                  <w:rFonts w:ascii="Arial" w:eastAsia="宋体" w:hAnsi="Arial"/>
                  <w:noProof/>
                  <w:sz w:val="18"/>
                </w:rPr>
                <w:delText>1</w:delText>
              </w:r>
            </w:del>
          </w:p>
        </w:tc>
        <w:tc>
          <w:tcPr>
            <w:tcW w:w="1534" w:type="pct"/>
          </w:tcPr>
          <w:p w14:paraId="7EE760F6" w14:textId="713C4767" w:rsidR="00BE18BD" w:rsidRPr="00BE18BD" w:rsidDel="00720213" w:rsidRDefault="00BE18BD" w:rsidP="00BE18BD">
            <w:pPr>
              <w:keepNext/>
              <w:keepLines/>
              <w:spacing w:after="0"/>
              <w:jc w:val="center"/>
              <w:rPr>
                <w:del w:id="907" w:author="Chen, Delia (NSB - CN/Hangzhou)" w:date="2019-03-26T11:16:00Z"/>
                <w:rFonts w:ascii="Arial" w:eastAsia="宋体" w:hAnsi="Arial"/>
                <w:noProof/>
                <w:sz w:val="18"/>
              </w:rPr>
            </w:pPr>
            <w:del w:id="908" w:author="Chen, Delia (NSB - CN/Hangzhou)" w:date="2019-03-26T11:16:00Z">
              <w:r w:rsidRPr="00BE18BD" w:rsidDel="00720213">
                <w:rPr>
                  <w:rFonts w:ascii="Arial" w:eastAsia="宋体" w:hAnsi="Arial"/>
                  <w:noProof/>
                  <w:sz w:val="18"/>
                </w:rPr>
                <w:delText>1</w:delText>
              </w:r>
            </w:del>
          </w:p>
        </w:tc>
      </w:tr>
      <w:tr w:rsidR="00BE18BD" w:rsidRPr="00BE18BD" w:rsidDel="00720213" w14:paraId="1D6C7C01" w14:textId="2B750982" w:rsidTr="006633E6">
        <w:trPr>
          <w:trHeight w:val="92"/>
          <w:jc w:val="center"/>
          <w:del w:id="909" w:author="Chen, Delia (NSB - CN/Hangzhou)" w:date="2019-03-26T11:16:00Z"/>
        </w:trPr>
        <w:tc>
          <w:tcPr>
            <w:tcW w:w="807" w:type="pct"/>
            <w:gridSpan w:val="3"/>
            <w:shd w:val="clear" w:color="auto" w:fill="auto"/>
          </w:tcPr>
          <w:p w14:paraId="77704907" w14:textId="0B8CDBB9" w:rsidR="00BE18BD" w:rsidRPr="00BE18BD" w:rsidDel="00720213" w:rsidRDefault="00BE18BD" w:rsidP="00BE18BD">
            <w:pPr>
              <w:keepNext/>
              <w:keepLines/>
              <w:spacing w:after="0"/>
              <w:rPr>
                <w:del w:id="910" w:author="Chen, Delia (NSB - CN/Hangzhou)" w:date="2019-03-26T11:16:00Z"/>
                <w:rFonts w:ascii="Arial" w:eastAsia="宋体" w:hAnsi="Arial"/>
                <w:noProof/>
                <w:sz w:val="18"/>
                <w:lang w:val="it-IT"/>
              </w:rPr>
            </w:pPr>
            <w:del w:id="911" w:author="Chen, Delia (NSB - CN/Hangzhou)" w:date="2019-03-26T11:16:00Z">
              <w:r w:rsidRPr="00BE18BD" w:rsidDel="00720213">
                <w:rPr>
                  <w:rFonts w:ascii="Arial" w:eastAsia="宋体" w:hAnsi="Arial"/>
                  <w:noProof/>
                  <w:sz w:val="18"/>
                  <w:lang w:val="it-IT"/>
                </w:rPr>
                <w:delText>Duplex mode</w:delText>
              </w:r>
            </w:del>
          </w:p>
        </w:tc>
        <w:tc>
          <w:tcPr>
            <w:tcW w:w="807" w:type="pct"/>
            <w:shd w:val="clear" w:color="auto" w:fill="auto"/>
          </w:tcPr>
          <w:p w14:paraId="29AE93C5" w14:textId="35D60533" w:rsidR="00BE18BD" w:rsidRPr="00BE18BD" w:rsidDel="00720213" w:rsidRDefault="00BE18BD" w:rsidP="00BE18BD">
            <w:pPr>
              <w:keepNext/>
              <w:keepLines/>
              <w:spacing w:after="0"/>
              <w:rPr>
                <w:del w:id="912" w:author="Chen, Delia (NSB - CN/Hangzhou)" w:date="2019-03-26T11:16:00Z"/>
                <w:rFonts w:ascii="Arial" w:eastAsia="宋体" w:hAnsi="Arial"/>
                <w:noProof/>
                <w:sz w:val="18"/>
                <w:lang w:val="it-IT"/>
              </w:rPr>
            </w:pPr>
            <w:del w:id="91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967BAB8" w14:textId="6E9249D2" w:rsidR="00BE18BD" w:rsidRPr="00BE18BD" w:rsidDel="00720213" w:rsidRDefault="00BE18BD" w:rsidP="00BE18BD">
            <w:pPr>
              <w:keepNext/>
              <w:keepLines/>
              <w:spacing w:after="0"/>
              <w:jc w:val="center"/>
              <w:rPr>
                <w:del w:id="914" w:author="Chen, Delia (NSB - CN/Hangzhou)" w:date="2019-03-26T11:16:00Z"/>
                <w:rFonts w:ascii="Arial" w:eastAsia="宋体" w:hAnsi="Arial"/>
                <w:noProof/>
                <w:sz w:val="18"/>
                <w:lang w:val="it-IT"/>
              </w:rPr>
            </w:pPr>
          </w:p>
        </w:tc>
        <w:tc>
          <w:tcPr>
            <w:tcW w:w="1534" w:type="pct"/>
            <w:shd w:val="clear" w:color="auto" w:fill="auto"/>
          </w:tcPr>
          <w:p w14:paraId="0B72E9A2" w14:textId="7D26E463" w:rsidR="00BE18BD" w:rsidRPr="00BE18BD" w:rsidDel="00720213" w:rsidRDefault="00BE18BD" w:rsidP="00BE18BD">
            <w:pPr>
              <w:keepNext/>
              <w:keepLines/>
              <w:spacing w:after="0"/>
              <w:jc w:val="center"/>
              <w:rPr>
                <w:del w:id="915" w:author="Chen, Delia (NSB - CN/Hangzhou)" w:date="2019-03-26T11:16:00Z"/>
                <w:rFonts w:ascii="Arial" w:eastAsia="宋体" w:hAnsi="Arial"/>
                <w:noProof/>
                <w:sz w:val="18"/>
              </w:rPr>
            </w:pPr>
            <w:del w:id="916" w:author="Chen, Delia (NSB - CN/Hangzhou)" w:date="2019-03-26T11:16:00Z">
              <w:r w:rsidRPr="00BE18BD" w:rsidDel="00720213">
                <w:rPr>
                  <w:rFonts w:ascii="Arial" w:eastAsia="宋体" w:hAnsi="Arial"/>
                  <w:noProof/>
                  <w:sz w:val="18"/>
                </w:rPr>
                <w:delText>TDD</w:delText>
              </w:r>
            </w:del>
          </w:p>
        </w:tc>
        <w:tc>
          <w:tcPr>
            <w:tcW w:w="1534" w:type="pct"/>
          </w:tcPr>
          <w:p w14:paraId="52799596" w14:textId="5814A7C5" w:rsidR="00BE18BD" w:rsidRPr="00BE18BD" w:rsidDel="00720213" w:rsidRDefault="00BE18BD" w:rsidP="00BE18BD">
            <w:pPr>
              <w:keepNext/>
              <w:keepLines/>
              <w:spacing w:after="0"/>
              <w:jc w:val="center"/>
              <w:rPr>
                <w:del w:id="917" w:author="Chen, Delia (NSB - CN/Hangzhou)" w:date="2019-03-26T11:16:00Z"/>
                <w:rFonts w:ascii="Arial" w:eastAsia="宋体" w:hAnsi="Arial"/>
                <w:noProof/>
                <w:sz w:val="18"/>
              </w:rPr>
            </w:pPr>
            <w:del w:id="918" w:author="Chen, Delia (NSB - CN/Hangzhou)" w:date="2019-03-26T11:16:00Z">
              <w:r w:rsidRPr="00BE18BD" w:rsidDel="00720213">
                <w:rPr>
                  <w:rFonts w:ascii="Arial" w:eastAsia="宋体" w:hAnsi="Arial"/>
                  <w:noProof/>
                  <w:sz w:val="18"/>
                </w:rPr>
                <w:delText>TDD</w:delText>
              </w:r>
            </w:del>
          </w:p>
        </w:tc>
      </w:tr>
      <w:tr w:rsidR="00BE18BD" w:rsidRPr="00BE18BD" w:rsidDel="00720213" w14:paraId="261F5B4C" w14:textId="05C76A6C" w:rsidTr="006633E6">
        <w:trPr>
          <w:trHeight w:val="189"/>
          <w:jc w:val="center"/>
          <w:del w:id="919" w:author="Chen, Delia (NSB - CN/Hangzhou)" w:date="2019-03-26T11:16:00Z"/>
        </w:trPr>
        <w:tc>
          <w:tcPr>
            <w:tcW w:w="807" w:type="pct"/>
            <w:gridSpan w:val="3"/>
            <w:shd w:val="clear" w:color="auto" w:fill="auto"/>
          </w:tcPr>
          <w:p w14:paraId="65DDE40A" w14:textId="43FA8B01" w:rsidR="00BE18BD" w:rsidRPr="00BE18BD" w:rsidDel="00720213" w:rsidRDefault="00BE18BD" w:rsidP="00BE18BD">
            <w:pPr>
              <w:keepNext/>
              <w:keepLines/>
              <w:spacing w:after="0"/>
              <w:rPr>
                <w:del w:id="920" w:author="Chen, Delia (NSB - CN/Hangzhou)" w:date="2019-03-26T11:16:00Z"/>
                <w:rFonts w:ascii="Arial" w:eastAsia="宋体" w:hAnsi="Arial"/>
                <w:noProof/>
                <w:sz w:val="18"/>
                <w:lang w:val="it-IT"/>
              </w:rPr>
            </w:pPr>
            <w:del w:id="921" w:author="Chen, Delia (NSB - CN/Hangzhou)" w:date="2019-03-26T11:16:00Z">
              <w:r w:rsidRPr="00BE18BD" w:rsidDel="00720213">
                <w:rPr>
                  <w:rFonts w:ascii="Arial" w:eastAsia="宋体" w:hAnsi="Arial"/>
                  <w:noProof/>
                  <w:sz w:val="18"/>
                  <w:lang w:val="it-IT"/>
                </w:rPr>
                <w:delText>TDD Configuration</w:delText>
              </w:r>
            </w:del>
          </w:p>
        </w:tc>
        <w:tc>
          <w:tcPr>
            <w:tcW w:w="807" w:type="pct"/>
            <w:shd w:val="clear" w:color="auto" w:fill="auto"/>
          </w:tcPr>
          <w:p w14:paraId="0C823DE2" w14:textId="7DB389D7" w:rsidR="00BE18BD" w:rsidRPr="00BE18BD" w:rsidDel="00720213" w:rsidRDefault="00BE18BD" w:rsidP="00BE18BD">
            <w:pPr>
              <w:keepNext/>
              <w:keepLines/>
              <w:spacing w:after="0"/>
              <w:rPr>
                <w:del w:id="922" w:author="Chen, Delia (NSB - CN/Hangzhou)" w:date="2019-03-26T11:16:00Z"/>
                <w:rFonts w:ascii="Arial" w:eastAsia="宋体" w:hAnsi="Arial"/>
                <w:noProof/>
                <w:sz w:val="18"/>
                <w:lang w:val="it-IT"/>
              </w:rPr>
            </w:pPr>
            <w:del w:id="92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7B8CD04E" w14:textId="6BBBED32" w:rsidR="00BE18BD" w:rsidRPr="00BE18BD" w:rsidDel="00720213" w:rsidRDefault="00BE18BD" w:rsidP="00BE18BD">
            <w:pPr>
              <w:keepNext/>
              <w:keepLines/>
              <w:spacing w:after="0"/>
              <w:jc w:val="center"/>
              <w:rPr>
                <w:del w:id="924" w:author="Chen, Delia (NSB - CN/Hangzhou)" w:date="2019-03-26T11:16:00Z"/>
                <w:rFonts w:ascii="Arial" w:eastAsia="宋体" w:hAnsi="Arial"/>
                <w:noProof/>
                <w:sz w:val="18"/>
                <w:lang w:val="it-IT"/>
              </w:rPr>
            </w:pPr>
          </w:p>
        </w:tc>
        <w:tc>
          <w:tcPr>
            <w:tcW w:w="1534" w:type="pct"/>
            <w:shd w:val="clear" w:color="auto" w:fill="auto"/>
          </w:tcPr>
          <w:p w14:paraId="64202BEE" w14:textId="23878D2E" w:rsidR="00BE18BD" w:rsidRPr="00BE18BD" w:rsidDel="00720213" w:rsidRDefault="00BE18BD" w:rsidP="00BE18BD">
            <w:pPr>
              <w:keepNext/>
              <w:keepLines/>
              <w:spacing w:after="0"/>
              <w:jc w:val="center"/>
              <w:rPr>
                <w:del w:id="925" w:author="Chen, Delia (NSB - CN/Hangzhou)" w:date="2019-03-26T11:16:00Z"/>
                <w:rFonts w:ascii="Arial" w:eastAsia="宋体" w:hAnsi="Arial"/>
                <w:noProof/>
                <w:sz w:val="18"/>
              </w:rPr>
            </w:pPr>
            <w:del w:id="926" w:author="Chen, Delia (NSB - CN/Hangzhou)" w:date="2019-03-26T11:16:00Z">
              <w:r w:rsidRPr="00BE18BD" w:rsidDel="00720213">
                <w:rPr>
                  <w:rFonts w:ascii="Arial" w:eastAsia="宋体" w:hAnsi="Arial"/>
                  <w:noProof/>
                  <w:sz w:val="18"/>
                </w:rPr>
                <w:delText>[TDDConf.3.1]</w:delText>
              </w:r>
            </w:del>
          </w:p>
        </w:tc>
        <w:tc>
          <w:tcPr>
            <w:tcW w:w="1534" w:type="pct"/>
            <w:shd w:val="clear" w:color="auto" w:fill="auto"/>
          </w:tcPr>
          <w:p w14:paraId="4142435F" w14:textId="223FD47C" w:rsidR="00BE18BD" w:rsidRPr="00BE18BD" w:rsidDel="00720213" w:rsidRDefault="00BE18BD" w:rsidP="00BE18BD">
            <w:pPr>
              <w:keepNext/>
              <w:keepLines/>
              <w:spacing w:after="0"/>
              <w:jc w:val="center"/>
              <w:rPr>
                <w:del w:id="927" w:author="Chen, Delia (NSB - CN/Hangzhou)" w:date="2019-03-26T11:16:00Z"/>
                <w:rFonts w:ascii="Arial" w:eastAsia="宋体" w:hAnsi="Arial"/>
                <w:noProof/>
                <w:sz w:val="18"/>
              </w:rPr>
            </w:pPr>
            <w:del w:id="928" w:author="Chen, Delia (NSB - CN/Hangzhou)" w:date="2019-03-26T11:16:00Z">
              <w:r w:rsidRPr="00BE18BD" w:rsidDel="00720213">
                <w:rPr>
                  <w:rFonts w:ascii="Arial" w:eastAsia="宋体" w:hAnsi="Arial"/>
                  <w:noProof/>
                  <w:sz w:val="18"/>
                </w:rPr>
                <w:delText>[TDDConf.3.1]</w:delText>
              </w:r>
            </w:del>
          </w:p>
        </w:tc>
      </w:tr>
      <w:tr w:rsidR="00BE18BD" w:rsidRPr="00BE18BD" w:rsidDel="00720213" w14:paraId="1902195A" w14:textId="0A5552B8" w:rsidTr="006633E6">
        <w:trPr>
          <w:trHeight w:val="189"/>
          <w:jc w:val="center"/>
          <w:del w:id="929" w:author="Chen, Delia (NSB - CN/Hangzhou)" w:date="2019-03-26T11:16:00Z"/>
        </w:trPr>
        <w:tc>
          <w:tcPr>
            <w:tcW w:w="807" w:type="pct"/>
            <w:gridSpan w:val="3"/>
            <w:shd w:val="clear" w:color="auto" w:fill="auto"/>
          </w:tcPr>
          <w:p w14:paraId="1BFE268A" w14:textId="18879A76" w:rsidR="00BE18BD" w:rsidRPr="00BE18BD" w:rsidDel="00720213" w:rsidRDefault="00BE18BD" w:rsidP="00BE18BD">
            <w:pPr>
              <w:keepNext/>
              <w:keepLines/>
              <w:spacing w:after="0"/>
              <w:rPr>
                <w:del w:id="930" w:author="Chen, Delia (NSB - CN/Hangzhou)" w:date="2019-03-26T11:16:00Z"/>
                <w:rFonts w:ascii="Arial" w:eastAsia="宋体" w:hAnsi="Arial"/>
                <w:noProof/>
                <w:sz w:val="18"/>
              </w:rPr>
            </w:pPr>
            <w:del w:id="931" w:author="Chen, Delia (NSB - CN/Hangzhou)" w:date="2019-03-26T11:16:00Z">
              <w:r w:rsidRPr="00BE18BD" w:rsidDel="00720213">
                <w:rPr>
                  <w:rFonts w:ascii="Arial" w:eastAsia="宋体" w:hAnsi="Arial"/>
                  <w:noProof/>
                  <w:sz w:val="18"/>
                </w:rPr>
                <w:delText>CORESET Reference Channel</w:delText>
              </w:r>
            </w:del>
          </w:p>
        </w:tc>
        <w:tc>
          <w:tcPr>
            <w:tcW w:w="807" w:type="pct"/>
            <w:shd w:val="clear" w:color="auto" w:fill="auto"/>
          </w:tcPr>
          <w:p w14:paraId="00192AE4" w14:textId="253D6B20" w:rsidR="00BE18BD" w:rsidRPr="00BE18BD" w:rsidDel="00720213" w:rsidRDefault="00BE18BD" w:rsidP="00BE18BD">
            <w:pPr>
              <w:keepNext/>
              <w:keepLines/>
              <w:spacing w:after="0"/>
              <w:rPr>
                <w:del w:id="932" w:author="Chen, Delia (NSB - CN/Hangzhou)" w:date="2019-03-26T11:16:00Z"/>
                <w:rFonts w:ascii="Arial" w:eastAsia="宋体" w:hAnsi="Arial"/>
                <w:noProof/>
                <w:sz w:val="18"/>
                <w:lang w:val="it-IT"/>
              </w:rPr>
            </w:pPr>
            <w:del w:id="93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608F2D7D" w14:textId="40435E53" w:rsidR="00BE18BD" w:rsidRPr="00BE18BD" w:rsidDel="00720213" w:rsidRDefault="00BE18BD" w:rsidP="00BE18BD">
            <w:pPr>
              <w:keepNext/>
              <w:keepLines/>
              <w:spacing w:after="0"/>
              <w:jc w:val="center"/>
              <w:rPr>
                <w:del w:id="934" w:author="Chen, Delia (NSB - CN/Hangzhou)" w:date="2019-03-26T11:16:00Z"/>
                <w:rFonts w:ascii="Arial" w:eastAsia="宋体" w:hAnsi="Arial"/>
                <w:noProof/>
                <w:sz w:val="18"/>
              </w:rPr>
            </w:pPr>
          </w:p>
        </w:tc>
        <w:tc>
          <w:tcPr>
            <w:tcW w:w="1534" w:type="pct"/>
            <w:shd w:val="clear" w:color="auto" w:fill="auto"/>
          </w:tcPr>
          <w:p w14:paraId="6FD10B3F" w14:textId="73867CBA" w:rsidR="00BE18BD" w:rsidRPr="00BE18BD" w:rsidDel="00720213" w:rsidRDefault="00BE18BD" w:rsidP="00BE18BD">
            <w:pPr>
              <w:keepNext/>
              <w:keepLines/>
              <w:spacing w:after="0"/>
              <w:jc w:val="center"/>
              <w:rPr>
                <w:del w:id="935" w:author="Chen, Delia (NSB - CN/Hangzhou)" w:date="2019-03-26T11:16:00Z"/>
                <w:rFonts w:ascii="Arial" w:eastAsia="宋体" w:hAnsi="Arial"/>
                <w:noProof/>
                <w:sz w:val="18"/>
              </w:rPr>
            </w:pPr>
            <w:del w:id="936" w:author="Chen, Delia (NSB - CN/Hangzhou)" w:date="2019-03-26T11:16:00Z">
              <w:r w:rsidRPr="00BE18BD" w:rsidDel="00720213">
                <w:rPr>
                  <w:rFonts w:ascii="Arial" w:eastAsia="宋体" w:hAnsi="Arial"/>
                  <w:noProof/>
                  <w:sz w:val="18"/>
                </w:rPr>
                <w:delText xml:space="preserve">[CR. 3.1 TDD] </w:delText>
              </w:r>
            </w:del>
          </w:p>
        </w:tc>
        <w:tc>
          <w:tcPr>
            <w:tcW w:w="1534" w:type="pct"/>
            <w:shd w:val="clear" w:color="auto" w:fill="auto"/>
          </w:tcPr>
          <w:p w14:paraId="41A95A83" w14:textId="096BDEF7" w:rsidR="00BE18BD" w:rsidRPr="00BE18BD" w:rsidDel="00720213" w:rsidRDefault="00BE18BD" w:rsidP="00BE18BD">
            <w:pPr>
              <w:keepNext/>
              <w:keepLines/>
              <w:spacing w:after="0"/>
              <w:jc w:val="center"/>
              <w:rPr>
                <w:del w:id="937" w:author="Chen, Delia (NSB - CN/Hangzhou)" w:date="2019-03-26T11:16:00Z"/>
                <w:rFonts w:ascii="Arial" w:eastAsia="宋体" w:hAnsi="Arial"/>
                <w:noProof/>
                <w:sz w:val="18"/>
              </w:rPr>
            </w:pPr>
            <w:del w:id="938" w:author="Chen, Delia (NSB - CN/Hangzhou)" w:date="2019-03-26T11:16:00Z">
              <w:r w:rsidRPr="00BE18BD" w:rsidDel="00720213">
                <w:rPr>
                  <w:rFonts w:ascii="Arial" w:eastAsia="宋体" w:hAnsi="Arial"/>
                  <w:noProof/>
                  <w:sz w:val="18"/>
                </w:rPr>
                <w:delText xml:space="preserve">[CR. 3.1 TDD] </w:delText>
              </w:r>
            </w:del>
          </w:p>
        </w:tc>
      </w:tr>
      <w:tr w:rsidR="00BE18BD" w:rsidRPr="00BE18BD" w:rsidDel="00720213" w14:paraId="69982CCF" w14:textId="63141CCC" w:rsidTr="006633E6">
        <w:trPr>
          <w:trHeight w:val="123"/>
          <w:jc w:val="center"/>
          <w:del w:id="939" w:author="Chen, Delia (NSB - CN/Hangzhou)" w:date="2019-03-26T11:16:00Z"/>
        </w:trPr>
        <w:tc>
          <w:tcPr>
            <w:tcW w:w="807" w:type="pct"/>
            <w:gridSpan w:val="3"/>
            <w:shd w:val="clear" w:color="auto" w:fill="auto"/>
          </w:tcPr>
          <w:p w14:paraId="0093494C" w14:textId="06531E09" w:rsidR="00BE18BD" w:rsidRPr="00BE18BD" w:rsidDel="00720213" w:rsidRDefault="00BE18BD" w:rsidP="00BE18BD">
            <w:pPr>
              <w:keepNext/>
              <w:keepLines/>
              <w:spacing w:after="0"/>
              <w:rPr>
                <w:del w:id="940" w:author="Chen, Delia (NSB - CN/Hangzhou)" w:date="2019-03-26T11:16:00Z"/>
                <w:rFonts w:ascii="Arial" w:eastAsia="宋体" w:hAnsi="Arial"/>
                <w:noProof/>
                <w:sz w:val="18"/>
              </w:rPr>
            </w:pPr>
            <w:del w:id="941" w:author="Chen, Delia (NSB - CN/Hangzhou)" w:date="2019-03-26T11:16:00Z">
              <w:r w:rsidRPr="00BE18BD" w:rsidDel="00720213">
                <w:rPr>
                  <w:rFonts w:ascii="Arial" w:eastAsia="宋体" w:hAnsi="Arial"/>
                  <w:noProof/>
                  <w:sz w:val="18"/>
                </w:rPr>
                <w:delText>SSB Configuration</w:delText>
              </w:r>
            </w:del>
          </w:p>
        </w:tc>
        <w:tc>
          <w:tcPr>
            <w:tcW w:w="807" w:type="pct"/>
            <w:shd w:val="clear" w:color="auto" w:fill="auto"/>
          </w:tcPr>
          <w:p w14:paraId="2D6F938B" w14:textId="3DB3F3CB" w:rsidR="00BE18BD" w:rsidRPr="00BE18BD" w:rsidDel="00720213" w:rsidRDefault="00BE18BD" w:rsidP="00BE18BD">
            <w:pPr>
              <w:keepNext/>
              <w:keepLines/>
              <w:spacing w:after="0"/>
              <w:rPr>
                <w:del w:id="942" w:author="Chen, Delia (NSB - CN/Hangzhou)" w:date="2019-03-26T11:16:00Z"/>
                <w:rFonts w:ascii="Arial" w:eastAsia="宋体" w:hAnsi="Arial"/>
                <w:noProof/>
                <w:sz w:val="18"/>
                <w:lang w:val="it-IT"/>
              </w:rPr>
            </w:pPr>
            <w:del w:id="94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C7C1869" w14:textId="3B9C9940" w:rsidR="00BE18BD" w:rsidRPr="00BE18BD" w:rsidDel="00720213" w:rsidRDefault="00BE18BD" w:rsidP="00BE18BD">
            <w:pPr>
              <w:keepNext/>
              <w:keepLines/>
              <w:spacing w:after="0"/>
              <w:jc w:val="center"/>
              <w:rPr>
                <w:del w:id="944" w:author="Chen, Delia (NSB - CN/Hangzhou)" w:date="2019-03-26T11:16:00Z"/>
                <w:rFonts w:ascii="Arial" w:eastAsia="宋体" w:hAnsi="Arial"/>
                <w:noProof/>
                <w:sz w:val="18"/>
              </w:rPr>
            </w:pPr>
          </w:p>
        </w:tc>
        <w:tc>
          <w:tcPr>
            <w:tcW w:w="1534" w:type="pct"/>
            <w:shd w:val="clear" w:color="auto" w:fill="auto"/>
          </w:tcPr>
          <w:p w14:paraId="2FC13C1D" w14:textId="01AFF250" w:rsidR="00BE18BD" w:rsidRPr="00BE18BD" w:rsidDel="00720213" w:rsidRDefault="00BE18BD" w:rsidP="00BE18BD">
            <w:pPr>
              <w:keepNext/>
              <w:keepLines/>
              <w:spacing w:after="0"/>
              <w:jc w:val="center"/>
              <w:rPr>
                <w:del w:id="945" w:author="Chen, Delia (NSB - CN/Hangzhou)" w:date="2019-03-26T11:16:00Z"/>
                <w:rFonts w:ascii="Arial" w:eastAsia="宋体" w:hAnsi="Arial"/>
                <w:noProof/>
                <w:sz w:val="18"/>
              </w:rPr>
            </w:pPr>
            <w:del w:id="946" w:author="Chen, Delia (NSB - CN/Hangzhou)" w:date="2019-03-26T11:16:00Z">
              <w:r w:rsidRPr="00BE18BD" w:rsidDel="00720213">
                <w:rPr>
                  <w:rFonts w:ascii="Arial" w:eastAsia="宋体" w:hAnsi="Arial"/>
                  <w:noProof/>
                  <w:sz w:val="18"/>
                </w:rPr>
                <w:delText>TBD (Note: periodicity is 20ms)</w:delText>
              </w:r>
            </w:del>
          </w:p>
        </w:tc>
        <w:tc>
          <w:tcPr>
            <w:tcW w:w="1534" w:type="pct"/>
          </w:tcPr>
          <w:p w14:paraId="232BFD11" w14:textId="55EF942B" w:rsidR="00BE18BD" w:rsidRPr="00BE18BD" w:rsidDel="00720213" w:rsidRDefault="00BE18BD" w:rsidP="00BE18BD">
            <w:pPr>
              <w:keepNext/>
              <w:keepLines/>
              <w:spacing w:after="0"/>
              <w:jc w:val="center"/>
              <w:rPr>
                <w:del w:id="947" w:author="Chen, Delia (NSB - CN/Hangzhou)" w:date="2019-03-26T11:16:00Z"/>
                <w:rFonts w:ascii="Arial" w:eastAsia="宋体" w:hAnsi="Arial"/>
                <w:noProof/>
                <w:sz w:val="18"/>
              </w:rPr>
            </w:pPr>
            <w:del w:id="948" w:author="Chen, Delia (NSB - CN/Hangzhou)" w:date="2019-03-26T11:16:00Z">
              <w:r w:rsidRPr="00BE18BD" w:rsidDel="00720213">
                <w:rPr>
                  <w:rFonts w:ascii="Arial" w:eastAsia="宋体" w:hAnsi="Arial"/>
                  <w:noProof/>
                  <w:sz w:val="18"/>
                </w:rPr>
                <w:delText>TBD (Note: periodicity is 20ms)</w:delText>
              </w:r>
            </w:del>
          </w:p>
        </w:tc>
      </w:tr>
      <w:tr w:rsidR="00BE18BD" w:rsidRPr="00BE18BD" w:rsidDel="00720213" w14:paraId="7B28ED70" w14:textId="0AFCAC6F" w:rsidTr="006633E6">
        <w:trPr>
          <w:trHeight w:val="189"/>
          <w:jc w:val="center"/>
          <w:del w:id="949" w:author="Chen, Delia (NSB - CN/Hangzhou)" w:date="2019-03-26T11:16:00Z"/>
        </w:trPr>
        <w:tc>
          <w:tcPr>
            <w:tcW w:w="807" w:type="pct"/>
            <w:gridSpan w:val="3"/>
            <w:shd w:val="clear" w:color="auto" w:fill="auto"/>
          </w:tcPr>
          <w:p w14:paraId="0DFBE92A" w14:textId="15A1B386" w:rsidR="00BE18BD" w:rsidRPr="00BE18BD" w:rsidDel="00720213" w:rsidRDefault="00BE18BD" w:rsidP="00BE18BD">
            <w:pPr>
              <w:keepNext/>
              <w:keepLines/>
              <w:spacing w:after="0"/>
              <w:rPr>
                <w:del w:id="950" w:author="Chen, Delia (NSB - CN/Hangzhou)" w:date="2019-03-26T11:16:00Z"/>
                <w:rFonts w:ascii="Arial" w:eastAsia="宋体" w:hAnsi="Arial"/>
                <w:noProof/>
                <w:sz w:val="18"/>
              </w:rPr>
            </w:pPr>
            <w:del w:id="951" w:author="Chen, Delia (NSB - CN/Hangzhou)" w:date="2019-03-26T11:16:00Z">
              <w:r w:rsidRPr="00BE18BD" w:rsidDel="00720213">
                <w:rPr>
                  <w:rFonts w:ascii="Arial" w:eastAsia="宋体" w:hAnsi="Arial"/>
                  <w:noProof/>
                  <w:sz w:val="18"/>
                </w:rPr>
                <w:delText>SMTC Configuration</w:delText>
              </w:r>
            </w:del>
          </w:p>
        </w:tc>
        <w:tc>
          <w:tcPr>
            <w:tcW w:w="807" w:type="pct"/>
            <w:shd w:val="clear" w:color="auto" w:fill="auto"/>
          </w:tcPr>
          <w:p w14:paraId="142CB7E4" w14:textId="7770E75B" w:rsidR="00BE18BD" w:rsidRPr="00BE18BD" w:rsidDel="00720213" w:rsidRDefault="00BE18BD" w:rsidP="00BE18BD">
            <w:pPr>
              <w:keepNext/>
              <w:keepLines/>
              <w:spacing w:after="0"/>
              <w:rPr>
                <w:del w:id="952" w:author="Chen, Delia (NSB - CN/Hangzhou)" w:date="2019-03-26T11:16:00Z"/>
                <w:rFonts w:ascii="Arial" w:eastAsia="宋体" w:hAnsi="Arial"/>
                <w:noProof/>
                <w:sz w:val="18"/>
                <w:lang w:val="it-IT"/>
              </w:rPr>
            </w:pPr>
            <w:del w:id="95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1297722F" w14:textId="4168796E" w:rsidR="00BE18BD" w:rsidRPr="00BE18BD" w:rsidDel="00720213" w:rsidRDefault="00BE18BD" w:rsidP="00BE18BD">
            <w:pPr>
              <w:keepNext/>
              <w:keepLines/>
              <w:spacing w:after="0"/>
              <w:jc w:val="center"/>
              <w:rPr>
                <w:del w:id="954" w:author="Chen, Delia (NSB - CN/Hangzhou)" w:date="2019-03-26T11:16:00Z"/>
                <w:rFonts w:ascii="Arial" w:eastAsia="宋体" w:hAnsi="Arial"/>
                <w:noProof/>
                <w:sz w:val="18"/>
              </w:rPr>
            </w:pPr>
          </w:p>
        </w:tc>
        <w:tc>
          <w:tcPr>
            <w:tcW w:w="1534" w:type="pct"/>
            <w:shd w:val="clear" w:color="auto" w:fill="auto"/>
          </w:tcPr>
          <w:p w14:paraId="57042C12" w14:textId="6007560A" w:rsidR="00BE18BD" w:rsidRPr="00BE18BD" w:rsidDel="00720213" w:rsidRDefault="00BE18BD" w:rsidP="00BE18BD">
            <w:pPr>
              <w:keepNext/>
              <w:keepLines/>
              <w:spacing w:after="0"/>
              <w:jc w:val="center"/>
              <w:rPr>
                <w:del w:id="955" w:author="Chen, Delia (NSB - CN/Hangzhou)" w:date="2019-03-26T11:16:00Z"/>
                <w:rFonts w:ascii="Arial" w:eastAsia="宋体" w:hAnsi="Arial"/>
                <w:noProof/>
                <w:sz w:val="18"/>
              </w:rPr>
            </w:pPr>
            <w:del w:id="956" w:author="Chen, Delia (NSB - CN/Hangzhou)" w:date="2019-03-26T11:16:00Z">
              <w:r w:rsidRPr="00BE18BD" w:rsidDel="00720213">
                <w:rPr>
                  <w:rFonts w:ascii="Arial" w:eastAsia="宋体" w:hAnsi="Arial"/>
                  <w:noProof/>
                  <w:sz w:val="18"/>
                </w:rPr>
                <w:delText>TDD</w:delText>
              </w:r>
            </w:del>
          </w:p>
        </w:tc>
        <w:tc>
          <w:tcPr>
            <w:tcW w:w="1534" w:type="pct"/>
          </w:tcPr>
          <w:p w14:paraId="561B94D1" w14:textId="147C98C0" w:rsidR="00BE18BD" w:rsidRPr="00BE18BD" w:rsidDel="00720213" w:rsidRDefault="00BE18BD" w:rsidP="00BE18BD">
            <w:pPr>
              <w:keepNext/>
              <w:keepLines/>
              <w:spacing w:after="0"/>
              <w:jc w:val="center"/>
              <w:rPr>
                <w:del w:id="957" w:author="Chen, Delia (NSB - CN/Hangzhou)" w:date="2019-03-26T11:16:00Z"/>
                <w:rFonts w:ascii="Arial" w:eastAsia="宋体" w:hAnsi="Arial"/>
                <w:noProof/>
                <w:sz w:val="18"/>
              </w:rPr>
            </w:pPr>
            <w:del w:id="958" w:author="Chen, Delia (NSB - CN/Hangzhou)" w:date="2019-03-26T11:16:00Z">
              <w:r w:rsidRPr="00BE18BD" w:rsidDel="00720213">
                <w:rPr>
                  <w:rFonts w:ascii="Arial" w:eastAsia="宋体" w:hAnsi="Arial"/>
                  <w:noProof/>
                  <w:sz w:val="18"/>
                </w:rPr>
                <w:delText>TDD</w:delText>
              </w:r>
            </w:del>
          </w:p>
        </w:tc>
      </w:tr>
      <w:tr w:rsidR="00BE18BD" w:rsidRPr="00BE18BD" w:rsidDel="00720213" w14:paraId="58DF952B" w14:textId="14744CE6" w:rsidTr="006633E6">
        <w:trPr>
          <w:trHeight w:val="283"/>
          <w:jc w:val="center"/>
          <w:del w:id="959" w:author="Chen, Delia (NSB - CN/Hangzhou)" w:date="2019-03-26T11:16:00Z"/>
        </w:trPr>
        <w:tc>
          <w:tcPr>
            <w:tcW w:w="807" w:type="pct"/>
            <w:gridSpan w:val="3"/>
            <w:shd w:val="clear" w:color="auto" w:fill="auto"/>
          </w:tcPr>
          <w:p w14:paraId="6C29E7E2" w14:textId="1A6FD806" w:rsidR="00BE18BD" w:rsidRPr="00BE18BD" w:rsidDel="00720213" w:rsidRDefault="00BE18BD" w:rsidP="00BE18BD">
            <w:pPr>
              <w:keepNext/>
              <w:keepLines/>
              <w:spacing w:after="0"/>
              <w:rPr>
                <w:del w:id="960" w:author="Chen, Delia (NSB - CN/Hangzhou)" w:date="2019-03-26T11:16:00Z"/>
                <w:rFonts w:ascii="Arial" w:eastAsia="宋体" w:hAnsi="Arial"/>
                <w:noProof/>
                <w:sz w:val="18"/>
              </w:rPr>
            </w:pPr>
            <w:del w:id="961" w:author="Chen, Delia (NSB - CN/Hangzhou)" w:date="2019-03-26T11:16:00Z">
              <w:r w:rsidRPr="00BE18BD" w:rsidDel="00720213">
                <w:rPr>
                  <w:rFonts w:ascii="Arial" w:eastAsia="宋体" w:hAnsi="Arial"/>
                  <w:noProof/>
                  <w:sz w:val="18"/>
                </w:rPr>
                <w:delText>PDSCH/PDCCH subcarrier spacing</w:delText>
              </w:r>
            </w:del>
          </w:p>
        </w:tc>
        <w:tc>
          <w:tcPr>
            <w:tcW w:w="807" w:type="pct"/>
            <w:shd w:val="clear" w:color="auto" w:fill="auto"/>
          </w:tcPr>
          <w:p w14:paraId="1EB1AF3B" w14:textId="4FBF0C69" w:rsidR="00BE18BD" w:rsidRPr="00BE18BD" w:rsidDel="00720213" w:rsidRDefault="00BE18BD" w:rsidP="00BE18BD">
            <w:pPr>
              <w:keepNext/>
              <w:keepLines/>
              <w:spacing w:after="0"/>
              <w:rPr>
                <w:del w:id="962" w:author="Chen, Delia (NSB - CN/Hangzhou)" w:date="2019-03-26T11:16:00Z"/>
                <w:rFonts w:ascii="Arial" w:eastAsia="宋体" w:hAnsi="Arial"/>
                <w:noProof/>
                <w:sz w:val="18"/>
                <w:lang w:val="it-IT"/>
              </w:rPr>
            </w:pPr>
            <w:del w:id="963" w:author="Chen, Delia (NSB - CN/Hangzhou)" w:date="2019-03-26T11:16:00Z">
              <w:r w:rsidRPr="00BE18BD" w:rsidDel="00720213">
                <w:rPr>
                  <w:rFonts w:ascii="Arial" w:eastAsia="宋体" w:hAnsi="Arial"/>
                  <w:noProof/>
                  <w:sz w:val="18"/>
                  <w:lang w:val="it-IT"/>
                </w:rPr>
                <w:delText>Config 1</w:delText>
              </w:r>
            </w:del>
          </w:p>
        </w:tc>
        <w:tc>
          <w:tcPr>
            <w:tcW w:w="318" w:type="pct"/>
            <w:shd w:val="clear" w:color="auto" w:fill="auto"/>
          </w:tcPr>
          <w:p w14:paraId="219C3417" w14:textId="6F4BF4C1" w:rsidR="00BE18BD" w:rsidRPr="00BE18BD" w:rsidDel="00720213" w:rsidRDefault="00BE18BD" w:rsidP="00BE18BD">
            <w:pPr>
              <w:keepNext/>
              <w:keepLines/>
              <w:spacing w:after="0"/>
              <w:jc w:val="center"/>
              <w:rPr>
                <w:del w:id="964" w:author="Chen, Delia (NSB - CN/Hangzhou)" w:date="2019-03-26T11:16:00Z"/>
                <w:rFonts w:ascii="Arial" w:eastAsia="宋体" w:hAnsi="Arial"/>
                <w:noProof/>
                <w:sz w:val="18"/>
              </w:rPr>
            </w:pPr>
          </w:p>
        </w:tc>
        <w:tc>
          <w:tcPr>
            <w:tcW w:w="1534" w:type="pct"/>
            <w:shd w:val="clear" w:color="auto" w:fill="auto"/>
          </w:tcPr>
          <w:p w14:paraId="00871F0A" w14:textId="4FF97D6F" w:rsidR="00BE18BD" w:rsidRPr="00BE18BD" w:rsidDel="00720213" w:rsidRDefault="00BE18BD" w:rsidP="00BE18BD">
            <w:pPr>
              <w:keepNext/>
              <w:keepLines/>
              <w:spacing w:after="0"/>
              <w:jc w:val="center"/>
              <w:rPr>
                <w:del w:id="965" w:author="Chen, Delia (NSB - CN/Hangzhou)" w:date="2019-03-26T11:16:00Z"/>
                <w:rFonts w:ascii="Arial" w:eastAsia="宋体" w:hAnsi="Arial"/>
                <w:noProof/>
                <w:sz w:val="18"/>
              </w:rPr>
            </w:pPr>
            <w:del w:id="966" w:author="Chen, Delia (NSB - CN/Hangzhou)" w:date="2019-03-26T11:16:00Z">
              <w:r w:rsidRPr="00BE18BD" w:rsidDel="00720213">
                <w:rPr>
                  <w:rFonts w:ascii="Arial" w:eastAsia="宋体" w:hAnsi="Arial"/>
                  <w:noProof/>
                  <w:sz w:val="18"/>
                </w:rPr>
                <w:delText>120 KHz</w:delText>
              </w:r>
            </w:del>
          </w:p>
        </w:tc>
        <w:tc>
          <w:tcPr>
            <w:tcW w:w="1534" w:type="pct"/>
          </w:tcPr>
          <w:p w14:paraId="5ABE7D73" w14:textId="314DE5C4" w:rsidR="00BE18BD" w:rsidRPr="00BE18BD" w:rsidDel="00720213" w:rsidRDefault="00BE18BD" w:rsidP="00BE18BD">
            <w:pPr>
              <w:keepNext/>
              <w:keepLines/>
              <w:spacing w:after="0"/>
              <w:jc w:val="center"/>
              <w:rPr>
                <w:del w:id="967" w:author="Chen, Delia (NSB - CN/Hangzhou)" w:date="2019-03-26T11:16:00Z"/>
                <w:rFonts w:ascii="Arial" w:eastAsia="宋体" w:hAnsi="Arial"/>
                <w:noProof/>
                <w:sz w:val="18"/>
              </w:rPr>
            </w:pPr>
            <w:del w:id="968" w:author="Chen, Delia (NSB - CN/Hangzhou)" w:date="2019-03-26T11:16:00Z">
              <w:r w:rsidRPr="00BE18BD" w:rsidDel="00720213">
                <w:rPr>
                  <w:rFonts w:ascii="Arial" w:eastAsia="宋体" w:hAnsi="Arial"/>
                  <w:noProof/>
                  <w:sz w:val="18"/>
                </w:rPr>
                <w:delText>120 KHz</w:delText>
              </w:r>
            </w:del>
          </w:p>
        </w:tc>
      </w:tr>
      <w:tr w:rsidR="00BE18BD" w:rsidRPr="00BE18BD" w:rsidDel="00720213" w14:paraId="09019794" w14:textId="1689573D" w:rsidTr="006633E6">
        <w:trPr>
          <w:trHeight w:val="164"/>
          <w:jc w:val="center"/>
          <w:del w:id="969" w:author="Chen, Delia (NSB - CN/Hangzhou)" w:date="2019-03-26T11:16:00Z"/>
        </w:trPr>
        <w:tc>
          <w:tcPr>
            <w:tcW w:w="1614" w:type="pct"/>
            <w:gridSpan w:val="4"/>
            <w:shd w:val="clear" w:color="auto" w:fill="auto"/>
          </w:tcPr>
          <w:p w14:paraId="146A899C" w14:textId="1BBC070C" w:rsidR="00BE18BD" w:rsidRPr="00BE18BD" w:rsidDel="00720213" w:rsidRDefault="00BE18BD" w:rsidP="00BE18BD">
            <w:pPr>
              <w:keepNext/>
              <w:keepLines/>
              <w:spacing w:after="0"/>
              <w:rPr>
                <w:del w:id="970" w:author="Chen, Delia (NSB - CN/Hangzhou)" w:date="2019-03-26T11:16:00Z"/>
                <w:rFonts w:ascii="Arial" w:eastAsia="宋体" w:hAnsi="Arial"/>
                <w:noProof/>
                <w:sz w:val="18"/>
              </w:rPr>
            </w:pPr>
            <w:del w:id="971" w:author="Chen, Delia (NSB - CN/Hangzhou)" w:date="2019-03-26T11:16:00Z">
              <w:r w:rsidRPr="00BE18BD" w:rsidDel="00720213">
                <w:rPr>
                  <w:rFonts w:ascii="Arial" w:eastAsia="宋体" w:hAnsi="Arial"/>
                  <w:noProof/>
                  <w:sz w:val="18"/>
                </w:rPr>
                <w:delText>csi-RS-Index assigned as RLM RS</w:delText>
              </w:r>
            </w:del>
          </w:p>
        </w:tc>
        <w:tc>
          <w:tcPr>
            <w:tcW w:w="318" w:type="pct"/>
            <w:shd w:val="clear" w:color="auto" w:fill="auto"/>
          </w:tcPr>
          <w:p w14:paraId="562DEA3B" w14:textId="176706F1" w:rsidR="00BE18BD" w:rsidRPr="00BE18BD" w:rsidDel="00720213" w:rsidRDefault="00BE18BD" w:rsidP="00BE18BD">
            <w:pPr>
              <w:keepNext/>
              <w:keepLines/>
              <w:spacing w:after="0"/>
              <w:jc w:val="center"/>
              <w:rPr>
                <w:del w:id="972" w:author="Chen, Delia (NSB - CN/Hangzhou)" w:date="2019-03-26T11:16:00Z"/>
                <w:rFonts w:ascii="Arial" w:eastAsia="宋体" w:hAnsi="Arial"/>
                <w:noProof/>
                <w:sz w:val="18"/>
              </w:rPr>
            </w:pPr>
          </w:p>
        </w:tc>
        <w:tc>
          <w:tcPr>
            <w:tcW w:w="1534" w:type="pct"/>
            <w:shd w:val="clear" w:color="auto" w:fill="auto"/>
          </w:tcPr>
          <w:p w14:paraId="3A7FBAFE" w14:textId="66820C23" w:rsidR="00BE18BD" w:rsidRPr="00BE18BD" w:rsidDel="00720213" w:rsidRDefault="00BE18BD" w:rsidP="00BE18BD">
            <w:pPr>
              <w:keepNext/>
              <w:keepLines/>
              <w:spacing w:after="0"/>
              <w:jc w:val="center"/>
              <w:rPr>
                <w:del w:id="973" w:author="Chen, Delia (NSB - CN/Hangzhou)" w:date="2019-03-26T11:16:00Z"/>
                <w:rFonts w:ascii="Arial" w:eastAsia="宋体" w:hAnsi="Arial"/>
                <w:noProof/>
                <w:sz w:val="18"/>
              </w:rPr>
            </w:pPr>
            <w:del w:id="974" w:author="Chen, Delia (NSB - CN/Hangzhou)" w:date="2019-03-26T11:16:00Z">
              <w:r w:rsidRPr="00BE18BD" w:rsidDel="00720213">
                <w:rPr>
                  <w:rFonts w:ascii="Arial" w:eastAsia="宋体" w:hAnsi="Arial"/>
                  <w:noProof/>
                  <w:sz w:val="18"/>
                </w:rPr>
                <w:delText>[0]</w:delText>
              </w:r>
            </w:del>
          </w:p>
        </w:tc>
        <w:tc>
          <w:tcPr>
            <w:tcW w:w="1534" w:type="pct"/>
          </w:tcPr>
          <w:p w14:paraId="513568C8" w14:textId="26188A96" w:rsidR="00BE18BD" w:rsidRPr="00BE18BD" w:rsidDel="00720213" w:rsidRDefault="00BE18BD" w:rsidP="00BE18BD">
            <w:pPr>
              <w:keepNext/>
              <w:keepLines/>
              <w:spacing w:after="0"/>
              <w:jc w:val="center"/>
              <w:rPr>
                <w:del w:id="975" w:author="Chen, Delia (NSB - CN/Hangzhou)" w:date="2019-03-26T11:16:00Z"/>
                <w:rFonts w:ascii="Arial" w:eastAsia="宋体" w:hAnsi="Arial"/>
                <w:noProof/>
                <w:sz w:val="18"/>
              </w:rPr>
            </w:pPr>
            <w:del w:id="976" w:author="Chen, Delia (NSB - CN/Hangzhou)" w:date="2019-03-26T11:16:00Z">
              <w:r w:rsidRPr="00BE18BD" w:rsidDel="00720213">
                <w:rPr>
                  <w:rFonts w:ascii="Arial" w:eastAsia="宋体" w:hAnsi="Arial"/>
                  <w:noProof/>
                  <w:sz w:val="18"/>
                </w:rPr>
                <w:delText>[0]</w:delText>
              </w:r>
            </w:del>
          </w:p>
        </w:tc>
      </w:tr>
      <w:tr w:rsidR="00BE18BD" w:rsidRPr="00BE18BD" w:rsidDel="00720213" w14:paraId="1B0B0F3B" w14:textId="52847786" w:rsidTr="006633E6">
        <w:trPr>
          <w:trHeight w:val="176"/>
          <w:jc w:val="center"/>
          <w:del w:id="977" w:author="Chen, Delia (NSB - CN/Hangzhou)" w:date="2019-03-26T11:16:00Z"/>
        </w:trPr>
        <w:tc>
          <w:tcPr>
            <w:tcW w:w="1614" w:type="pct"/>
            <w:gridSpan w:val="4"/>
            <w:shd w:val="clear" w:color="auto" w:fill="auto"/>
          </w:tcPr>
          <w:p w14:paraId="1D20B0DB" w14:textId="2DE48239" w:rsidR="00BE18BD" w:rsidRPr="00BE18BD" w:rsidDel="00720213" w:rsidRDefault="00BE18BD" w:rsidP="00BE18BD">
            <w:pPr>
              <w:keepNext/>
              <w:keepLines/>
              <w:spacing w:after="0"/>
              <w:rPr>
                <w:del w:id="978" w:author="Chen, Delia (NSB - CN/Hangzhou)" w:date="2019-03-26T11:16:00Z"/>
                <w:rFonts w:ascii="Arial" w:eastAsia="宋体" w:hAnsi="Arial"/>
                <w:noProof/>
                <w:sz w:val="18"/>
              </w:rPr>
            </w:pPr>
            <w:del w:id="979" w:author="Chen, Delia (NSB - CN/Hangzhou)" w:date="2019-03-26T11:16:00Z">
              <w:r w:rsidRPr="00BE18BD" w:rsidDel="00720213">
                <w:rPr>
                  <w:rFonts w:ascii="Arial" w:eastAsia="宋体" w:hAnsi="Arial"/>
                  <w:noProof/>
                  <w:sz w:val="18"/>
                </w:rPr>
                <w:delText>OCNG parameters</w:delText>
              </w:r>
            </w:del>
          </w:p>
        </w:tc>
        <w:tc>
          <w:tcPr>
            <w:tcW w:w="318" w:type="pct"/>
            <w:shd w:val="clear" w:color="auto" w:fill="auto"/>
          </w:tcPr>
          <w:p w14:paraId="0A2D7BDB" w14:textId="32648DFD" w:rsidR="00BE18BD" w:rsidRPr="00BE18BD" w:rsidDel="00720213" w:rsidRDefault="00BE18BD" w:rsidP="00BE18BD">
            <w:pPr>
              <w:keepNext/>
              <w:keepLines/>
              <w:spacing w:after="0"/>
              <w:jc w:val="center"/>
              <w:rPr>
                <w:del w:id="980" w:author="Chen, Delia (NSB - CN/Hangzhou)" w:date="2019-03-26T11:16:00Z"/>
                <w:rFonts w:ascii="Arial" w:eastAsia="宋体" w:hAnsi="Arial"/>
                <w:noProof/>
                <w:sz w:val="18"/>
              </w:rPr>
            </w:pPr>
          </w:p>
        </w:tc>
        <w:tc>
          <w:tcPr>
            <w:tcW w:w="1534" w:type="pct"/>
            <w:shd w:val="clear" w:color="auto" w:fill="auto"/>
          </w:tcPr>
          <w:p w14:paraId="0DF5402D" w14:textId="56A7EF1C" w:rsidR="00BE18BD" w:rsidRPr="00BE18BD" w:rsidDel="00720213" w:rsidRDefault="00BE18BD" w:rsidP="00BE18BD">
            <w:pPr>
              <w:keepNext/>
              <w:keepLines/>
              <w:spacing w:after="0"/>
              <w:jc w:val="center"/>
              <w:rPr>
                <w:del w:id="981" w:author="Chen, Delia (NSB - CN/Hangzhou)" w:date="2019-03-26T11:16:00Z"/>
                <w:rFonts w:ascii="Arial" w:eastAsia="宋体" w:hAnsi="Arial"/>
                <w:noProof/>
                <w:sz w:val="18"/>
              </w:rPr>
            </w:pPr>
            <w:del w:id="982" w:author="Chen, Delia (NSB - CN/Hangzhou)" w:date="2019-03-26T11:16:00Z">
              <w:r w:rsidRPr="00BE18BD" w:rsidDel="00720213">
                <w:rPr>
                  <w:rFonts w:ascii="Arial" w:eastAsia="宋体" w:hAnsi="Arial"/>
                  <w:noProof/>
                  <w:sz w:val="18"/>
                </w:rPr>
                <w:delText>TBD</w:delText>
              </w:r>
            </w:del>
          </w:p>
        </w:tc>
        <w:tc>
          <w:tcPr>
            <w:tcW w:w="1534" w:type="pct"/>
          </w:tcPr>
          <w:p w14:paraId="14ABB9FE" w14:textId="038CFAF7" w:rsidR="00BE18BD" w:rsidRPr="00BE18BD" w:rsidDel="00720213" w:rsidRDefault="00BE18BD" w:rsidP="00BE18BD">
            <w:pPr>
              <w:keepNext/>
              <w:keepLines/>
              <w:spacing w:after="0"/>
              <w:jc w:val="center"/>
              <w:rPr>
                <w:del w:id="983" w:author="Chen, Delia (NSB - CN/Hangzhou)" w:date="2019-03-26T11:16:00Z"/>
                <w:rFonts w:ascii="Arial" w:eastAsia="宋体" w:hAnsi="Arial"/>
                <w:noProof/>
                <w:sz w:val="18"/>
              </w:rPr>
            </w:pPr>
            <w:del w:id="984" w:author="Chen, Delia (NSB - CN/Hangzhou)" w:date="2019-03-26T11:16:00Z">
              <w:r w:rsidRPr="00BE18BD" w:rsidDel="00720213">
                <w:rPr>
                  <w:rFonts w:ascii="Arial" w:eastAsia="宋体" w:hAnsi="Arial"/>
                  <w:noProof/>
                  <w:sz w:val="18"/>
                </w:rPr>
                <w:delText>TBD</w:delText>
              </w:r>
            </w:del>
          </w:p>
        </w:tc>
      </w:tr>
      <w:tr w:rsidR="00BE18BD" w:rsidRPr="00BE18BD" w:rsidDel="00720213" w14:paraId="1F87A6B0" w14:textId="0F923928" w:rsidTr="006633E6">
        <w:trPr>
          <w:trHeight w:val="164"/>
          <w:jc w:val="center"/>
          <w:del w:id="985" w:author="Chen, Delia (NSB - CN/Hangzhou)" w:date="2019-03-26T11:16:00Z"/>
        </w:trPr>
        <w:tc>
          <w:tcPr>
            <w:tcW w:w="1614" w:type="pct"/>
            <w:gridSpan w:val="4"/>
            <w:shd w:val="clear" w:color="auto" w:fill="auto"/>
          </w:tcPr>
          <w:p w14:paraId="125408A1" w14:textId="3EEA2672" w:rsidR="00BE18BD" w:rsidRPr="00BE18BD" w:rsidDel="00720213" w:rsidRDefault="00BE18BD" w:rsidP="00BE18BD">
            <w:pPr>
              <w:keepNext/>
              <w:keepLines/>
              <w:spacing w:after="0"/>
              <w:rPr>
                <w:del w:id="986" w:author="Chen, Delia (NSB - CN/Hangzhou)" w:date="2019-03-26T11:16:00Z"/>
                <w:rFonts w:ascii="Arial" w:eastAsia="宋体" w:hAnsi="Arial"/>
                <w:noProof/>
                <w:sz w:val="18"/>
              </w:rPr>
            </w:pPr>
            <w:del w:id="987" w:author="Chen, Delia (NSB - CN/Hangzhou)" w:date="2019-03-26T11:16:00Z">
              <w:r w:rsidRPr="00BE18BD" w:rsidDel="00720213">
                <w:rPr>
                  <w:rFonts w:ascii="Arial" w:eastAsia="宋体" w:hAnsi="Arial"/>
                  <w:noProof/>
                  <w:sz w:val="18"/>
                </w:rPr>
                <w:delText>CP length</w:delText>
              </w:r>
              <w:r w:rsidRPr="00BE18BD" w:rsidDel="00720213">
                <w:rPr>
                  <w:rFonts w:ascii="Arial" w:eastAsia="宋体" w:hAnsi="Arial"/>
                  <w:noProof/>
                  <w:sz w:val="18"/>
                </w:rPr>
                <w:tab/>
              </w:r>
            </w:del>
          </w:p>
        </w:tc>
        <w:tc>
          <w:tcPr>
            <w:tcW w:w="318" w:type="pct"/>
            <w:shd w:val="clear" w:color="auto" w:fill="auto"/>
          </w:tcPr>
          <w:p w14:paraId="3CDBB2D3" w14:textId="37D1CA4B" w:rsidR="00BE18BD" w:rsidRPr="00BE18BD" w:rsidDel="00720213" w:rsidRDefault="00BE18BD" w:rsidP="00BE18BD">
            <w:pPr>
              <w:keepNext/>
              <w:keepLines/>
              <w:spacing w:after="0"/>
              <w:jc w:val="center"/>
              <w:rPr>
                <w:del w:id="988" w:author="Chen, Delia (NSB - CN/Hangzhou)" w:date="2019-03-26T11:16:00Z"/>
                <w:rFonts w:ascii="Arial" w:eastAsia="宋体" w:hAnsi="Arial"/>
                <w:noProof/>
                <w:sz w:val="18"/>
              </w:rPr>
            </w:pPr>
          </w:p>
        </w:tc>
        <w:tc>
          <w:tcPr>
            <w:tcW w:w="1534" w:type="pct"/>
            <w:shd w:val="clear" w:color="auto" w:fill="auto"/>
          </w:tcPr>
          <w:p w14:paraId="5368142E" w14:textId="064A61C9" w:rsidR="00BE18BD" w:rsidRPr="00BE18BD" w:rsidDel="00720213" w:rsidRDefault="00BE18BD" w:rsidP="00BE18BD">
            <w:pPr>
              <w:keepNext/>
              <w:keepLines/>
              <w:spacing w:after="0"/>
              <w:jc w:val="center"/>
              <w:rPr>
                <w:del w:id="989" w:author="Chen, Delia (NSB - CN/Hangzhou)" w:date="2019-03-26T11:16:00Z"/>
                <w:rFonts w:ascii="Arial" w:eastAsia="宋体" w:hAnsi="Arial"/>
                <w:noProof/>
                <w:sz w:val="18"/>
              </w:rPr>
            </w:pPr>
            <w:del w:id="990" w:author="Chen, Delia (NSB - CN/Hangzhou)" w:date="2019-03-26T11:16:00Z">
              <w:r w:rsidRPr="00BE18BD" w:rsidDel="00720213">
                <w:rPr>
                  <w:rFonts w:ascii="Arial" w:eastAsia="宋体" w:hAnsi="Arial"/>
                  <w:noProof/>
                  <w:sz w:val="18"/>
                </w:rPr>
                <w:delText>Normal</w:delText>
              </w:r>
            </w:del>
          </w:p>
        </w:tc>
        <w:tc>
          <w:tcPr>
            <w:tcW w:w="1534" w:type="pct"/>
          </w:tcPr>
          <w:p w14:paraId="5ADB0625" w14:textId="6E961AE2" w:rsidR="00BE18BD" w:rsidRPr="00BE18BD" w:rsidDel="00720213" w:rsidRDefault="00BE18BD" w:rsidP="00BE18BD">
            <w:pPr>
              <w:keepNext/>
              <w:keepLines/>
              <w:spacing w:after="0"/>
              <w:jc w:val="center"/>
              <w:rPr>
                <w:del w:id="991" w:author="Chen, Delia (NSB - CN/Hangzhou)" w:date="2019-03-26T11:16:00Z"/>
                <w:rFonts w:ascii="Arial" w:eastAsia="宋体" w:hAnsi="Arial"/>
                <w:noProof/>
                <w:sz w:val="18"/>
              </w:rPr>
            </w:pPr>
            <w:del w:id="992" w:author="Chen, Delia (NSB - CN/Hangzhou)" w:date="2019-03-26T11:16:00Z">
              <w:r w:rsidRPr="00BE18BD" w:rsidDel="00720213">
                <w:rPr>
                  <w:rFonts w:ascii="Arial" w:eastAsia="宋体" w:hAnsi="Arial"/>
                  <w:noProof/>
                  <w:sz w:val="18"/>
                </w:rPr>
                <w:delText>Normal</w:delText>
              </w:r>
            </w:del>
          </w:p>
        </w:tc>
      </w:tr>
      <w:tr w:rsidR="00BE18BD" w:rsidRPr="00BE18BD" w:rsidDel="00720213" w14:paraId="406DDF94" w14:textId="242D55A6" w:rsidTr="006633E6">
        <w:trPr>
          <w:trHeight w:val="340"/>
          <w:jc w:val="center"/>
          <w:del w:id="993" w:author="Chen, Delia (NSB - CN/Hangzhou)" w:date="2019-03-26T11:16:00Z"/>
        </w:trPr>
        <w:tc>
          <w:tcPr>
            <w:tcW w:w="1614" w:type="pct"/>
            <w:gridSpan w:val="4"/>
            <w:shd w:val="clear" w:color="auto" w:fill="auto"/>
          </w:tcPr>
          <w:p w14:paraId="32128155" w14:textId="77A75A1E" w:rsidR="00BE18BD" w:rsidRPr="00BE18BD" w:rsidDel="00720213" w:rsidRDefault="00BE18BD" w:rsidP="00BE18BD">
            <w:pPr>
              <w:keepNext/>
              <w:keepLines/>
              <w:spacing w:after="0"/>
              <w:rPr>
                <w:del w:id="994" w:author="Chen, Delia (NSB - CN/Hangzhou)" w:date="2019-03-26T11:16:00Z"/>
                <w:rFonts w:ascii="Arial" w:eastAsia="宋体" w:hAnsi="Arial"/>
                <w:noProof/>
                <w:sz w:val="18"/>
              </w:rPr>
            </w:pPr>
            <w:del w:id="995" w:author="Chen, Delia (NSB - CN/Hangzhou)" w:date="2019-03-26T11:16:00Z">
              <w:r w:rsidRPr="00BE18BD" w:rsidDel="00720213">
                <w:rPr>
                  <w:rFonts w:ascii="Arial" w:eastAsia="宋体" w:hAnsi="Arial"/>
                  <w:noProof/>
                  <w:sz w:val="18"/>
                </w:rPr>
                <w:delText>Correlation Matrix and Antenna Configuration</w:delText>
              </w:r>
            </w:del>
          </w:p>
        </w:tc>
        <w:tc>
          <w:tcPr>
            <w:tcW w:w="318" w:type="pct"/>
            <w:shd w:val="clear" w:color="auto" w:fill="auto"/>
          </w:tcPr>
          <w:p w14:paraId="0AF87A17" w14:textId="6A391FA4" w:rsidR="00BE18BD" w:rsidRPr="00BE18BD" w:rsidDel="00720213" w:rsidRDefault="00BE18BD" w:rsidP="00BE18BD">
            <w:pPr>
              <w:keepNext/>
              <w:keepLines/>
              <w:spacing w:after="0"/>
              <w:jc w:val="center"/>
              <w:rPr>
                <w:del w:id="996" w:author="Chen, Delia (NSB - CN/Hangzhou)" w:date="2019-03-26T11:16:00Z"/>
                <w:rFonts w:ascii="Arial" w:eastAsia="宋体" w:hAnsi="Arial"/>
                <w:noProof/>
                <w:sz w:val="18"/>
              </w:rPr>
            </w:pPr>
          </w:p>
        </w:tc>
        <w:tc>
          <w:tcPr>
            <w:tcW w:w="1534" w:type="pct"/>
            <w:shd w:val="clear" w:color="auto" w:fill="auto"/>
          </w:tcPr>
          <w:p w14:paraId="79708085" w14:textId="2C7FC267" w:rsidR="00BE18BD" w:rsidRPr="00BE18BD" w:rsidDel="00720213" w:rsidRDefault="00BE18BD" w:rsidP="00BE18BD">
            <w:pPr>
              <w:keepNext/>
              <w:keepLines/>
              <w:spacing w:after="0"/>
              <w:jc w:val="center"/>
              <w:rPr>
                <w:del w:id="997" w:author="Chen, Delia (NSB - CN/Hangzhou)" w:date="2019-03-26T11:16:00Z"/>
                <w:rFonts w:ascii="Arial" w:eastAsia="宋体" w:hAnsi="Arial"/>
                <w:noProof/>
                <w:sz w:val="18"/>
              </w:rPr>
            </w:pPr>
            <w:del w:id="998" w:author="Chen, Delia (NSB - CN/Hangzhou)" w:date="2019-03-26T11:16:00Z">
              <w:r w:rsidRPr="00BE18BD" w:rsidDel="00720213">
                <w:rPr>
                  <w:rFonts w:ascii="Arial" w:eastAsia="宋体" w:hAnsi="Arial"/>
                  <w:noProof/>
                  <w:sz w:val="18"/>
                </w:rPr>
                <w:delText>[2x2 Low]</w:delText>
              </w:r>
            </w:del>
          </w:p>
        </w:tc>
        <w:tc>
          <w:tcPr>
            <w:tcW w:w="1534" w:type="pct"/>
            <w:shd w:val="clear" w:color="auto" w:fill="auto"/>
          </w:tcPr>
          <w:p w14:paraId="6BFF690C" w14:textId="3C51AB81" w:rsidR="00BE18BD" w:rsidRPr="00BE18BD" w:rsidDel="00720213" w:rsidRDefault="00BE18BD" w:rsidP="00BE18BD">
            <w:pPr>
              <w:keepNext/>
              <w:keepLines/>
              <w:spacing w:after="0"/>
              <w:jc w:val="center"/>
              <w:rPr>
                <w:del w:id="999" w:author="Chen, Delia (NSB - CN/Hangzhou)" w:date="2019-03-26T11:16:00Z"/>
                <w:rFonts w:ascii="Arial" w:eastAsia="宋体" w:hAnsi="Arial"/>
                <w:noProof/>
                <w:sz w:val="18"/>
              </w:rPr>
            </w:pPr>
            <w:del w:id="1000" w:author="Chen, Delia (NSB - CN/Hangzhou)" w:date="2019-03-26T11:16:00Z">
              <w:r w:rsidRPr="00BE18BD" w:rsidDel="00720213">
                <w:rPr>
                  <w:rFonts w:ascii="Arial" w:eastAsia="宋体" w:hAnsi="Arial"/>
                  <w:noProof/>
                  <w:sz w:val="18"/>
                </w:rPr>
                <w:delText>[2x2 Low]</w:delText>
              </w:r>
            </w:del>
          </w:p>
        </w:tc>
      </w:tr>
      <w:tr w:rsidR="00BE18BD" w:rsidRPr="00BE18BD" w:rsidDel="00720213" w14:paraId="16096D82" w14:textId="1689EC1B" w:rsidTr="006633E6">
        <w:trPr>
          <w:trHeight w:val="164"/>
          <w:jc w:val="center"/>
          <w:del w:id="1001" w:author="Chen, Delia (NSB - CN/Hangzhou)" w:date="2019-03-26T11:16:00Z"/>
        </w:trPr>
        <w:tc>
          <w:tcPr>
            <w:tcW w:w="613" w:type="pct"/>
            <w:vMerge w:val="restart"/>
            <w:shd w:val="clear" w:color="auto" w:fill="auto"/>
          </w:tcPr>
          <w:p w14:paraId="52271219" w14:textId="7A3B765A" w:rsidR="00BE18BD" w:rsidRPr="00BE18BD" w:rsidDel="00720213" w:rsidRDefault="00BE18BD" w:rsidP="00BE18BD">
            <w:pPr>
              <w:keepNext/>
              <w:keepLines/>
              <w:spacing w:after="0"/>
              <w:rPr>
                <w:del w:id="1002" w:author="Chen, Delia (NSB - CN/Hangzhou)" w:date="2019-03-26T11:16:00Z"/>
                <w:rFonts w:ascii="Arial" w:eastAsia="宋体" w:hAnsi="Arial"/>
                <w:noProof/>
                <w:sz w:val="18"/>
              </w:rPr>
            </w:pPr>
          </w:p>
          <w:p w14:paraId="3FEE210C" w14:textId="56384B9C" w:rsidR="00BE18BD" w:rsidRPr="00BE18BD" w:rsidDel="00720213" w:rsidRDefault="00BE18BD" w:rsidP="00BE18BD">
            <w:pPr>
              <w:keepNext/>
              <w:keepLines/>
              <w:spacing w:after="0"/>
              <w:rPr>
                <w:del w:id="1003" w:author="Chen, Delia (NSB - CN/Hangzhou)" w:date="2019-03-26T11:16:00Z"/>
                <w:rFonts w:ascii="Arial" w:eastAsia="宋体" w:hAnsi="Arial"/>
                <w:noProof/>
                <w:sz w:val="18"/>
              </w:rPr>
            </w:pPr>
          </w:p>
          <w:p w14:paraId="2D76ACA4" w14:textId="48B995AF" w:rsidR="00BE18BD" w:rsidRPr="00BE18BD" w:rsidDel="00720213" w:rsidRDefault="00BE18BD" w:rsidP="00BE18BD">
            <w:pPr>
              <w:keepNext/>
              <w:keepLines/>
              <w:spacing w:after="0"/>
              <w:rPr>
                <w:del w:id="1004" w:author="Chen, Delia (NSB - CN/Hangzhou)" w:date="2019-03-26T11:16:00Z"/>
                <w:rFonts w:ascii="Arial" w:eastAsia="宋体" w:hAnsi="Arial"/>
                <w:noProof/>
                <w:sz w:val="18"/>
              </w:rPr>
            </w:pPr>
            <w:del w:id="1005" w:author="Chen, Delia (NSB - CN/Hangzhou)" w:date="2019-03-26T11:16:00Z">
              <w:r w:rsidRPr="00BE18BD" w:rsidDel="00720213">
                <w:rPr>
                  <w:rFonts w:ascii="Arial" w:eastAsia="宋体" w:hAnsi="Arial"/>
                  <w:noProof/>
                  <w:sz w:val="18"/>
                </w:rPr>
                <w:delText xml:space="preserve">Out of sync transmission parameters </w:delText>
              </w:r>
            </w:del>
          </w:p>
        </w:tc>
        <w:tc>
          <w:tcPr>
            <w:tcW w:w="1001" w:type="pct"/>
            <w:gridSpan w:val="3"/>
            <w:shd w:val="clear" w:color="auto" w:fill="auto"/>
          </w:tcPr>
          <w:p w14:paraId="3CC9DCE8" w14:textId="12B037A3" w:rsidR="00BE18BD" w:rsidRPr="00BE18BD" w:rsidDel="00720213" w:rsidRDefault="00BE18BD" w:rsidP="00BE18BD">
            <w:pPr>
              <w:keepNext/>
              <w:keepLines/>
              <w:spacing w:after="0"/>
              <w:rPr>
                <w:del w:id="1006" w:author="Chen, Delia (NSB - CN/Hangzhou)" w:date="2019-03-26T11:16:00Z"/>
                <w:rFonts w:ascii="Arial" w:eastAsia="宋体" w:hAnsi="Arial"/>
                <w:noProof/>
                <w:sz w:val="18"/>
              </w:rPr>
            </w:pPr>
            <w:del w:id="1007" w:author="Chen, Delia (NSB - CN/Hangzhou)" w:date="2019-03-26T11:16:00Z">
              <w:r w:rsidRPr="00BE18BD" w:rsidDel="00720213">
                <w:rPr>
                  <w:rFonts w:ascii="Arial" w:eastAsia="宋体" w:hAnsi="Arial"/>
                  <w:noProof/>
                  <w:sz w:val="18"/>
                </w:rPr>
                <w:delText>DCI format</w:delText>
              </w:r>
            </w:del>
          </w:p>
        </w:tc>
        <w:tc>
          <w:tcPr>
            <w:tcW w:w="318" w:type="pct"/>
            <w:shd w:val="clear" w:color="auto" w:fill="auto"/>
          </w:tcPr>
          <w:p w14:paraId="272C7524" w14:textId="0D53329F" w:rsidR="00BE18BD" w:rsidRPr="00BE18BD" w:rsidDel="00720213" w:rsidRDefault="00BE18BD" w:rsidP="00BE18BD">
            <w:pPr>
              <w:keepNext/>
              <w:keepLines/>
              <w:spacing w:after="0"/>
              <w:jc w:val="center"/>
              <w:rPr>
                <w:del w:id="1008" w:author="Chen, Delia (NSB - CN/Hangzhou)" w:date="2019-03-26T11:16:00Z"/>
                <w:rFonts w:ascii="Arial" w:eastAsia="宋体" w:hAnsi="Arial"/>
                <w:noProof/>
                <w:sz w:val="18"/>
              </w:rPr>
            </w:pPr>
          </w:p>
        </w:tc>
        <w:tc>
          <w:tcPr>
            <w:tcW w:w="1534" w:type="pct"/>
            <w:shd w:val="clear" w:color="auto" w:fill="auto"/>
          </w:tcPr>
          <w:p w14:paraId="6F96BD24" w14:textId="4BC9BF66" w:rsidR="00BE18BD" w:rsidRPr="00BE18BD" w:rsidDel="00720213" w:rsidRDefault="00BE18BD" w:rsidP="00BE18BD">
            <w:pPr>
              <w:keepNext/>
              <w:keepLines/>
              <w:spacing w:after="0"/>
              <w:jc w:val="center"/>
              <w:rPr>
                <w:del w:id="1009" w:author="Chen, Delia (NSB - CN/Hangzhou)" w:date="2019-03-26T11:16:00Z"/>
                <w:rFonts w:ascii="Arial" w:eastAsia="宋体" w:hAnsi="Arial"/>
                <w:noProof/>
                <w:sz w:val="18"/>
              </w:rPr>
            </w:pPr>
            <w:del w:id="1010" w:author="Chen, Delia (NSB - CN/Hangzhou)" w:date="2019-03-26T11:16:00Z">
              <w:r w:rsidRPr="00BE18BD" w:rsidDel="00720213">
                <w:rPr>
                  <w:rFonts w:ascii="Arial" w:eastAsia="宋体" w:hAnsi="Arial"/>
                  <w:noProof/>
                  <w:sz w:val="18"/>
                </w:rPr>
                <w:delText>1-0</w:delText>
              </w:r>
            </w:del>
          </w:p>
        </w:tc>
        <w:tc>
          <w:tcPr>
            <w:tcW w:w="1534" w:type="pct"/>
          </w:tcPr>
          <w:p w14:paraId="04E310D5" w14:textId="15C08A64" w:rsidR="00BE18BD" w:rsidRPr="00BE18BD" w:rsidDel="00720213" w:rsidRDefault="00BE18BD" w:rsidP="00BE18BD">
            <w:pPr>
              <w:keepNext/>
              <w:keepLines/>
              <w:spacing w:after="0"/>
              <w:jc w:val="center"/>
              <w:rPr>
                <w:del w:id="1011" w:author="Chen, Delia (NSB - CN/Hangzhou)" w:date="2019-03-26T11:16:00Z"/>
                <w:rFonts w:ascii="Arial" w:eastAsia="宋体" w:hAnsi="Arial"/>
                <w:noProof/>
                <w:sz w:val="18"/>
              </w:rPr>
            </w:pPr>
            <w:del w:id="1012" w:author="Chen, Delia (NSB - CN/Hangzhou)" w:date="2019-03-26T11:16:00Z">
              <w:r w:rsidRPr="00BE18BD" w:rsidDel="00720213">
                <w:rPr>
                  <w:rFonts w:ascii="Arial" w:eastAsia="宋体" w:hAnsi="Arial"/>
                  <w:noProof/>
                  <w:sz w:val="18"/>
                </w:rPr>
                <w:delText>1-0</w:delText>
              </w:r>
            </w:del>
          </w:p>
        </w:tc>
      </w:tr>
      <w:tr w:rsidR="00BE18BD" w:rsidRPr="00BE18BD" w:rsidDel="00720213" w14:paraId="2F934549" w14:textId="43395B94" w:rsidTr="006633E6">
        <w:trPr>
          <w:trHeight w:val="352"/>
          <w:jc w:val="center"/>
          <w:del w:id="1013" w:author="Chen, Delia (NSB - CN/Hangzhou)" w:date="2019-03-26T11:16:00Z"/>
        </w:trPr>
        <w:tc>
          <w:tcPr>
            <w:tcW w:w="613" w:type="pct"/>
            <w:vMerge/>
            <w:shd w:val="clear" w:color="auto" w:fill="auto"/>
          </w:tcPr>
          <w:p w14:paraId="02BADB90" w14:textId="4433901D" w:rsidR="00BE18BD" w:rsidRPr="00BE18BD" w:rsidDel="00720213" w:rsidRDefault="00BE18BD" w:rsidP="00BE18BD">
            <w:pPr>
              <w:keepNext/>
              <w:keepLines/>
              <w:spacing w:after="0"/>
              <w:rPr>
                <w:del w:id="1014" w:author="Chen, Delia (NSB - CN/Hangzhou)" w:date="2019-03-26T11:16:00Z"/>
                <w:rFonts w:ascii="Arial" w:eastAsia="宋体" w:hAnsi="Arial"/>
                <w:noProof/>
                <w:sz w:val="18"/>
              </w:rPr>
            </w:pPr>
          </w:p>
        </w:tc>
        <w:tc>
          <w:tcPr>
            <w:tcW w:w="1001" w:type="pct"/>
            <w:gridSpan w:val="3"/>
            <w:shd w:val="clear" w:color="auto" w:fill="auto"/>
          </w:tcPr>
          <w:p w14:paraId="5585D3CA" w14:textId="092C8D3E" w:rsidR="00BE18BD" w:rsidRPr="00BE18BD" w:rsidDel="00720213" w:rsidRDefault="00BE18BD" w:rsidP="00BE18BD">
            <w:pPr>
              <w:keepNext/>
              <w:keepLines/>
              <w:spacing w:after="0"/>
              <w:rPr>
                <w:del w:id="1015" w:author="Chen, Delia (NSB - CN/Hangzhou)" w:date="2019-03-26T11:16:00Z"/>
                <w:rFonts w:ascii="Arial" w:eastAsia="宋体" w:hAnsi="Arial"/>
                <w:noProof/>
                <w:sz w:val="18"/>
              </w:rPr>
            </w:pPr>
            <w:del w:id="1016" w:author="Chen, Delia (NSB - CN/Hangzhou)" w:date="2019-03-26T11:16:00Z">
              <w:r w:rsidRPr="00BE18BD" w:rsidDel="00720213">
                <w:rPr>
                  <w:rFonts w:ascii="Arial" w:eastAsia="宋体" w:hAnsi="Arial"/>
                  <w:noProof/>
                  <w:sz w:val="18"/>
                </w:rPr>
                <w:delText>Number of Control OFDM symbols</w:delText>
              </w:r>
            </w:del>
          </w:p>
        </w:tc>
        <w:tc>
          <w:tcPr>
            <w:tcW w:w="318" w:type="pct"/>
            <w:shd w:val="clear" w:color="auto" w:fill="auto"/>
          </w:tcPr>
          <w:p w14:paraId="0A1ADA3C" w14:textId="0D333BCC" w:rsidR="00BE18BD" w:rsidRPr="00BE18BD" w:rsidDel="00720213" w:rsidRDefault="00BE18BD" w:rsidP="00BE18BD">
            <w:pPr>
              <w:keepNext/>
              <w:keepLines/>
              <w:spacing w:after="0"/>
              <w:jc w:val="center"/>
              <w:rPr>
                <w:del w:id="1017" w:author="Chen, Delia (NSB - CN/Hangzhou)" w:date="2019-03-26T11:16:00Z"/>
                <w:rFonts w:ascii="Arial" w:eastAsia="宋体" w:hAnsi="Arial"/>
                <w:noProof/>
                <w:sz w:val="18"/>
              </w:rPr>
            </w:pPr>
          </w:p>
        </w:tc>
        <w:tc>
          <w:tcPr>
            <w:tcW w:w="1534" w:type="pct"/>
            <w:shd w:val="clear" w:color="auto" w:fill="auto"/>
          </w:tcPr>
          <w:p w14:paraId="4332DEDA" w14:textId="0189C466" w:rsidR="00BE18BD" w:rsidRPr="00BE18BD" w:rsidDel="00720213" w:rsidRDefault="00BE18BD" w:rsidP="00BE18BD">
            <w:pPr>
              <w:keepNext/>
              <w:keepLines/>
              <w:spacing w:after="0"/>
              <w:jc w:val="center"/>
              <w:rPr>
                <w:del w:id="1018" w:author="Chen, Delia (NSB - CN/Hangzhou)" w:date="2019-03-26T11:16:00Z"/>
                <w:rFonts w:ascii="Arial" w:eastAsia="宋体" w:hAnsi="Arial"/>
                <w:noProof/>
                <w:sz w:val="18"/>
              </w:rPr>
            </w:pPr>
            <w:del w:id="1019" w:author="Chen, Delia (NSB - CN/Hangzhou)" w:date="2019-03-26T11:16:00Z">
              <w:r w:rsidRPr="00BE18BD" w:rsidDel="00720213">
                <w:rPr>
                  <w:rFonts w:ascii="Arial" w:eastAsia="宋体" w:hAnsi="Arial"/>
                  <w:noProof/>
                  <w:sz w:val="18"/>
                </w:rPr>
                <w:delText>2</w:delText>
              </w:r>
            </w:del>
          </w:p>
        </w:tc>
        <w:tc>
          <w:tcPr>
            <w:tcW w:w="1534" w:type="pct"/>
          </w:tcPr>
          <w:p w14:paraId="119C2DBC" w14:textId="1D4034E1" w:rsidR="00BE18BD" w:rsidRPr="00BE18BD" w:rsidDel="00720213" w:rsidRDefault="00BE18BD" w:rsidP="00BE18BD">
            <w:pPr>
              <w:keepNext/>
              <w:keepLines/>
              <w:spacing w:after="0"/>
              <w:jc w:val="center"/>
              <w:rPr>
                <w:del w:id="1020" w:author="Chen, Delia (NSB - CN/Hangzhou)" w:date="2019-03-26T11:16:00Z"/>
                <w:rFonts w:ascii="Arial" w:eastAsia="宋体" w:hAnsi="Arial"/>
                <w:noProof/>
                <w:sz w:val="18"/>
              </w:rPr>
            </w:pPr>
            <w:del w:id="1021" w:author="Chen, Delia (NSB - CN/Hangzhou)" w:date="2019-03-26T11:16:00Z">
              <w:r w:rsidRPr="00BE18BD" w:rsidDel="00720213">
                <w:rPr>
                  <w:rFonts w:ascii="Arial" w:eastAsia="宋体" w:hAnsi="Arial"/>
                  <w:noProof/>
                  <w:sz w:val="18"/>
                </w:rPr>
                <w:delText>2</w:delText>
              </w:r>
            </w:del>
          </w:p>
        </w:tc>
      </w:tr>
      <w:tr w:rsidR="00BE18BD" w:rsidRPr="00BE18BD" w:rsidDel="00720213" w14:paraId="00BBE462" w14:textId="49D75343" w:rsidTr="006633E6">
        <w:trPr>
          <w:trHeight w:val="176"/>
          <w:jc w:val="center"/>
          <w:del w:id="1022" w:author="Chen, Delia (NSB - CN/Hangzhou)" w:date="2019-03-26T11:16:00Z"/>
        </w:trPr>
        <w:tc>
          <w:tcPr>
            <w:tcW w:w="613" w:type="pct"/>
            <w:vMerge/>
            <w:shd w:val="clear" w:color="auto" w:fill="auto"/>
          </w:tcPr>
          <w:p w14:paraId="3FD5E001" w14:textId="0A7B18D2" w:rsidR="00BE18BD" w:rsidRPr="00BE18BD" w:rsidDel="00720213" w:rsidRDefault="00BE18BD" w:rsidP="00BE18BD">
            <w:pPr>
              <w:keepNext/>
              <w:keepLines/>
              <w:spacing w:after="0"/>
              <w:rPr>
                <w:del w:id="1023" w:author="Chen, Delia (NSB - CN/Hangzhou)" w:date="2019-03-26T11:16:00Z"/>
                <w:rFonts w:ascii="Arial" w:eastAsia="宋体" w:hAnsi="Arial"/>
                <w:noProof/>
                <w:sz w:val="18"/>
              </w:rPr>
            </w:pPr>
          </w:p>
        </w:tc>
        <w:tc>
          <w:tcPr>
            <w:tcW w:w="1001" w:type="pct"/>
            <w:gridSpan w:val="3"/>
            <w:shd w:val="clear" w:color="auto" w:fill="auto"/>
          </w:tcPr>
          <w:p w14:paraId="0AFF6214" w14:textId="09ED5F49" w:rsidR="00BE18BD" w:rsidRPr="00BE18BD" w:rsidDel="00720213" w:rsidRDefault="00BE18BD" w:rsidP="00BE18BD">
            <w:pPr>
              <w:keepNext/>
              <w:keepLines/>
              <w:spacing w:after="0"/>
              <w:rPr>
                <w:del w:id="1024" w:author="Chen, Delia (NSB - CN/Hangzhou)" w:date="2019-03-26T11:16:00Z"/>
                <w:rFonts w:ascii="Arial" w:eastAsia="宋体" w:hAnsi="Arial"/>
                <w:noProof/>
                <w:sz w:val="18"/>
              </w:rPr>
            </w:pPr>
            <w:del w:id="1025" w:author="Chen, Delia (NSB - CN/Hangzhou)" w:date="2019-03-26T11:16:00Z">
              <w:r w:rsidRPr="00BE18BD" w:rsidDel="00720213">
                <w:rPr>
                  <w:rFonts w:ascii="Arial" w:eastAsia="宋体" w:hAnsi="Arial"/>
                  <w:noProof/>
                  <w:sz w:val="18"/>
                </w:rPr>
                <w:delText xml:space="preserve">Aggregation level </w:delText>
              </w:r>
            </w:del>
          </w:p>
        </w:tc>
        <w:tc>
          <w:tcPr>
            <w:tcW w:w="318" w:type="pct"/>
            <w:shd w:val="clear" w:color="auto" w:fill="auto"/>
          </w:tcPr>
          <w:p w14:paraId="02625955" w14:textId="726D378D" w:rsidR="00BE18BD" w:rsidRPr="00BE18BD" w:rsidDel="00720213" w:rsidRDefault="00BE18BD" w:rsidP="00BE18BD">
            <w:pPr>
              <w:keepNext/>
              <w:keepLines/>
              <w:spacing w:after="0"/>
              <w:jc w:val="center"/>
              <w:rPr>
                <w:del w:id="1026" w:author="Chen, Delia (NSB - CN/Hangzhou)" w:date="2019-03-26T11:16:00Z"/>
                <w:rFonts w:ascii="Arial" w:eastAsia="宋体" w:hAnsi="Arial"/>
                <w:noProof/>
                <w:sz w:val="18"/>
              </w:rPr>
            </w:pPr>
            <w:del w:id="1027" w:author="Chen, Delia (NSB - CN/Hangzhou)" w:date="2019-03-26T11:16:00Z">
              <w:r w:rsidRPr="00BE18BD" w:rsidDel="00720213">
                <w:rPr>
                  <w:rFonts w:ascii="Arial" w:eastAsia="宋体" w:hAnsi="Arial"/>
                  <w:noProof/>
                  <w:sz w:val="18"/>
                </w:rPr>
                <w:delText>CCE</w:delText>
              </w:r>
            </w:del>
          </w:p>
        </w:tc>
        <w:tc>
          <w:tcPr>
            <w:tcW w:w="1534" w:type="pct"/>
            <w:shd w:val="clear" w:color="auto" w:fill="auto"/>
          </w:tcPr>
          <w:p w14:paraId="1209D0F9" w14:textId="62F919BA" w:rsidR="00BE18BD" w:rsidRPr="00BE18BD" w:rsidDel="00720213" w:rsidRDefault="00BE18BD" w:rsidP="00BE18BD">
            <w:pPr>
              <w:keepNext/>
              <w:keepLines/>
              <w:spacing w:after="0"/>
              <w:jc w:val="center"/>
              <w:rPr>
                <w:del w:id="1028" w:author="Chen, Delia (NSB - CN/Hangzhou)" w:date="2019-03-26T11:16:00Z"/>
                <w:rFonts w:ascii="Arial" w:eastAsia="宋体" w:hAnsi="Arial"/>
                <w:noProof/>
                <w:sz w:val="18"/>
              </w:rPr>
            </w:pPr>
            <w:del w:id="1029" w:author="Chen, Delia (NSB - CN/Hangzhou)" w:date="2019-03-26T11:16:00Z">
              <w:r w:rsidRPr="00BE18BD" w:rsidDel="00720213">
                <w:rPr>
                  <w:rFonts w:ascii="Arial" w:eastAsia="宋体" w:hAnsi="Arial"/>
                  <w:noProof/>
                  <w:sz w:val="18"/>
                </w:rPr>
                <w:delText>8</w:delText>
              </w:r>
            </w:del>
          </w:p>
        </w:tc>
        <w:tc>
          <w:tcPr>
            <w:tcW w:w="1534" w:type="pct"/>
          </w:tcPr>
          <w:p w14:paraId="1DA291B1" w14:textId="095CD801" w:rsidR="00BE18BD" w:rsidRPr="00BE18BD" w:rsidDel="00720213" w:rsidRDefault="00BE18BD" w:rsidP="00BE18BD">
            <w:pPr>
              <w:keepNext/>
              <w:keepLines/>
              <w:spacing w:after="0"/>
              <w:jc w:val="center"/>
              <w:rPr>
                <w:del w:id="1030" w:author="Chen, Delia (NSB - CN/Hangzhou)" w:date="2019-03-26T11:16:00Z"/>
                <w:rFonts w:ascii="Arial" w:eastAsia="宋体" w:hAnsi="Arial"/>
                <w:noProof/>
                <w:sz w:val="18"/>
              </w:rPr>
            </w:pPr>
            <w:del w:id="1031" w:author="Chen, Delia (NSB - CN/Hangzhou)" w:date="2019-03-26T11:16:00Z">
              <w:r w:rsidRPr="00BE18BD" w:rsidDel="00720213">
                <w:rPr>
                  <w:rFonts w:ascii="Arial" w:eastAsia="宋体" w:hAnsi="Arial"/>
                  <w:noProof/>
                  <w:sz w:val="18"/>
                </w:rPr>
                <w:delText>8</w:delText>
              </w:r>
            </w:del>
          </w:p>
        </w:tc>
      </w:tr>
      <w:tr w:rsidR="00BE18BD" w:rsidRPr="00BE18BD" w:rsidDel="00720213" w14:paraId="675B95A6" w14:textId="47851295" w:rsidTr="006633E6">
        <w:trPr>
          <w:trHeight w:val="872"/>
          <w:jc w:val="center"/>
          <w:del w:id="1032" w:author="Chen, Delia (NSB - CN/Hangzhou)" w:date="2019-03-26T11:16:00Z"/>
        </w:trPr>
        <w:tc>
          <w:tcPr>
            <w:tcW w:w="613" w:type="pct"/>
            <w:vMerge/>
            <w:shd w:val="clear" w:color="auto" w:fill="auto"/>
          </w:tcPr>
          <w:p w14:paraId="4335361A" w14:textId="64A21451" w:rsidR="00BE18BD" w:rsidRPr="00BE18BD" w:rsidDel="00720213" w:rsidRDefault="00BE18BD" w:rsidP="00BE18BD">
            <w:pPr>
              <w:keepNext/>
              <w:keepLines/>
              <w:spacing w:after="0"/>
              <w:rPr>
                <w:del w:id="1033" w:author="Chen, Delia (NSB - CN/Hangzhou)" w:date="2019-03-26T11:16:00Z"/>
                <w:rFonts w:ascii="Arial" w:eastAsia="宋体" w:hAnsi="Arial"/>
                <w:noProof/>
                <w:sz w:val="18"/>
              </w:rPr>
            </w:pPr>
          </w:p>
        </w:tc>
        <w:tc>
          <w:tcPr>
            <w:tcW w:w="1001" w:type="pct"/>
            <w:gridSpan w:val="3"/>
            <w:shd w:val="clear" w:color="auto" w:fill="auto"/>
          </w:tcPr>
          <w:p w14:paraId="6B696D9E" w14:textId="4630C0A7" w:rsidR="00BE18BD" w:rsidRPr="00BE18BD" w:rsidDel="00720213" w:rsidRDefault="00BE18BD" w:rsidP="00BE18BD">
            <w:pPr>
              <w:keepNext/>
              <w:keepLines/>
              <w:spacing w:after="0"/>
              <w:rPr>
                <w:del w:id="1034" w:author="Chen, Delia (NSB - CN/Hangzhou)" w:date="2019-03-26T11:16:00Z"/>
                <w:rFonts w:ascii="Arial" w:eastAsia="宋体" w:hAnsi="Arial"/>
                <w:noProof/>
                <w:sz w:val="18"/>
              </w:rPr>
            </w:pPr>
            <w:del w:id="1035" w:author="Chen, Delia (NSB - CN/Hangzhou)" w:date="2019-03-26T11:16:00Z">
              <w:r w:rsidRPr="00BE18BD" w:rsidDel="00720213">
                <w:rPr>
                  <w:rFonts w:ascii="Arial" w:eastAsia="?? ??" w:hAnsi="Arial"/>
                  <w:sz w:val="18"/>
                </w:rPr>
                <w:delText>Ratio of hypothetical PDCCH RE energy to average CSI-RS RE energy</w:delText>
              </w:r>
            </w:del>
          </w:p>
        </w:tc>
        <w:tc>
          <w:tcPr>
            <w:tcW w:w="318" w:type="pct"/>
            <w:shd w:val="clear" w:color="auto" w:fill="auto"/>
          </w:tcPr>
          <w:p w14:paraId="469F3A76" w14:textId="575B9C3C" w:rsidR="00BE18BD" w:rsidRPr="00BE18BD" w:rsidDel="00720213" w:rsidRDefault="00BE18BD" w:rsidP="00BE18BD">
            <w:pPr>
              <w:keepNext/>
              <w:keepLines/>
              <w:spacing w:after="0"/>
              <w:jc w:val="center"/>
              <w:rPr>
                <w:del w:id="1036" w:author="Chen, Delia (NSB - CN/Hangzhou)" w:date="2019-03-26T11:16:00Z"/>
                <w:rFonts w:ascii="Arial" w:eastAsia="宋体" w:hAnsi="Arial"/>
                <w:noProof/>
                <w:sz w:val="18"/>
              </w:rPr>
            </w:pPr>
            <w:del w:id="1037"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6592A8A4" w14:textId="70859444" w:rsidR="00BE18BD" w:rsidRPr="00BE18BD" w:rsidDel="00720213" w:rsidRDefault="00BE18BD" w:rsidP="00BE18BD">
            <w:pPr>
              <w:keepNext/>
              <w:keepLines/>
              <w:spacing w:after="0"/>
              <w:jc w:val="center"/>
              <w:rPr>
                <w:del w:id="1038" w:author="Chen, Delia (NSB - CN/Hangzhou)" w:date="2019-03-26T11:16:00Z"/>
                <w:rFonts w:ascii="Arial" w:eastAsia="宋体" w:hAnsi="Arial"/>
                <w:noProof/>
                <w:sz w:val="18"/>
              </w:rPr>
            </w:pPr>
            <w:del w:id="1039" w:author="Chen, Delia (NSB - CN/Hangzhou)" w:date="2019-03-26T11:16:00Z">
              <w:r w:rsidRPr="00BE18BD" w:rsidDel="00720213">
                <w:rPr>
                  <w:rFonts w:ascii="Arial" w:eastAsia="宋体" w:hAnsi="Arial"/>
                  <w:noProof/>
                  <w:sz w:val="18"/>
                </w:rPr>
                <w:delText>4</w:delText>
              </w:r>
            </w:del>
          </w:p>
        </w:tc>
        <w:tc>
          <w:tcPr>
            <w:tcW w:w="1534" w:type="pct"/>
          </w:tcPr>
          <w:p w14:paraId="465C8B5F" w14:textId="4F95F92D" w:rsidR="00BE18BD" w:rsidRPr="00BE18BD" w:rsidDel="00720213" w:rsidRDefault="00BE18BD" w:rsidP="00BE18BD">
            <w:pPr>
              <w:keepNext/>
              <w:keepLines/>
              <w:spacing w:after="0"/>
              <w:jc w:val="center"/>
              <w:rPr>
                <w:del w:id="1040" w:author="Chen, Delia (NSB - CN/Hangzhou)" w:date="2019-03-26T11:16:00Z"/>
                <w:rFonts w:ascii="Arial" w:eastAsia="宋体" w:hAnsi="Arial"/>
                <w:noProof/>
                <w:sz w:val="18"/>
              </w:rPr>
            </w:pPr>
            <w:del w:id="1041" w:author="Chen, Delia (NSB - CN/Hangzhou)" w:date="2019-03-26T11:16:00Z">
              <w:r w:rsidRPr="00BE18BD" w:rsidDel="00720213">
                <w:rPr>
                  <w:rFonts w:ascii="Arial" w:eastAsia="宋体" w:hAnsi="Arial"/>
                  <w:noProof/>
                  <w:sz w:val="18"/>
                </w:rPr>
                <w:delText>4</w:delText>
              </w:r>
            </w:del>
          </w:p>
        </w:tc>
      </w:tr>
      <w:tr w:rsidR="00BE18BD" w:rsidRPr="00BE18BD" w:rsidDel="00720213" w14:paraId="6CA536F2" w14:textId="69C5B13D" w:rsidTr="006633E6">
        <w:trPr>
          <w:trHeight w:val="859"/>
          <w:jc w:val="center"/>
          <w:del w:id="1042" w:author="Chen, Delia (NSB - CN/Hangzhou)" w:date="2019-03-26T11:16:00Z"/>
        </w:trPr>
        <w:tc>
          <w:tcPr>
            <w:tcW w:w="613" w:type="pct"/>
            <w:vMerge/>
            <w:shd w:val="clear" w:color="auto" w:fill="auto"/>
          </w:tcPr>
          <w:p w14:paraId="3F88EEDA" w14:textId="5726B2CC" w:rsidR="00BE18BD" w:rsidRPr="00BE18BD" w:rsidDel="00720213" w:rsidRDefault="00BE18BD" w:rsidP="00BE18BD">
            <w:pPr>
              <w:keepNext/>
              <w:keepLines/>
              <w:spacing w:after="0"/>
              <w:rPr>
                <w:del w:id="1043" w:author="Chen, Delia (NSB - CN/Hangzhou)" w:date="2019-03-26T11:16:00Z"/>
                <w:rFonts w:ascii="Arial" w:eastAsia="宋体" w:hAnsi="Arial"/>
                <w:noProof/>
                <w:sz w:val="18"/>
              </w:rPr>
            </w:pPr>
          </w:p>
        </w:tc>
        <w:tc>
          <w:tcPr>
            <w:tcW w:w="1001" w:type="pct"/>
            <w:gridSpan w:val="3"/>
            <w:shd w:val="clear" w:color="auto" w:fill="auto"/>
          </w:tcPr>
          <w:p w14:paraId="033FEA1B" w14:textId="3A1A8C23" w:rsidR="00BE18BD" w:rsidRPr="00BE18BD" w:rsidDel="00720213" w:rsidRDefault="00BE18BD" w:rsidP="00BE18BD">
            <w:pPr>
              <w:keepNext/>
              <w:keepLines/>
              <w:spacing w:after="0"/>
              <w:rPr>
                <w:del w:id="1044" w:author="Chen, Delia (NSB - CN/Hangzhou)" w:date="2019-03-26T11:16:00Z"/>
                <w:rFonts w:ascii="Arial" w:eastAsia="宋体" w:hAnsi="Arial"/>
                <w:noProof/>
                <w:sz w:val="18"/>
              </w:rPr>
            </w:pPr>
            <w:del w:id="1045" w:author="Chen, Delia (NSB - CN/Hangzhou)" w:date="2019-03-26T11:16:00Z">
              <w:r w:rsidRPr="00BE18BD" w:rsidDel="00720213">
                <w:rPr>
                  <w:rFonts w:ascii="Arial" w:eastAsia="?? ??" w:hAnsi="Arial"/>
                  <w:sz w:val="18"/>
                </w:rPr>
                <w:delText>Ratio of hypothetical PDCCH DMRS energy to average CSI-RS RE energy</w:delText>
              </w:r>
            </w:del>
          </w:p>
        </w:tc>
        <w:tc>
          <w:tcPr>
            <w:tcW w:w="318" w:type="pct"/>
            <w:shd w:val="clear" w:color="auto" w:fill="auto"/>
          </w:tcPr>
          <w:p w14:paraId="4604B72B" w14:textId="277EF575" w:rsidR="00BE18BD" w:rsidRPr="00BE18BD" w:rsidDel="00720213" w:rsidRDefault="00BE18BD" w:rsidP="00BE18BD">
            <w:pPr>
              <w:keepNext/>
              <w:keepLines/>
              <w:spacing w:after="0"/>
              <w:jc w:val="center"/>
              <w:rPr>
                <w:del w:id="1046" w:author="Chen, Delia (NSB - CN/Hangzhou)" w:date="2019-03-26T11:16:00Z"/>
                <w:rFonts w:ascii="Arial" w:eastAsia="宋体" w:hAnsi="Arial"/>
                <w:noProof/>
                <w:sz w:val="18"/>
              </w:rPr>
            </w:pPr>
            <w:del w:id="1047"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3DF3D0A7" w14:textId="4C9B52B5" w:rsidR="00BE18BD" w:rsidRPr="00BE18BD" w:rsidDel="00720213" w:rsidRDefault="00BE18BD" w:rsidP="00BE18BD">
            <w:pPr>
              <w:keepNext/>
              <w:keepLines/>
              <w:spacing w:after="0"/>
              <w:jc w:val="center"/>
              <w:rPr>
                <w:del w:id="1048" w:author="Chen, Delia (NSB - CN/Hangzhou)" w:date="2019-03-26T11:16:00Z"/>
                <w:rFonts w:ascii="Arial" w:eastAsia="宋体" w:hAnsi="Arial"/>
                <w:noProof/>
                <w:sz w:val="18"/>
              </w:rPr>
            </w:pPr>
            <w:del w:id="1049" w:author="Chen, Delia (NSB - CN/Hangzhou)" w:date="2019-03-26T11:16:00Z">
              <w:r w:rsidRPr="00BE18BD" w:rsidDel="00720213">
                <w:rPr>
                  <w:rFonts w:ascii="Arial" w:eastAsia="宋体" w:hAnsi="Arial"/>
                  <w:noProof/>
                  <w:sz w:val="18"/>
                </w:rPr>
                <w:delText>4</w:delText>
              </w:r>
            </w:del>
          </w:p>
        </w:tc>
        <w:tc>
          <w:tcPr>
            <w:tcW w:w="1534" w:type="pct"/>
          </w:tcPr>
          <w:p w14:paraId="4D9873F4" w14:textId="7DC0D559" w:rsidR="00BE18BD" w:rsidRPr="00BE18BD" w:rsidDel="00720213" w:rsidRDefault="00BE18BD" w:rsidP="00BE18BD">
            <w:pPr>
              <w:keepNext/>
              <w:keepLines/>
              <w:spacing w:after="0"/>
              <w:jc w:val="center"/>
              <w:rPr>
                <w:del w:id="1050" w:author="Chen, Delia (NSB - CN/Hangzhou)" w:date="2019-03-26T11:16:00Z"/>
                <w:rFonts w:ascii="Arial" w:eastAsia="宋体" w:hAnsi="Arial"/>
                <w:noProof/>
                <w:sz w:val="18"/>
              </w:rPr>
            </w:pPr>
            <w:del w:id="1051" w:author="Chen, Delia (NSB - CN/Hangzhou)" w:date="2019-03-26T11:16:00Z">
              <w:r w:rsidRPr="00BE18BD" w:rsidDel="00720213">
                <w:rPr>
                  <w:rFonts w:ascii="Arial" w:eastAsia="宋体" w:hAnsi="Arial"/>
                  <w:noProof/>
                  <w:sz w:val="18"/>
                </w:rPr>
                <w:delText>4</w:delText>
              </w:r>
            </w:del>
          </w:p>
        </w:tc>
      </w:tr>
      <w:tr w:rsidR="00BE18BD" w:rsidRPr="00BE18BD" w:rsidDel="00720213" w14:paraId="589B7B67" w14:textId="66BA7961" w:rsidTr="006633E6">
        <w:trPr>
          <w:trHeight w:val="379"/>
          <w:jc w:val="center"/>
          <w:del w:id="1052" w:author="Chen, Delia (NSB - CN/Hangzhou)" w:date="2019-03-26T11:16:00Z"/>
        </w:trPr>
        <w:tc>
          <w:tcPr>
            <w:tcW w:w="613" w:type="pct"/>
            <w:vMerge/>
            <w:shd w:val="clear" w:color="auto" w:fill="auto"/>
          </w:tcPr>
          <w:p w14:paraId="1939E3EB" w14:textId="602D5F61" w:rsidR="00BE18BD" w:rsidRPr="00BE18BD" w:rsidDel="00720213" w:rsidRDefault="00BE18BD" w:rsidP="00BE18BD">
            <w:pPr>
              <w:keepNext/>
              <w:keepLines/>
              <w:spacing w:after="0"/>
              <w:rPr>
                <w:del w:id="1053" w:author="Chen, Delia (NSB - CN/Hangzhou)" w:date="2019-03-26T11:16:00Z"/>
                <w:rFonts w:ascii="Arial" w:eastAsia="宋体" w:hAnsi="Arial"/>
                <w:noProof/>
                <w:sz w:val="18"/>
              </w:rPr>
            </w:pPr>
          </w:p>
        </w:tc>
        <w:tc>
          <w:tcPr>
            <w:tcW w:w="1001" w:type="pct"/>
            <w:gridSpan w:val="3"/>
            <w:shd w:val="clear" w:color="auto" w:fill="auto"/>
            <w:vAlign w:val="center"/>
          </w:tcPr>
          <w:p w14:paraId="5CE9678A" w14:textId="47B0ED7F" w:rsidR="00BE18BD" w:rsidRPr="00BE18BD" w:rsidDel="00720213" w:rsidRDefault="00BE18BD" w:rsidP="00BE18BD">
            <w:pPr>
              <w:keepNext/>
              <w:keepLines/>
              <w:spacing w:after="0"/>
              <w:rPr>
                <w:del w:id="1054" w:author="Chen, Delia (NSB - CN/Hangzhou)" w:date="2019-03-26T11:16:00Z"/>
                <w:rFonts w:ascii="Arial" w:eastAsia="?? ??" w:hAnsi="Arial"/>
                <w:sz w:val="18"/>
              </w:rPr>
            </w:pPr>
            <w:del w:id="1055" w:author="Chen, Delia (NSB - CN/Hangzhou)" w:date="2019-03-26T11:16:00Z">
              <w:r w:rsidRPr="00BE18BD" w:rsidDel="00720213">
                <w:rPr>
                  <w:rFonts w:ascii="Arial" w:eastAsia="?? ??" w:hAnsi="Arial"/>
                  <w:sz w:val="18"/>
                </w:rPr>
                <w:delText>DMRS precoder granularity</w:delText>
              </w:r>
            </w:del>
          </w:p>
        </w:tc>
        <w:tc>
          <w:tcPr>
            <w:tcW w:w="318" w:type="pct"/>
            <w:shd w:val="clear" w:color="auto" w:fill="auto"/>
            <w:vAlign w:val="center"/>
          </w:tcPr>
          <w:p w14:paraId="013609AE" w14:textId="6993F222" w:rsidR="00BE18BD" w:rsidRPr="00BE18BD" w:rsidDel="00720213" w:rsidRDefault="00BE18BD" w:rsidP="00BE18BD">
            <w:pPr>
              <w:keepNext/>
              <w:keepLines/>
              <w:spacing w:after="0"/>
              <w:jc w:val="center"/>
              <w:rPr>
                <w:del w:id="1056" w:author="Chen, Delia (NSB - CN/Hangzhou)" w:date="2019-03-26T11:16:00Z"/>
                <w:rFonts w:ascii="Arial" w:eastAsia="?? ??" w:hAnsi="Arial"/>
                <w:sz w:val="18"/>
              </w:rPr>
            </w:pPr>
          </w:p>
        </w:tc>
        <w:tc>
          <w:tcPr>
            <w:tcW w:w="1534" w:type="pct"/>
            <w:shd w:val="clear" w:color="auto" w:fill="auto"/>
          </w:tcPr>
          <w:p w14:paraId="111E04F2" w14:textId="49605E10" w:rsidR="00BE18BD" w:rsidRPr="00BE18BD" w:rsidDel="00720213" w:rsidRDefault="00BE18BD" w:rsidP="00BE18BD">
            <w:pPr>
              <w:keepNext/>
              <w:keepLines/>
              <w:spacing w:after="0"/>
              <w:jc w:val="center"/>
              <w:rPr>
                <w:del w:id="1057" w:author="Chen, Delia (NSB - CN/Hangzhou)" w:date="2019-03-26T11:16:00Z"/>
                <w:rFonts w:ascii="Arial" w:eastAsia="宋体" w:hAnsi="Arial"/>
                <w:noProof/>
                <w:sz w:val="18"/>
              </w:rPr>
            </w:pPr>
            <w:del w:id="1058" w:author="Chen, Delia (NSB - CN/Hangzhou)" w:date="2019-03-26T11:16:00Z">
              <w:r w:rsidRPr="00BE18BD" w:rsidDel="00720213">
                <w:rPr>
                  <w:rFonts w:ascii="Arial" w:eastAsia="?? ??" w:hAnsi="Arial"/>
                  <w:sz w:val="18"/>
                </w:rPr>
                <w:delText>REG bundle size</w:delText>
              </w:r>
            </w:del>
          </w:p>
        </w:tc>
        <w:tc>
          <w:tcPr>
            <w:tcW w:w="1534" w:type="pct"/>
          </w:tcPr>
          <w:p w14:paraId="47B07C40" w14:textId="1A3E6522" w:rsidR="00BE18BD" w:rsidRPr="00BE18BD" w:rsidDel="00720213" w:rsidRDefault="00BE18BD" w:rsidP="00BE18BD">
            <w:pPr>
              <w:keepNext/>
              <w:keepLines/>
              <w:spacing w:after="0"/>
              <w:jc w:val="center"/>
              <w:rPr>
                <w:del w:id="1059" w:author="Chen, Delia (NSB - CN/Hangzhou)" w:date="2019-03-26T11:16:00Z"/>
                <w:rFonts w:ascii="Arial" w:eastAsia="宋体" w:hAnsi="Arial"/>
                <w:noProof/>
                <w:sz w:val="18"/>
              </w:rPr>
            </w:pPr>
            <w:del w:id="1060" w:author="Chen, Delia (NSB - CN/Hangzhou)" w:date="2019-03-26T11:16:00Z">
              <w:r w:rsidRPr="00BE18BD" w:rsidDel="00720213">
                <w:rPr>
                  <w:rFonts w:ascii="Arial" w:eastAsia="?? ??" w:hAnsi="Arial"/>
                  <w:sz w:val="18"/>
                </w:rPr>
                <w:delText>REG bundle size</w:delText>
              </w:r>
            </w:del>
          </w:p>
        </w:tc>
      </w:tr>
      <w:tr w:rsidR="00BE18BD" w:rsidRPr="00BE18BD" w:rsidDel="00720213" w14:paraId="4C782D78" w14:textId="65DEF1D7" w:rsidTr="006633E6">
        <w:trPr>
          <w:trHeight w:val="188"/>
          <w:jc w:val="center"/>
          <w:del w:id="1061" w:author="Chen, Delia (NSB - CN/Hangzhou)" w:date="2019-03-26T11:16:00Z"/>
        </w:trPr>
        <w:tc>
          <w:tcPr>
            <w:tcW w:w="613" w:type="pct"/>
            <w:vMerge/>
            <w:shd w:val="clear" w:color="auto" w:fill="auto"/>
          </w:tcPr>
          <w:p w14:paraId="5FD9FFF9" w14:textId="1ACF68A4" w:rsidR="00BE18BD" w:rsidRPr="00BE18BD" w:rsidDel="00720213" w:rsidRDefault="00BE18BD" w:rsidP="00BE18BD">
            <w:pPr>
              <w:keepNext/>
              <w:keepLines/>
              <w:spacing w:after="0"/>
              <w:rPr>
                <w:del w:id="1062" w:author="Chen, Delia (NSB - CN/Hangzhou)" w:date="2019-03-26T11:16:00Z"/>
                <w:rFonts w:ascii="Arial" w:eastAsia="宋体" w:hAnsi="Arial"/>
                <w:noProof/>
                <w:sz w:val="18"/>
              </w:rPr>
            </w:pPr>
          </w:p>
        </w:tc>
        <w:tc>
          <w:tcPr>
            <w:tcW w:w="1001" w:type="pct"/>
            <w:gridSpan w:val="3"/>
            <w:shd w:val="clear" w:color="auto" w:fill="auto"/>
            <w:vAlign w:val="center"/>
          </w:tcPr>
          <w:p w14:paraId="493DE054" w14:textId="21EE0C5C" w:rsidR="00BE18BD" w:rsidRPr="00BE18BD" w:rsidDel="00720213" w:rsidRDefault="00BE18BD" w:rsidP="00BE18BD">
            <w:pPr>
              <w:keepNext/>
              <w:keepLines/>
              <w:spacing w:after="0"/>
              <w:rPr>
                <w:del w:id="1063" w:author="Chen, Delia (NSB - CN/Hangzhou)" w:date="2019-03-26T11:16:00Z"/>
                <w:rFonts w:ascii="Arial" w:eastAsia="?? ??" w:hAnsi="Arial"/>
                <w:sz w:val="18"/>
              </w:rPr>
            </w:pPr>
            <w:del w:id="1064" w:author="Chen, Delia (NSB - CN/Hangzhou)" w:date="2019-03-26T11:16:00Z">
              <w:r w:rsidRPr="00BE18BD" w:rsidDel="00720213">
                <w:rPr>
                  <w:rFonts w:ascii="Arial" w:eastAsia="?? ??" w:hAnsi="Arial"/>
                  <w:sz w:val="18"/>
                </w:rPr>
                <w:delText>REG bundle size</w:delText>
              </w:r>
            </w:del>
          </w:p>
        </w:tc>
        <w:tc>
          <w:tcPr>
            <w:tcW w:w="318" w:type="pct"/>
            <w:shd w:val="clear" w:color="auto" w:fill="auto"/>
            <w:vAlign w:val="center"/>
          </w:tcPr>
          <w:p w14:paraId="65D3CD6E" w14:textId="445CE26A" w:rsidR="00BE18BD" w:rsidRPr="00BE18BD" w:rsidDel="00720213" w:rsidRDefault="00BE18BD" w:rsidP="00BE18BD">
            <w:pPr>
              <w:keepNext/>
              <w:keepLines/>
              <w:spacing w:after="0"/>
              <w:jc w:val="center"/>
              <w:rPr>
                <w:del w:id="1065" w:author="Chen, Delia (NSB - CN/Hangzhou)" w:date="2019-03-26T11:16:00Z"/>
                <w:rFonts w:ascii="Arial" w:eastAsia="?? ??" w:hAnsi="Arial"/>
                <w:sz w:val="18"/>
              </w:rPr>
            </w:pPr>
          </w:p>
        </w:tc>
        <w:tc>
          <w:tcPr>
            <w:tcW w:w="1534" w:type="pct"/>
            <w:shd w:val="clear" w:color="auto" w:fill="auto"/>
          </w:tcPr>
          <w:p w14:paraId="097CE9C7" w14:textId="3A66D0CE" w:rsidR="00BE18BD" w:rsidRPr="00BE18BD" w:rsidDel="00720213" w:rsidRDefault="00BE18BD" w:rsidP="00BE18BD">
            <w:pPr>
              <w:keepNext/>
              <w:keepLines/>
              <w:spacing w:after="0"/>
              <w:jc w:val="center"/>
              <w:rPr>
                <w:del w:id="1066" w:author="Chen, Delia (NSB - CN/Hangzhou)" w:date="2019-03-26T11:16:00Z"/>
                <w:rFonts w:ascii="Arial" w:eastAsia="宋体" w:hAnsi="Arial"/>
                <w:noProof/>
                <w:sz w:val="18"/>
              </w:rPr>
            </w:pPr>
            <w:del w:id="1067" w:author="Chen, Delia (NSB - CN/Hangzhou)" w:date="2019-03-26T11:16:00Z">
              <w:r w:rsidRPr="00BE18BD" w:rsidDel="00720213">
                <w:rPr>
                  <w:rFonts w:ascii="Arial" w:eastAsia="宋体" w:hAnsi="Arial"/>
                  <w:noProof/>
                  <w:sz w:val="18"/>
                </w:rPr>
                <w:delText>6</w:delText>
              </w:r>
            </w:del>
          </w:p>
        </w:tc>
        <w:tc>
          <w:tcPr>
            <w:tcW w:w="1534" w:type="pct"/>
          </w:tcPr>
          <w:p w14:paraId="18213197" w14:textId="15652F94" w:rsidR="00BE18BD" w:rsidRPr="00BE18BD" w:rsidDel="00720213" w:rsidRDefault="00BE18BD" w:rsidP="00BE18BD">
            <w:pPr>
              <w:keepNext/>
              <w:keepLines/>
              <w:spacing w:after="0"/>
              <w:jc w:val="center"/>
              <w:rPr>
                <w:del w:id="1068" w:author="Chen, Delia (NSB - CN/Hangzhou)" w:date="2019-03-26T11:16:00Z"/>
                <w:rFonts w:ascii="Arial" w:eastAsia="宋体" w:hAnsi="Arial"/>
                <w:noProof/>
                <w:sz w:val="18"/>
              </w:rPr>
            </w:pPr>
            <w:del w:id="1069" w:author="Chen, Delia (NSB - CN/Hangzhou)" w:date="2019-03-26T11:16:00Z">
              <w:r w:rsidRPr="00BE18BD" w:rsidDel="00720213">
                <w:rPr>
                  <w:rFonts w:ascii="Arial" w:eastAsia="宋体" w:hAnsi="Arial"/>
                  <w:noProof/>
                  <w:sz w:val="18"/>
                </w:rPr>
                <w:delText>6</w:delText>
              </w:r>
            </w:del>
          </w:p>
        </w:tc>
      </w:tr>
      <w:tr w:rsidR="00BE18BD" w:rsidRPr="00BE18BD" w:rsidDel="00720213" w14:paraId="2E10BE00" w14:textId="7D47F5E2" w:rsidTr="006633E6">
        <w:trPr>
          <w:trHeight w:val="164"/>
          <w:jc w:val="center"/>
          <w:del w:id="1070" w:author="Chen, Delia (NSB - CN/Hangzhou)" w:date="2019-03-26T11:16:00Z"/>
        </w:trPr>
        <w:tc>
          <w:tcPr>
            <w:tcW w:w="613" w:type="pct"/>
            <w:vMerge w:val="restart"/>
            <w:shd w:val="clear" w:color="auto" w:fill="auto"/>
          </w:tcPr>
          <w:p w14:paraId="3975369A" w14:textId="34F0C456" w:rsidR="00BE18BD" w:rsidRPr="00BE18BD" w:rsidDel="00720213" w:rsidRDefault="00BE18BD" w:rsidP="00BE18BD">
            <w:pPr>
              <w:keepNext/>
              <w:keepLines/>
              <w:spacing w:after="0"/>
              <w:rPr>
                <w:del w:id="1071" w:author="Chen, Delia (NSB - CN/Hangzhou)" w:date="2019-03-26T11:16:00Z"/>
                <w:rFonts w:ascii="Arial" w:eastAsia="宋体" w:hAnsi="Arial"/>
                <w:noProof/>
                <w:sz w:val="18"/>
              </w:rPr>
            </w:pPr>
          </w:p>
          <w:p w14:paraId="60BC7BE6" w14:textId="13A8DB0E" w:rsidR="00BE18BD" w:rsidRPr="00BE18BD" w:rsidDel="00720213" w:rsidRDefault="00BE18BD" w:rsidP="00BE18BD">
            <w:pPr>
              <w:keepNext/>
              <w:keepLines/>
              <w:spacing w:after="0"/>
              <w:rPr>
                <w:del w:id="1072" w:author="Chen, Delia (NSB - CN/Hangzhou)" w:date="2019-03-26T11:16:00Z"/>
                <w:rFonts w:ascii="Arial" w:eastAsia="宋体" w:hAnsi="Arial"/>
                <w:noProof/>
                <w:sz w:val="18"/>
              </w:rPr>
            </w:pPr>
          </w:p>
          <w:p w14:paraId="39EA0B1C" w14:textId="4FE86A52" w:rsidR="00BE18BD" w:rsidRPr="00BE18BD" w:rsidDel="00720213" w:rsidRDefault="00BE18BD" w:rsidP="00BE18BD">
            <w:pPr>
              <w:keepNext/>
              <w:keepLines/>
              <w:spacing w:after="0"/>
              <w:rPr>
                <w:del w:id="1073" w:author="Chen, Delia (NSB - CN/Hangzhou)" w:date="2019-03-26T11:16:00Z"/>
                <w:rFonts w:ascii="Arial" w:eastAsia="宋体" w:hAnsi="Arial"/>
                <w:noProof/>
                <w:sz w:val="18"/>
              </w:rPr>
            </w:pPr>
            <w:del w:id="1074" w:author="Chen, Delia (NSB - CN/Hangzhou)" w:date="2019-03-26T11:16:00Z">
              <w:r w:rsidRPr="00BE18BD" w:rsidDel="00720213">
                <w:rPr>
                  <w:rFonts w:ascii="Arial" w:eastAsia="宋体" w:hAnsi="Arial"/>
                  <w:noProof/>
                  <w:sz w:val="18"/>
                </w:rPr>
                <w:delText xml:space="preserve">In sync transmission parameters </w:delText>
              </w:r>
            </w:del>
          </w:p>
        </w:tc>
        <w:tc>
          <w:tcPr>
            <w:tcW w:w="1001" w:type="pct"/>
            <w:gridSpan w:val="3"/>
            <w:shd w:val="clear" w:color="auto" w:fill="auto"/>
          </w:tcPr>
          <w:p w14:paraId="62B901DE" w14:textId="2243BB82" w:rsidR="00BE18BD" w:rsidRPr="00BE18BD" w:rsidDel="00720213" w:rsidRDefault="00BE18BD" w:rsidP="00BE18BD">
            <w:pPr>
              <w:keepNext/>
              <w:keepLines/>
              <w:spacing w:after="0"/>
              <w:rPr>
                <w:del w:id="1075" w:author="Chen, Delia (NSB - CN/Hangzhou)" w:date="2019-03-26T11:16:00Z"/>
                <w:rFonts w:ascii="Arial" w:eastAsia="宋体" w:hAnsi="Arial"/>
                <w:noProof/>
                <w:sz w:val="18"/>
              </w:rPr>
            </w:pPr>
            <w:del w:id="1076" w:author="Chen, Delia (NSB - CN/Hangzhou)" w:date="2019-03-26T11:16:00Z">
              <w:r w:rsidRPr="00BE18BD" w:rsidDel="00720213">
                <w:rPr>
                  <w:rFonts w:ascii="Arial" w:eastAsia="宋体" w:hAnsi="Arial"/>
                  <w:noProof/>
                  <w:sz w:val="18"/>
                </w:rPr>
                <w:delText>DCI format</w:delText>
              </w:r>
            </w:del>
          </w:p>
        </w:tc>
        <w:tc>
          <w:tcPr>
            <w:tcW w:w="318" w:type="pct"/>
            <w:shd w:val="clear" w:color="auto" w:fill="auto"/>
          </w:tcPr>
          <w:p w14:paraId="6E899389" w14:textId="1B7D3D66" w:rsidR="00BE18BD" w:rsidRPr="00BE18BD" w:rsidDel="00720213" w:rsidRDefault="00BE18BD" w:rsidP="00BE18BD">
            <w:pPr>
              <w:keepNext/>
              <w:keepLines/>
              <w:spacing w:after="0"/>
              <w:jc w:val="center"/>
              <w:rPr>
                <w:del w:id="1077" w:author="Chen, Delia (NSB - CN/Hangzhou)" w:date="2019-03-26T11:16:00Z"/>
                <w:rFonts w:ascii="Arial" w:eastAsia="宋体" w:hAnsi="Arial"/>
                <w:noProof/>
                <w:sz w:val="18"/>
              </w:rPr>
            </w:pPr>
          </w:p>
        </w:tc>
        <w:tc>
          <w:tcPr>
            <w:tcW w:w="1534" w:type="pct"/>
            <w:shd w:val="clear" w:color="auto" w:fill="auto"/>
          </w:tcPr>
          <w:p w14:paraId="2EEDF292" w14:textId="2EA93D5C" w:rsidR="00BE18BD" w:rsidRPr="00BE18BD" w:rsidDel="00720213" w:rsidRDefault="00BE18BD" w:rsidP="00BE18BD">
            <w:pPr>
              <w:keepNext/>
              <w:keepLines/>
              <w:spacing w:after="0"/>
              <w:jc w:val="center"/>
              <w:rPr>
                <w:del w:id="1078" w:author="Chen, Delia (NSB - CN/Hangzhou)" w:date="2019-03-26T11:16:00Z"/>
                <w:rFonts w:ascii="Arial" w:eastAsia="宋体" w:hAnsi="Arial"/>
                <w:noProof/>
                <w:sz w:val="18"/>
              </w:rPr>
            </w:pPr>
            <w:del w:id="1079" w:author="Chen, Delia (NSB - CN/Hangzhou)" w:date="2019-03-26T11:16:00Z">
              <w:r w:rsidRPr="00BE18BD" w:rsidDel="00720213">
                <w:rPr>
                  <w:rFonts w:ascii="Arial" w:eastAsia="宋体" w:hAnsi="Arial"/>
                  <w:noProof/>
                  <w:sz w:val="18"/>
                </w:rPr>
                <w:delText>1-0</w:delText>
              </w:r>
            </w:del>
          </w:p>
        </w:tc>
        <w:tc>
          <w:tcPr>
            <w:tcW w:w="1534" w:type="pct"/>
          </w:tcPr>
          <w:p w14:paraId="797F91FE" w14:textId="2DA3BAF4" w:rsidR="00BE18BD" w:rsidRPr="00BE18BD" w:rsidDel="00720213" w:rsidRDefault="00BE18BD" w:rsidP="00BE18BD">
            <w:pPr>
              <w:keepNext/>
              <w:keepLines/>
              <w:spacing w:after="0"/>
              <w:jc w:val="center"/>
              <w:rPr>
                <w:del w:id="1080" w:author="Chen, Delia (NSB - CN/Hangzhou)" w:date="2019-03-26T11:16:00Z"/>
                <w:rFonts w:ascii="Arial" w:eastAsia="宋体" w:hAnsi="Arial"/>
                <w:noProof/>
                <w:sz w:val="18"/>
              </w:rPr>
            </w:pPr>
            <w:del w:id="1081" w:author="Chen, Delia (NSB - CN/Hangzhou)" w:date="2019-03-26T11:16:00Z">
              <w:r w:rsidRPr="00BE18BD" w:rsidDel="00720213">
                <w:rPr>
                  <w:rFonts w:ascii="Arial" w:eastAsia="宋体" w:hAnsi="Arial"/>
                  <w:noProof/>
                  <w:sz w:val="18"/>
                </w:rPr>
                <w:delText>1-0</w:delText>
              </w:r>
            </w:del>
          </w:p>
        </w:tc>
      </w:tr>
      <w:tr w:rsidR="00BE18BD" w:rsidRPr="00BE18BD" w:rsidDel="00720213" w14:paraId="5C28700D" w14:textId="53054167" w:rsidTr="006633E6">
        <w:trPr>
          <w:trHeight w:val="352"/>
          <w:jc w:val="center"/>
          <w:del w:id="1082" w:author="Chen, Delia (NSB - CN/Hangzhou)" w:date="2019-03-26T11:16:00Z"/>
        </w:trPr>
        <w:tc>
          <w:tcPr>
            <w:tcW w:w="613" w:type="pct"/>
            <w:vMerge/>
            <w:shd w:val="clear" w:color="auto" w:fill="auto"/>
          </w:tcPr>
          <w:p w14:paraId="5355E23C" w14:textId="4CB0D7BC" w:rsidR="00BE18BD" w:rsidRPr="00BE18BD" w:rsidDel="00720213" w:rsidRDefault="00BE18BD" w:rsidP="00BE18BD">
            <w:pPr>
              <w:keepNext/>
              <w:keepLines/>
              <w:spacing w:after="0"/>
              <w:rPr>
                <w:del w:id="1083" w:author="Chen, Delia (NSB - CN/Hangzhou)" w:date="2019-03-26T11:16:00Z"/>
                <w:rFonts w:ascii="Arial" w:eastAsia="宋体" w:hAnsi="Arial"/>
                <w:noProof/>
                <w:sz w:val="18"/>
              </w:rPr>
            </w:pPr>
          </w:p>
        </w:tc>
        <w:tc>
          <w:tcPr>
            <w:tcW w:w="1001" w:type="pct"/>
            <w:gridSpan w:val="3"/>
            <w:shd w:val="clear" w:color="auto" w:fill="auto"/>
          </w:tcPr>
          <w:p w14:paraId="20D508A4" w14:textId="37513238" w:rsidR="00BE18BD" w:rsidRPr="00BE18BD" w:rsidDel="00720213" w:rsidRDefault="00BE18BD" w:rsidP="00BE18BD">
            <w:pPr>
              <w:keepNext/>
              <w:keepLines/>
              <w:spacing w:after="0"/>
              <w:rPr>
                <w:del w:id="1084" w:author="Chen, Delia (NSB - CN/Hangzhou)" w:date="2019-03-26T11:16:00Z"/>
                <w:rFonts w:ascii="Arial" w:eastAsia="宋体" w:hAnsi="Arial"/>
                <w:noProof/>
                <w:sz w:val="18"/>
              </w:rPr>
            </w:pPr>
            <w:del w:id="1085" w:author="Chen, Delia (NSB - CN/Hangzhou)" w:date="2019-03-26T11:16:00Z">
              <w:r w:rsidRPr="00BE18BD" w:rsidDel="00720213">
                <w:rPr>
                  <w:rFonts w:ascii="Arial" w:eastAsia="宋体" w:hAnsi="Arial"/>
                  <w:noProof/>
                  <w:sz w:val="18"/>
                </w:rPr>
                <w:delText>Number of Control OFDM symbols</w:delText>
              </w:r>
            </w:del>
          </w:p>
        </w:tc>
        <w:tc>
          <w:tcPr>
            <w:tcW w:w="318" w:type="pct"/>
            <w:shd w:val="clear" w:color="auto" w:fill="auto"/>
          </w:tcPr>
          <w:p w14:paraId="27B9442F" w14:textId="41006FE7" w:rsidR="00BE18BD" w:rsidRPr="00BE18BD" w:rsidDel="00720213" w:rsidRDefault="00BE18BD" w:rsidP="00BE18BD">
            <w:pPr>
              <w:keepNext/>
              <w:keepLines/>
              <w:spacing w:after="0"/>
              <w:jc w:val="center"/>
              <w:rPr>
                <w:del w:id="1086" w:author="Chen, Delia (NSB - CN/Hangzhou)" w:date="2019-03-26T11:16:00Z"/>
                <w:rFonts w:ascii="Arial" w:eastAsia="宋体" w:hAnsi="Arial"/>
                <w:noProof/>
                <w:sz w:val="18"/>
              </w:rPr>
            </w:pPr>
          </w:p>
        </w:tc>
        <w:tc>
          <w:tcPr>
            <w:tcW w:w="1534" w:type="pct"/>
            <w:shd w:val="clear" w:color="auto" w:fill="auto"/>
          </w:tcPr>
          <w:p w14:paraId="0979994B" w14:textId="48D1B76D" w:rsidR="00BE18BD" w:rsidRPr="00BE18BD" w:rsidDel="00720213" w:rsidRDefault="00BE18BD" w:rsidP="00BE18BD">
            <w:pPr>
              <w:keepNext/>
              <w:keepLines/>
              <w:spacing w:after="0"/>
              <w:jc w:val="center"/>
              <w:rPr>
                <w:del w:id="1087" w:author="Chen, Delia (NSB - CN/Hangzhou)" w:date="2019-03-26T11:16:00Z"/>
                <w:rFonts w:ascii="Arial" w:eastAsia="宋体" w:hAnsi="Arial"/>
                <w:noProof/>
                <w:sz w:val="18"/>
              </w:rPr>
            </w:pPr>
            <w:del w:id="1088" w:author="Chen, Delia (NSB - CN/Hangzhou)" w:date="2019-03-26T11:16:00Z">
              <w:r w:rsidRPr="00BE18BD" w:rsidDel="00720213">
                <w:rPr>
                  <w:rFonts w:ascii="Arial" w:eastAsia="宋体" w:hAnsi="Arial"/>
                  <w:noProof/>
                  <w:sz w:val="18"/>
                </w:rPr>
                <w:delText>2</w:delText>
              </w:r>
            </w:del>
          </w:p>
        </w:tc>
        <w:tc>
          <w:tcPr>
            <w:tcW w:w="1534" w:type="pct"/>
          </w:tcPr>
          <w:p w14:paraId="18FA7A09" w14:textId="3076A784" w:rsidR="00BE18BD" w:rsidRPr="00BE18BD" w:rsidDel="00720213" w:rsidRDefault="00BE18BD" w:rsidP="00BE18BD">
            <w:pPr>
              <w:keepNext/>
              <w:keepLines/>
              <w:spacing w:after="0"/>
              <w:jc w:val="center"/>
              <w:rPr>
                <w:del w:id="1089" w:author="Chen, Delia (NSB - CN/Hangzhou)" w:date="2019-03-26T11:16:00Z"/>
                <w:rFonts w:ascii="Arial" w:eastAsia="宋体" w:hAnsi="Arial"/>
                <w:noProof/>
                <w:sz w:val="18"/>
              </w:rPr>
            </w:pPr>
            <w:del w:id="1090" w:author="Chen, Delia (NSB - CN/Hangzhou)" w:date="2019-03-26T11:16:00Z">
              <w:r w:rsidRPr="00BE18BD" w:rsidDel="00720213">
                <w:rPr>
                  <w:rFonts w:ascii="Arial" w:eastAsia="宋体" w:hAnsi="Arial"/>
                  <w:noProof/>
                  <w:sz w:val="18"/>
                </w:rPr>
                <w:delText>2</w:delText>
              </w:r>
            </w:del>
          </w:p>
        </w:tc>
      </w:tr>
      <w:tr w:rsidR="00BE18BD" w:rsidRPr="00BE18BD" w:rsidDel="00720213" w14:paraId="63FA4677" w14:textId="2AE44077" w:rsidTr="006633E6">
        <w:trPr>
          <w:trHeight w:val="176"/>
          <w:jc w:val="center"/>
          <w:del w:id="1091" w:author="Chen, Delia (NSB - CN/Hangzhou)" w:date="2019-03-26T11:16:00Z"/>
        </w:trPr>
        <w:tc>
          <w:tcPr>
            <w:tcW w:w="613" w:type="pct"/>
            <w:vMerge/>
            <w:shd w:val="clear" w:color="auto" w:fill="auto"/>
          </w:tcPr>
          <w:p w14:paraId="165F9930" w14:textId="0BAAED14" w:rsidR="00BE18BD" w:rsidRPr="00BE18BD" w:rsidDel="00720213" w:rsidRDefault="00BE18BD" w:rsidP="00BE18BD">
            <w:pPr>
              <w:keepNext/>
              <w:keepLines/>
              <w:spacing w:after="0"/>
              <w:rPr>
                <w:del w:id="1092" w:author="Chen, Delia (NSB - CN/Hangzhou)" w:date="2019-03-26T11:16:00Z"/>
                <w:rFonts w:ascii="Arial" w:eastAsia="宋体" w:hAnsi="Arial"/>
                <w:noProof/>
                <w:sz w:val="18"/>
              </w:rPr>
            </w:pPr>
          </w:p>
        </w:tc>
        <w:tc>
          <w:tcPr>
            <w:tcW w:w="1001" w:type="pct"/>
            <w:gridSpan w:val="3"/>
            <w:shd w:val="clear" w:color="auto" w:fill="auto"/>
          </w:tcPr>
          <w:p w14:paraId="6C848094" w14:textId="3755D7E1" w:rsidR="00BE18BD" w:rsidRPr="00BE18BD" w:rsidDel="00720213" w:rsidRDefault="00BE18BD" w:rsidP="00BE18BD">
            <w:pPr>
              <w:keepNext/>
              <w:keepLines/>
              <w:spacing w:after="0"/>
              <w:rPr>
                <w:del w:id="1093" w:author="Chen, Delia (NSB - CN/Hangzhou)" w:date="2019-03-26T11:16:00Z"/>
                <w:rFonts w:ascii="Arial" w:eastAsia="宋体" w:hAnsi="Arial"/>
                <w:noProof/>
                <w:sz w:val="18"/>
              </w:rPr>
            </w:pPr>
            <w:del w:id="1094" w:author="Chen, Delia (NSB - CN/Hangzhou)" w:date="2019-03-26T11:16:00Z">
              <w:r w:rsidRPr="00BE18BD" w:rsidDel="00720213">
                <w:rPr>
                  <w:rFonts w:ascii="Arial" w:eastAsia="宋体" w:hAnsi="Arial"/>
                  <w:noProof/>
                  <w:sz w:val="18"/>
                </w:rPr>
                <w:delText xml:space="preserve">Aggregation level </w:delText>
              </w:r>
            </w:del>
          </w:p>
        </w:tc>
        <w:tc>
          <w:tcPr>
            <w:tcW w:w="318" w:type="pct"/>
            <w:shd w:val="clear" w:color="auto" w:fill="auto"/>
          </w:tcPr>
          <w:p w14:paraId="3245AC2C" w14:textId="7347B4BE" w:rsidR="00BE18BD" w:rsidRPr="00BE18BD" w:rsidDel="00720213" w:rsidRDefault="00BE18BD" w:rsidP="00BE18BD">
            <w:pPr>
              <w:keepNext/>
              <w:keepLines/>
              <w:spacing w:after="0"/>
              <w:jc w:val="center"/>
              <w:rPr>
                <w:del w:id="1095" w:author="Chen, Delia (NSB - CN/Hangzhou)" w:date="2019-03-26T11:16:00Z"/>
                <w:rFonts w:ascii="Arial" w:eastAsia="宋体" w:hAnsi="Arial"/>
                <w:noProof/>
                <w:sz w:val="18"/>
              </w:rPr>
            </w:pPr>
            <w:del w:id="1096" w:author="Chen, Delia (NSB - CN/Hangzhou)" w:date="2019-03-26T11:16:00Z">
              <w:r w:rsidRPr="00BE18BD" w:rsidDel="00720213">
                <w:rPr>
                  <w:rFonts w:ascii="Arial" w:eastAsia="宋体" w:hAnsi="Arial"/>
                  <w:noProof/>
                  <w:sz w:val="18"/>
                </w:rPr>
                <w:delText>CCE</w:delText>
              </w:r>
            </w:del>
          </w:p>
        </w:tc>
        <w:tc>
          <w:tcPr>
            <w:tcW w:w="1534" w:type="pct"/>
            <w:shd w:val="clear" w:color="auto" w:fill="auto"/>
          </w:tcPr>
          <w:p w14:paraId="35EAD7F2" w14:textId="20EDCD58" w:rsidR="00BE18BD" w:rsidRPr="00BE18BD" w:rsidDel="00720213" w:rsidRDefault="00BE18BD" w:rsidP="00BE18BD">
            <w:pPr>
              <w:keepNext/>
              <w:keepLines/>
              <w:spacing w:after="0"/>
              <w:jc w:val="center"/>
              <w:rPr>
                <w:del w:id="1097" w:author="Chen, Delia (NSB - CN/Hangzhou)" w:date="2019-03-26T11:16:00Z"/>
                <w:rFonts w:ascii="Arial" w:eastAsia="宋体" w:hAnsi="Arial"/>
                <w:noProof/>
                <w:sz w:val="18"/>
              </w:rPr>
            </w:pPr>
            <w:del w:id="1098" w:author="Chen, Delia (NSB - CN/Hangzhou)" w:date="2019-03-26T11:16:00Z">
              <w:r w:rsidRPr="00BE18BD" w:rsidDel="00720213">
                <w:rPr>
                  <w:rFonts w:ascii="Arial" w:eastAsia="宋体" w:hAnsi="Arial"/>
                  <w:noProof/>
                  <w:sz w:val="18"/>
                </w:rPr>
                <w:delText>4</w:delText>
              </w:r>
            </w:del>
          </w:p>
        </w:tc>
        <w:tc>
          <w:tcPr>
            <w:tcW w:w="1534" w:type="pct"/>
          </w:tcPr>
          <w:p w14:paraId="0D6B2F17" w14:textId="5DEB673C" w:rsidR="00BE18BD" w:rsidRPr="00BE18BD" w:rsidDel="00720213" w:rsidRDefault="00BE18BD" w:rsidP="00BE18BD">
            <w:pPr>
              <w:keepNext/>
              <w:keepLines/>
              <w:spacing w:after="0"/>
              <w:jc w:val="center"/>
              <w:rPr>
                <w:del w:id="1099" w:author="Chen, Delia (NSB - CN/Hangzhou)" w:date="2019-03-26T11:16:00Z"/>
                <w:rFonts w:ascii="Arial" w:eastAsia="宋体" w:hAnsi="Arial"/>
                <w:noProof/>
                <w:sz w:val="18"/>
              </w:rPr>
            </w:pPr>
            <w:del w:id="1100" w:author="Chen, Delia (NSB - CN/Hangzhou)" w:date="2019-03-26T11:16:00Z">
              <w:r w:rsidRPr="00BE18BD" w:rsidDel="00720213">
                <w:rPr>
                  <w:rFonts w:ascii="Arial" w:eastAsia="宋体" w:hAnsi="Arial"/>
                  <w:noProof/>
                  <w:sz w:val="18"/>
                </w:rPr>
                <w:delText>4</w:delText>
              </w:r>
            </w:del>
          </w:p>
        </w:tc>
      </w:tr>
      <w:tr w:rsidR="00BE18BD" w:rsidRPr="00BE18BD" w:rsidDel="00720213" w14:paraId="00DC2108" w14:textId="3E3FAB36" w:rsidTr="006633E6">
        <w:trPr>
          <w:trHeight w:val="872"/>
          <w:jc w:val="center"/>
          <w:del w:id="1101" w:author="Chen, Delia (NSB - CN/Hangzhou)" w:date="2019-03-26T11:16:00Z"/>
        </w:trPr>
        <w:tc>
          <w:tcPr>
            <w:tcW w:w="613" w:type="pct"/>
            <w:vMerge/>
            <w:shd w:val="clear" w:color="auto" w:fill="auto"/>
          </w:tcPr>
          <w:p w14:paraId="136E3D84" w14:textId="1189DCA4" w:rsidR="00BE18BD" w:rsidRPr="00BE18BD" w:rsidDel="00720213" w:rsidRDefault="00BE18BD" w:rsidP="00BE18BD">
            <w:pPr>
              <w:keepNext/>
              <w:keepLines/>
              <w:spacing w:after="0"/>
              <w:rPr>
                <w:del w:id="1102" w:author="Chen, Delia (NSB - CN/Hangzhou)" w:date="2019-03-26T11:16:00Z"/>
                <w:rFonts w:ascii="Arial" w:eastAsia="宋体" w:hAnsi="Arial"/>
                <w:noProof/>
                <w:sz w:val="18"/>
              </w:rPr>
            </w:pPr>
          </w:p>
        </w:tc>
        <w:tc>
          <w:tcPr>
            <w:tcW w:w="1001" w:type="pct"/>
            <w:gridSpan w:val="3"/>
            <w:shd w:val="clear" w:color="auto" w:fill="auto"/>
          </w:tcPr>
          <w:p w14:paraId="073AB537" w14:textId="3165CAE8" w:rsidR="00BE18BD" w:rsidRPr="00BE18BD" w:rsidDel="00720213" w:rsidRDefault="00BE18BD" w:rsidP="00BE18BD">
            <w:pPr>
              <w:keepNext/>
              <w:keepLines/>
              <w:spacing w:after="0"/>
              <w:rPr>
                <w:del w:id="1103" w:author="Chen, Delia (NSB - CN/Hangzhou)" w:date="2019-03-26T11:16:00Z"/>
                <w:rFonts w:ascii="Arial" w:eastAsia="宋体" w:hAnsi="Arial"/>
                <w:noProof/>
                <w:sz w:val="18"/>
              </w:rPr>
            </w:pPr>
            <w:del w:id="1104" w:author="Chen, Delia (NSB - CN/Hangzhou)" w:date="2019-03-26T11:16:00Z">
              <w:r w:rsidRPr="00BE18BD" w:rsidDel="00720213">
                <w:rPr>
                  <w:rFonts w:ascii="Arial" w:eastAsia="?? ??" w:hAnsi="Arial"/>
                  <w:sz w:val="18"/>
                </w:rPr>
                <w:delText>Ratio of hypothetical PDCCH RE energy to average CSI-RS RE energy</w:delText>
              </w:r>
            </w:del>
          </w:p>
        </w:tc>
        <w:tc>
          <w:tcPr>
            <w:tcW w:w="318" w:type="pct"/>
            <w:shd w:val="clear" w:color="auto" w:fill="auto"/>
          </w:tcPr>
          <w:p w14:paraId="7246C4A9" w14:textId="2925E526" w:rsidR="00BE18BD" w:rsidRPr="00BE18BD" w:rsidDel="00720213" w:rsidRDefault="00BE18BD" w:rsidP="00BE18BD">
            <w:pPr>
              <w:keepNext/>
              <w:keepLines/>
              <w:spacing w:after="0"/>
              <w:jc w:val="center"/>
              <w:rPr>
                <w:del w:id="1105" w:author="Chen, Delia (NSB - CN/Hangzhou)" w:date="2019-03-26T11:16:00Z"/>
                <w:rFonts w:ascii="Arial" w:eastAsia="宋体" w:hAnsi="Arial"/>
                <w:noProof/>
                <w:sz w:val="18"/>
              </w:rPr>
            </w:pPr>
            <w:del w:id="1106"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1FF384C0" w14:textId="2DD4A57E" w:rsidR="00BE18BD" w:rsidRPr="00BE18BD" w:rsidDel="00720213" w:rsidRDefault="00BE18BD" w:rsidP="00BE18BD">
            <w:pPr>
              <w:keepNext/>
              <w:keepLines/>
              <w:spacing w:after="0"/>
              <w:jc w:val="center"/>
              <w:rPr>
                <w:del w:id="1107" w:author="Chen, Delia (NSB - CN/Hangzhou)" w:date="2019-03-26T11:16:00Z"/>
                <w:rFonts w:ascii="Arial" w:eastAsia="宋体" w:hAnsi="Arial"/>
                <w:noProof/>
                <w:sz w:val="18"/>
              </w:rPr>
            </w:pPr>
            <w:del w:id="1108" w:author="Chen, Delia (NSB - CN/Hangzhou)" w:date="2019-03-26T11:16:00Z">
              <w:r w:rsidRPr="00BE18BD" w:rsidDel="00720213">
                <w:rPr>
                  <w:rFonts w:ascii="Arial" w:eastAsia="宋体" w:hAnsi="Arial"/>
                  <w:noProof/>
                  <w:sz w:val="18"/>
                </w:rPr>
                <w:delText>0</w:delText>
              </w:r>
            </w:del>
          </w:p>
        </w:tc>
        <w:tc>
          <w:tcPr>
            <w:tcW w:w="1534" w:type="pct"/>
          </w:tcPr>
          <w:p w14:paraId="5C388F3E" w14:textId="51DD9F93" w:rsidR="00BE18BD" w:rsidRPr="00BE18BD" w:rsidDel="00720213" w:rsidRDefault="00BE18BD" w:rsidP="00BE18BD">
            <w:pPr>
              <w:keepNext/>
              <w:keepLines/>
              <w:spacing w:after="0"/>
              <w:jc w:val="center"/>
              <w:rPr>
                <w:del w:id="1109" w:author="Chen, Delia (NSB - CN/Hangzhou)" w:date="2019-03-26T11:16:00Z"/>
                <w:rFonts w:ascii="Arial" w:eastAsia="宋体" w:hAnsi="Arial"/>
                <w:noProof/>
                <w:sz w:val="18"/>
              </w:rPr>
            </w:pPr>
            <w:del w:id="1110" w:author="Chen, Delia (NSB - CN/Hangzhou)" w:date="2019-03-26T11:16:00Z">
              <w:r w:rsidRPr="00BE18BD" w:rsidDel="00720213">
                <w:rPr>
                  <w:rFonts w:ascii="Arial" w:eastAsia="宋体" w:hAnsi="Arial"/>
                  <w:noProof/>
                  <w:sz w:val="18"/>
                </w:rPr>
                <w:delText>0</w:delText>
              </w:r>
            </w:del>
          </w:p>
        </w:tc>
      </w:tr>
      <w:tr w:rsidR="00BE18BD" w:rsidRPr="00BE18BD" w:rsidDel="00720213" w14:paraId="4A780052" w14:textId="0D03DCCC" w:rsidTr="006633E6">
        <w:trPr>
          <w:trHeight w:val="859"/>
          <w:jc w:val="center"/>
          <w:del w:id="1111" w:author="Chen, Delia (NSB - CN/Hangzhou)" w:date="2019-03-26T11:16:00Z"/>
        </w:trPr>
        <w:tc>
          <w:tcPr>
            <w:tcW w:w="613" w:type="pct"/>
            <w:vMerge/>
            <w:shd w:val="clear" w:color="auto" w:fill="auto"/>
          </w:tcPr>
          <w:p w14:paraId="17EBEBC7" w14:textId="2B98042B" w:rsidR="00BE18BD" w:rsidRPr="00BE18BD" w:rsidDel="00720213" w:rsidRDefault="00BE18BD" w:rsidP="00BE18BD">
            <w:pPr>
              <w:keepNext/>
              <w:keepLines/>
              <w:spacing w:after="0"/>
              <w:rPr>
                <w:del w:id="1112" w:author="Chen, Delia (NSB - CN/Hangzhou)" w:date="2019-03-26T11:16:00Z"/>
                <w:rFonts w:ascii="Arial" w:eastAsia="宋体" w:hAnsi="Arial"/>
                <w:noProof/>
                <w:sz w:val="18"/>
              </w:rPr>
            </w:pPr>
          </w:p>
        </w:tc>
        <w:tc>
          <w:tcPr>
            <w:tcW w:w="1001" w:type="pct"/>
            <w:gridSpan w:val="3"/>
            <w:shd w:val="clear" w:color="auto" w:fill="auto"/>
          </w:tcPr>
          <w:p w14:paraId="50C0E9CA" w14:textId="6C8C94A2" w:rsidR="00BE18BD" w:rsidRPr="00BE18BD" w:rsidDel="00720213" w:rsidRDefault="00BE18BD" w:rsidP="00BE18BD">
            <w:pPr>
              <w:keepNext/>
              <w:keepLines/>
              <w:spacing w:after="0"/>
              <w:rPr>
                <w:del w:id="1113" w:author="Chen, Delia (NSB - CN/Hangzhou)" w:date="2019-03-26T11:16:00Z"/>
                <w:rFonts w:ascii="Arial" w:eastAsia="宋体" w:hAnsi="Arial"/>
                <w:noProof/>
                <w:sz w:val="18"/>
              </w:rPr>
            </w:pPr>
            <w:del w:id="1114" w:author="Chen, Delia (NSB - CN/Hangzhou)" w:date="2019-03-26T11:16:00Z">
              <w:r w:rsidRPr="00BE18BD" w:rsidDel="00720213">
                <w:rPr>
                  <w:rFonts w:ascii="Arial" w:eastAsia="?? ??" w:hAnsi="Arial"/>
                  <w:sz w:val="18"/>
                </w:rPr>
                <w:delText>Ratio of hypothetical PDCCH DMRS energy to average CSI-RS RE energy</w:delText>
              </w:r>
            </w:del>
          </w:p>
        </w:tc>
        <w:tc>
          <w:tcPr>
            <w:tcW w:w="318" w:type="pct"/>
            <w:shd w:val="clear" w:color="auto" w:fill="auto"/>
          </w:tcPr>
          <w:p w14:paraId="13D5CE14" w14:textId="682EEFB4" w:rsidR="00BE18BD" w:rsidRPr="00BE18BD" w:rsidDel="00720213" w:rsidRDefault="00BE18BD" w:rsidP="00BE18BD">
            <w:pPr>
              <w:keepNext/>
              <w:keepLines/>
              <w:spacing w:after="0"/>
              <w:jc w:val="center"/>
              <w:rPr>
                <w:del w:id="1115" w:author="Chen, Delia (NSB - CN/Hangzhou)" w:date="2019-03-26T11:16:00Z"/>
                <w:rFonts w:ascii="Arial" w:eastAsia="宋体" w:hAnsi="Arial"/>
                <w:noProof/>
                <w:sz w:val="18"/>
              </w:rPr>
            </w:pPr>
            <w:del w:id="1116" w:author="Chen, Delia (NSB - CN/Hangzhou)" w:date="2019-03-26T11:16:00Z">
              <w:r w:rsidRPr="00BE18BD" w:rsidDel="00720213">
                <w:rPr>
                  <w:rFonts w:ascii="Arial" w:eastAsia="宋体" w:hAnsi="Arial"/>
                  <w:noProof/>
                  <w:sz w:val="18"/>
                </w:rPr>
                <w:delText>dB</w:delText>
              </w:r>
            </w:del>
          </w:p>
        </w:tc>
        <w:tc>
          <w:tcPr>
            <w:tcW w:w="1534" w:type="pct"/>
            <w:shd w:val="clear" w:color="auto" w:fill="auto"/>
          </w:tcPr>
          <w:p w14:paraId="0C4F8F6A" w14:textId="6BAEB91C" w:rsidR="00BE18BD" w:rsidRPr="00BE18BD" w:rsidDel="00720213" w:rsidRDefault="00BE18BD" w:rsidP="00BE18BD">
            <w:pPr>
              <w:keepNext/>
              <w:keepLines/>
              <w:spacing w:after="0"/>
              <w:jc w:val="center"/>
              <w:rPr>
                <w:del w:id="1117" w:author="Chen, Delia (NSB - CN/Hangzhou)" w:date="2019-03-26T11:16:00Z"/>
                <w:rFonts w:ascii="Arial" w:eastAsia="宋体" w:hAnsi="Arial"/>
                <w:noProof/>
                <w:sz w:val="18"/>
              </w:rPr>
            </w:pPr>
            <w:del w:id="1118" w:author="Chen, Delia (NSB - CN/Hangzhou)" w:date="2019-03-26T11:16:00Z">
              <w:r w:rsidRPr="00BE18BD" w:rsidDel="00720213">
                <w:rPr>
                  <w:rFonts w:ascii="Arial" w:eastAsia="宋体" w:hAnsi="Arial"/>
                  <w:noProof/>
                  <w:sz w:val="18"/>
                </w:rPr>
                <w:delText>0</w:delText>
              </w:r>
            </w:del>
          </w:p>
        </w:tc>
        <w:tc>
          <w:tcPr>
            <w:tcW w:w="1534" w:type="pct"/>
          </w:tcPr>
          <w:p w14:paraId="633D872F" w14:textId="29005684" w:rsidR="00BE18BD" w:rsidRPr="00BE18BD" w:rsidDel="00720213" w:rsidRDefault="00BE18BD" w:rsidP="00BE18BD">
            <w:pPr>
              <w:keepNext/>
              <w:keepLines/>
              <w:spacing w:after="0"/>
              <w:jc w:val="center"/>
              <w:rPr>
                <w:del w:id="1119" w:author="Chen, Delia (NSB - CN/Hangzhou)" w:date="2019-03-26T11:16:00Z"/>
                <w:rFonts w:ascii="Arial" w:eastAsia="宋体" w:hAnsi="Arial"/>
                <w:noProof/>
                <w:sz w:val="18"/>
              </w:rPr>
            </w:pPr>
            <w:del w:id="1120" w:author="Chen, Delia (NSB - CN/Hangzhou)" w:date="2019-03-26T11:16:00Z">
              <w:r w:rsidRPr="00BE18BD" w:rsidDel="00720213">
                <w:rPr>
                  <w:rFonts w:ascii="Arial" w:eastAsia="宋体" w:hAnsi="Arial"/>
                  <w:noProof/>
                  <w:sz w:val="18"/>
                </w:rPr>
                <w:delText>0</w:delText>
              </w:r>
            </w:del>
          </w:p>
        </w:tc>
      </w:tr>
      <w:tr w:rsidR="00BE18BD" w:rsidRPr="00BE18BD" w:rsidDel="00720213" w14:paraId="4BC9F7EC" w14:textId="765CE32D" w:rsidTr="006633E6">
        <w:trPr>
          <w:trHeight w:val="379"/>
          <w:jc w:val="center"/>
          <w:del w:id="1121" w:author="Chen, Delia (NSB - CN/Hangzhou)" w:date="2019-03-26T11:16:00Z"/>
        </w:trPr>
        <w:tc>
          <w:tcPr>
            <w:tcW w:w="613" w:type="pct"/>
            <w:vMerge/>
            <w:shd w:val="clear" w:color="auto" w:fill="auto"/>
          </w:tcPr>
          <w:p w14:paraId="78B1395B" w14:textId="683A4597" w:rsidR="00BE18BD" w:rsidRPr="00BE18BD" w:rsidDel="00720213" w:rsidRDefault="00BE18BD" w:rsidP="00BE18BD">
            <w:pPr>
              <w:keepNext/>
              <w:keepLines/>
              <w:spacing w:after="0"/>
              <w:rPr>
                <w:del w:id="1122" w:author="Chen, Delia (NSB - CN/Hangzhou)" w:date="2019-03-26T11:16:00Z"/>
                <w:rFonts w:ascii="Arial" w:eastAsia="宋体" w:hAnsi="Arial"/>
                <w:noProof/>
                <w:sz w:val="18"/>
              </w:rPr>
            </w:pPr>
          </w:p>
        </w:tc>
        <w:tc>
          <w:tcPr>
            <w:tcW w:w="1001" w:type="pct"/>
            <w:gridSpan w:val="3"/>
            <w:shd w:val="clear" w:color="auto" w:fill="auto"/>
            <w:vAlign w:val="center"/>
          </w:tcPr>
          <w:p w14:paraId="41F243A8" w14:textId="1E8C96A3" w:rsidR="00BE18BD" w:rsidRPr="00BE18BD" w:rsidDel="00720213" w:rsidRDefault="00BE18BD" w:rsidP="00BE18BD">
            <w:pPr>
              <w:keepNext/>
              <w:keepLines/>
              <w:spacing w:after="0"/>
              <w:rPr>
                <w:del w:id="1123" w:author="Chen, Delia (NSB - CN/Hangzhou)" w:date="2019-03-26T11:16:00Z"/>
                <w:rFonts w:ascii="Arial" w:eastAsia="?? ??" w:hAnsi="Arial"/>
                <w:sz w:val="18"/>
              </w:rPr>
            </w:pPr>
            <w:del w:id="1124" w:author="Chen, Delia (NSB - CN/Hangzhou)" w:date="2019-03-26T11:16:00Z">
              <w:r w:rsidRPr="00BE18BD" w:rsidDel="00720213">
                <w:rPr>
                  <w:rFonts w:ascii="Arial" w:eastAsia="?? ??" w:hAnsi="Arial"/>
                  <w:sz w:val="18"/>
                </w:rPr>
                <w:delText>DMRS precoder granularity</w:delText>
              </w:r>
            </w:del>
          </w:p>
        </w:tc>
        <w:tc>
          <w:tcPr>
            <w:tcW w:w="318" w:type="pct"/>
            <w:shd w:val="clear" w:color="auto" w:fill="auto"/>
            <w:vAlign w:val="center"/>
          </w:tcPr>
          <w:p w14:paraId="061A5795" w14:textId="127BAA75" w:rsidR="00BE18BD" w:rsidRPr="00BE18BD" w:rsidDel="00720213" w:rsidRDefault="00BE18BD" w:rsidP="00BE18BD">
            <w:pPr>
              <w:keepNext/>
              <w:keepLines/>
              <w:spacing w:after="0"/>
              <w:jc w:val="center"/>
              <w:rPr>
                <w:del w:id="1125" w:author="Chen, Delia (NSB - CN/Hangzhou)" w:date="2019-03-26T11:16:00Z"/>
                <w:rFonts w:ascii="Arial" w:eastAsia="?? ??" w:hAnsi="Arial"/>
                <w:sz w:val="18"/>
              </w:rPr>
            </w:pPr>
          </w:p>
        </w:tc>
        <w:tc>
          <w:tcPr>
            <w:tcW w:w="1534" w:type="pct"/>
            <w:shd w:val="clear" w:color="auto" w:fill="auto"/>
          </w:tcPr>
          <w:p w14:paraId="3B9E908C" w14:textId="194AC3AF" w:rsidR="00BE18BD" w:rsidRPr="00BE18BD" w:rsidDel="00720213" w:rsidRDefault="00BE18BD" w:rsidP="00BE18BD">
            <w:pPr>
              <w:keepNext/>
              <w:keepLines/>
              <w:spacing w:after="0"/>
              <w:jc w:val="center"/>
              <w:rPr>
                <w:del w:id="1126" w:author="Chen, Delia (NSB - CN/Hangzhou)" w:date="2019-03-26T11:16:00Z"/>
                <w:rFonts w:ascii="Arial" w:eastAsia="宋体" w:hAnsi="Arial"/>
                <w:noProof/>
                <w:sz w:val="18"/>
              </w:rPr>
            </w:pPr>
            <w:del w:id="1127" w:author="Chen, Delia (NSB - CN/Hangzhou)" w:date="2019-03-26T11:16:00Z">
              <w:r w:rsidRPr="00BE18BD" w:rsidDel="00720213">
                <w:rPr>
                  <w:rFonts w:ascii="Arial" w:eastAsia="?? ??" w:hAnsi="Arial"/>
                  <w:sz w:val="18"/>
                </w:rPr>
                <w:delText>REG bundle size</w:delText>
              </w:r>
            </w:del>
          </w:p>
        </w:tc>
        <w:tc>
          <w:tcPr>
            <w:tcW w:w="1534" w:type="pct"/>
          </w:tcPr>
          <w:p w14:paraId="4D1C2526" w14:textId="4B5E2922" w:rsidR="00BE18BD" w:rsidRPr="00BE18BD" w:rsidDel="00720213" w:rsidRDefault="00BE18BD" w:rsidP="00BE18BD">
            <w:pPr>
              <w:keepNext/>
              <w:keepLines/>
              <w:spacing w:after="0"/>
              <w:jc w:val="center"/>
              <w:rPr>
                <w:del w:id="1128" w:author="Chen, Delia (NSB - CN/Hangzhou)" w:date="2019-03-26T11:16:00Z"/>
                <w:rFonts w:ascii="Arial" w:eastAsia="宋体" w:hAnsi="Arial"/>
                <w:noProof/>
                <w:sz w:val="18"/>
              </w:rPr>
            </w:pPr>
            <w:del w:id="1129" w:author="Chen, Delia (NSB - CN/Hangzhou)" w:date="2019-03-26T11:16:00Z">
              <w:r w:rsidRPr="00BE18BD" w:rsidDel="00720213">
                <w:rPr>
                  <w:rFonts w:ascii="Arial" w:eastAsia="?? ??" w:hAnsi="Arial"/>
                  <w:sz w:val="18"/>
                </w:rPr>
                <w:delText>REG bundle size</w:delText>
              </w:r>
            </w:del>
          </w:p>
        </w:tc>
      </w:tr>
      <w:tr w:rsidR="00BE18BD" w:rsidRPr="00BE18BD" w:rsidDel="00720213" w14:paraId="23707AA2" w14:textId="7C6AA37A" w:rsidTr="006633E6">
        <w:trPr>
          <w:trHeight w:val="188"/>
          <w:jc w:val="center"/>
          <w:del w:id="1130" w:author="Chen, Delia (NSB - CN/Hangzhou)" w:date="2019-03-26T11:16:00Z"/>
        </w:trPr>
        <w:tc>
          <w:tcPr>
            <w:tcW w:w="613" w:type="pct"/>
            <w:vMerge/>
            <w:shd w:val="clear" w:color="auto" w:fill="auto"/>
          </w:tcPr>
          <w:p w14:paraId="1E38FFC3" w14:textId="64842FC7" w:rsidR="00BE18BD" w:rsidRPr="00BE18BD" w:rsidDel="00720213" w:rsidRDefault="00BE18BD" w:rsidP="00BE18BD">
            <w:pPr>
              <w:keepNext/>
              <w:keepLines/>
              <w:spacing w:after="0"/>
              <w:rPr>
                <w:del w:id="1131" w:author="Chen, Delia (NSB - CN/Hangzhou)" w:date="2019-03-26T11:16:00Z"/>
                <w:rFonts w:ascii="Arial" w:eastAsia="宋体" w:hAnsi="Arial"/>
                <w:noProof/>
                <w:sz w:val="18"/>
              </w:rPr>
            </w:pPr>
          </w:p>
        </w:tc>
        <w:tc>
          <w:tcPr>
            <w:tcW w:w="1001" w:type="pct"/>
            <w:gridSpan w:val="3"/>
            <w:shd w:val="clear" w:color="auto" w:fill="auto"/>
            <w:vAlign w:val="center"/>
          </w:tcPr>
          <w:p w14:paraId="0BB8AC51" w14:textId="3E29DE01" w:rsidR="00BE18BD" w:rsidRPr="00BE18BD" w:rsidDel="00720213" w:rsidRDefault="00BE18BD" w:rsidP="00BE18BD">
            <w:pPr>
              <w:keepNext/>
              <w:keepLines/>
              <w:spacing w:after="0"/>
              <w:rPr>
                <w:del w:id="1132" w:author="Chen, Delia (NSB - CN/Hangzhou)" w:date="2019-03-26T11:16:00Z"/>
                <w:rFonts w:ascii="Arial" w:eastAsia="?? ??" w:hAnsi="Arial"/>
                <w:sz w:val="18"/>
              </w:rPr>
            </w:pPr>
            <w:del w:id="1133" w:author="Chen, Delia (NSB - CN/Hangzhou)" w:date="2019-03-26T11:16:00Z">
              <w:r w:rsidRPr="00BE18BD" w:rsidDel="00720213">
                <w:rPr>
                  <w:rFonts w:ascii="Arial" w:eastAsia="?? ??" w:hAnsi="Arial"/>
                  <w:sz w:val="18"/>
                </w:rPr>
                <w:delText>REG bundle size</w:delText>
              </w:r>
            </w:del>
          </w:p>
        </w:tc>
        <w:tc>
          <w:tcPr>
            <w:tcW w:w="318" w:type="pct"/>
            <w:shd w:val="clear" w:color="auto" w:fill="auto"/>
            <w:vAlign w:val="center"/>
          </w:tcPr>
          <w:p w14:paraId="46B7560C" w14:textId="673697BD" w:rsidR="00BE18BD" w:rsidRPr="00BE18BD" w:rsidDel="00720213" w:rsidRDefault="00BE18BD" w:rsidP="00BE18BD">
            <w:pPr>
              <w:keepNext/>
              <w:keepLines/>
              <w:spacing w:after="0"/>
              <w:jc w:val="center"/>
              <w:rPr>
                <w:del w:id="1134" w:author="Chen, Delia (NSB - CN/Hangzhou)" w:date="2019-03-26T11:16:00Z"/>
                <w:rFonts w:ascii="Arial" w:eastAsia="?? ??" w:hAnsi="Arial"/>
                <w:sz w:val="18"/>
              </w:rPr>
            </w:pPr>
          </w:p>
        </w:tc>
        <w:tc>
          <w:tcPr>
            <w:tcW w:w="1534" w:type="pct"/>
            <w:shd w:val="clear" w:color="auto" w:fill="auto"/>
          </w:tcPr>
          <w:p w14:paraId="026CF42A" w14:textId="34682386" w:rsidR="00BE18BD" w:rsidRPr="00BE18BD" w:rsidDel="00720213" w:rsidRDefault="00BE18BD" w:rsidP="00BE18BD">
            <w:pPr>
              <w:keepNext/>
              <w:keepLines/>
              <w:spacing w:after="0"/>
              <w:jc w:val="center"/>
              <w:rPr>
                <w:del w:id="1135" w:author="Chen, Delia (NSB - CN/Hangzhou)" w:date="2019-03-26T11:16:00Z"/>
                <w:rFonts w:ascii="Arial" w:eastAsia="宋体" w:hAnsi="Arial"/>
                <w:noProof/>
                <w:sz w:val="18"/>
              </w:rPr>
            </w:pPr>
            <w:del w:id="1136" w:author="Chen, Delia (NSB - CN/Hangzhou)" w:date="2019-03-26T11:16:00Z">
              <w:r w:rsidRPr="00BE18BD" w:rsidDel="00720213">
                <w:rPr>
                  <w:rFonts w:ascii="Arial" w:eastAsia="宋体" w:hAnsi="Arial"/>
                  <w:noProof/>
                  <w:sz w:val="18"/>
                </w:rPr>
                <w:delText>6</w:delText>
              </w:r>
            </w:del>
          </w:p>
        </w:tc>
        <w:tc>
          <w:tcPr>
            <w:tcW w:w="1534" w:type="pct"/>
          </w:tcPr>
          <w:p w14:paraId="28DF8EA8" w14:textId="1A279ACE" w:rsidR="00BE18BD" w:rsidRPr="00BE18BD" w:rsidDel="00720213" w:rsidRDefault="00BE18BD" w:rsidP="00BE18BD">
            <w:pPr>
              <w:keepNext/>
              <w:keepLines/>
              <w:spacing w:after="0"/>
              <w:jc w:val="center"/>
              <w:rPr>
                <w:del w:id="1137" w:author="Chen, Delia (NSB - CN/Hangzhou)" w:date="2019-03-26T11:16:00Z"/>
                <w:rFonts w:ascii="Arial" w:eastAsia="宋体" w:hAnsi="Arial"/>
                <w:noProof/>
                <w:sz w:val="18"/>
              </w:rPr>
            </w:pPr>
            <w:del w:id="1138" w:author="Chen, Delia (NSB - CN/Hangzhou)" w:date="2019-03-26T11:16:00Z">
              <w:r w:rsidRPr="00BE18BD" w:rsidDel="00720213">
                <w:rPr>
                  <w:rFonts w:ascii="Arial" w:eastAsia="宋体" w:hAnsi="Arial"/>
                  <w:noProof/>
                  <w:sz w:val="18"/>
                </w:rPr>
                <w:delText>6</w:delText>
              </w:r>
            </w:del>
          </w:p>
        </w:tc>
      </w:tr>
      <w:tr w:rsidR="00BE18BD" w:rsidRPr="00BE18BD" w:rsidDel="00720213" w14:paraId="52B7C97E" w14:textId="30488C8E" w:rsidTr="006633E6">
        <w:trPr>
          <w:trHeight w:val="176"/>
          <w:jc w:val="center"/>
          <w:del w:id="1139" w:author="Chen, Delia (NSB - CN/Hangzhou)" w:date="2019-03-26T11:16:00Z"/>
        </w:trPr>
        <w:tc>
          <w:tcPr>
            <w:tcW w:w="1614" w:type="pct"/>
            <w:gridSpan w:val="4"/>
            <w:shd w:val="clear" w:color="auto" w:fill="auto"/>
          </w:tcPr>
          <w:p w14:paraId="2D1D5ACA" w14:textId="220E8CF0" w:rsidR="00BE18BD" w:rsidRPr="00BE18BD" w:rsidDel="00720213" w:rsidRDefault="00BE18BD" w:rsidP="00BE18BD">
            <w:pPr>
              <w:keepNext/>
              <w:keepLines/>
              <w:spacing w:after="0"/>
              <w:rPr>
                <w:del w:id="1140" w:author="Chen, Delia (NSB - CN/Hangzhou)" w:date="2019-03-26T11:16:00Z"/>
                <w:rFonts w:ascii="Arial" w:eastAsia="宋体" w:hAnsi="Arial"/>
                <w:noProof/>
                <w:sz w:val="18"/>
              </w:rPr>
            </w:pPr>
            <w:del w:id="1141" w:author="Chen, Delia (NSB - CN/Hangzhou)" w:date="2019-03-26T11:16:00Z">
              <w:r w:rsidRPr="00BE18BD" w:rsidDel="00720213">
                <w:rPr>
                  <w:rFonts w:ascii="Arial" w:eastAsia="宋体" w:hAnsi="Arial"/>
                  <w:noProof/>
                  <w:sz w:val="18"/>
                </w:rPr>
                <w:delText>DRX</w:delText>
              </w:r>
            </w:del>
          </w:p>
        </w:tc>
        <w:tc>
          <w:tcPr>
            <w:tcW w:w="318" w:type="pct"/>
            <w:shd w:val="clear" w:color="auto" w:fill="auto"/>
          </w:tcPr>
          <w:p w14:paraId="5A30CB3A" w14:textId="2341925B" w:rsidR="00BE18BD" w:rsidRPr="00BE18BD" w:rsidDel="00720213" w:rsidRDefault="00BE18BD" w:rsidP="00BE18BD">
            <w:pPr>
              <w:keepNext/>
              <w:keepLines/>
              <w:spacing w:after="0"/>
              <w:jc w:val="center"/>
              <w:rPr>
                <w:del w:id="1142" w:author="Chen, Delia (NSB - CN/Hangzhou)" w:date="2019-03-26T11:16:00Z"/>
                <w:rFonts w:ascii="Arial" w:eastAsia="宋体" w:hAnsi="Arial"/>
                <w:noProof/>
                <w:sz w:val="18"/>
              </w:rPr>
            </w:pPr>
          </w:p>
        </w:tc>
        <w:tc>
          <w:tcPr>
            <w:tcW w:w="1534" w:type="pct"/>
            <w:shd w:val="clear" w:color="auto" w:fill="auto"/>
          </w:tcPr>
          <w:p w14:paraId="1CF153BA" w14:textId="25986542" w:rsidR="00BE18BD" w:rsidRPr="00BE18BD" w:rsidDel="00720213" w:rsidRDefault="00BE18BD" w:rsidP="00BE18BD">
            <w:pPr>
              <w:keepNext/>
              <w:keepLines/>
              <w:spacing w:after="0"/>
              <w:jc w:val="center"/>
              <w:rPr>
                <w:del w:id="1143" w:author="Chen, Delia (NSB - CN/Hangzhou)" w:date="2019-03-26T11:16:00Z"/>
                <w:rFonts w:ascii="Arial" w:eastAsia="宋体" w:hAnsi="Arial"/>
                <w:i/>
                <w:iCs/>
                <w:sz w:val="18"/>
              </w:rPr>
            </w:pPr>
            <w:del w:id="1144" w:author="Chen, Delia (NSB - CN/Hangzhou)" w:date="2019-03-26T11:16:00Z">
              <w:r w:rsidRPr="00BE18BD" w:rsidDel="00720213">
                <w:rPr>
                  <w:rFonts w:ascii="Arial" w:eastAsia="宋体" w:hAnsi="Arial"/>
                  <w:i/>
                  <w:iCs/>
                  <w:sz w:val="18"/>
                </w:rPr>
                <w:delText>OFF</w:delText>
              </w:r>
            </w:del>
          </w:p>
        </w:tc>
        <w:tc>
          <w:tcPr>
            <w:tcW w:w="1534" w:type="pct"/>
          </w:tcPr>
          <w:p w14:paraId="7125D05F" w14:textId="6271514B" w:rsidR="00BE18BD" w:rsidRPr="00BE18BD" w:rsidDel="00720213" w:rsidRDefault="00BE18BD" w:rsidP="00BE18BD">
            <w:pPr>
              <w:keepNext/>
              <w:keepLines/>
              <w:spacing w:after="0"/>
              <w:jc w:val="center"/>
              <w:rPr>
                <w:del w:id="1145" w:author="Chen, Delia (NSB - CN/Hangzhou)" w:date="2019-03-26T11:16:00Z"/>
                <w:rFonts w:ascii="Arial" w:eastAsia="宋体" w:hAnsi="Arial"/>
                <w:i/>
                <w:iCs/>
                <w:sz w:val="18"/>
              </w:rPr>
            </w:pPr>
            <w:del w:id="1146" w:author="Chen, Delia (NSB - CN/Hangzhou)" w:date="2019-03-26T11:16:00Z">
              <w:r w:rsidRPr="00BE18BD" w:rsidDel="00720213">
                <w:rPr>
                  <w:rFonts w:ascii="Arial" w:eastAsia="宋体" w:hAnsi="Arial"/>
                  <w:i/>
                  <w:iCs/>
                  <w:sz w:val="18"/>
                </w:rPr>
                <w:delText>OFF</w:delText>
              </w:r>
            </w:del>
          </w:p>
        </w:tc>
      </w:tr>
      <w:tr w:rsidR="00BE18BD" w:rsidRPr="00BE18BD" w:rsidDel="00720213" w14:paraId="3A9C753A" w14:textId="66DD71B9" w:rsidTr="006633E6">
        <w:trPr>
          <w:trHeight w:val="164"/>
          <w:jc w:val="center"/>
          <w:del w:id="1147" w:author="Chen, Delia (NSB - CN/Hangzhou)" w:date="2019-03-26T11:16:00Z"/>
        </w:trPr>
        <w:tc>
          <w:tcPr>
            <w:tcW w:w="1614" w:type="pct"/>
            <w:gridSpan w:val="4"/>
            <w:shd w:val="clear" w:color="auto" w:fill="auto"/>
          </w:tcPr>
          <w:p w14:paraId="6FB9BFB6" w14:textId="6A44E30C" w:rsidR="00BE18BD" w:rsidRPr="00BE18BD" w:rsidDel="00720213" w:rsidRDefault="00BE18BD" w:rsidP="00BE18BD">
            <w:pPr>
              <w:keepNext/>
              <w:keepLines/>
              <w:spacing w:after="0"/>
              <w:rPr>
                <w:del w:id="1148" w:author="Chen, Delia (NSB - CN/Hangzhou)" w:date="2019-03-26T11:16:00Z"/>
                <w:rFonts w:ascii="Arial" w:eastAsia="宋体" w:hAnsi="Arial"/>
                <w:noProof/>
                <w:sz w:val="18"/>
              </w:rPr>
            </w:pPr>
            <w:del w:id="1149" w:author="Chen, Delia (NSB - CN/Hangzhou)" w:date="2019-03-26T11:16:00Z">
              <w:r w:rsidRPr="00BE18BD" w:rsidDel="00720213">
                <w:rPr>
                  <w:rFonts w:ascii="Arial" w:eastAsia="宋体" w:hAnsi="Arial"/>
                  <w:noProof/>
                  <w:sz w:val="18"/>
                </w:rPr>
                <w:delText xml:space="preserve">Gap pattern ID </w:delText>
              </w:r>
            </w:del>
          </w:p>
        </w:tc>
        <w:tc>
          <w:tcPr>
            <w:tcW w:w="318" w:type="pct"/>
            <w:shd w:val="clear" w:color="auto" w:fill="auto"/>
          </w:tcPr>
          <w:p w14:paraId="43FC9A42" w14:textId="6FC73DCA" w:rsidR="00BE18BD" w:rsidRPr="00BE18BD" w:rsidDel="00720213" w:rsidRDefault="00BE18BD" w:rsidP="00BE18BD">
            <w:pPr>
              <w:keepNext/>
              <w:keepLines/>
              <w:spacing w:after="0"/>
              <w:jc w:val="center"/>
              <w:rPr>
                <w:del w:id="1150" w:author="Chen, Delia (NSB - CN/Hangzhou)" w:date="2019-03-26T11:16:00Z"/>
                <w:rFonts w:ascii="Arial" w:eastAsia="宋体" w:hAnsi="Arial"/>
                <w:noProof/>
                <w:sz w:val="18"/>
              </w:rPr>
            </w:pPr>
          </w:p>
        </w:tc>
        <w:tc>
          <w:tcPr>
            <w:tcW w:w="1534" w:type="pct"/>
            <w:shd w:val="clear" w:color="auto" w:fill="auto"/>
          </w:tcPr>
          <w:p w14:paraId="4CB6BA9B" w14:textId="499A66F1" w:rsidR="00BE18BD" w:rsidRPr="00BE18BD" w:rsidDel="00720213" w:rsidRDefault="00BE18BD" w:rsidP="00BE18BD">
            <w:pPr>
              <w:keepNext/>
              <w:keepLines/>
              <w:spacing w:after="0"/>
              <w:jc w:val="center"/>
              <w:rPr>
                <w:del w:id="1151" w:author="Chen, Delia (NSB - CN/Hangzhou)" w:date="2019-03-26T11:16:00Z"/>
                <w:rFonts w:ascii="Arial" w:eastAsia="宋体" w:hAnsi="Arial"/>
                <w:iCs/>
                <w:sz w:val="18"/>
              </w:rPr>
            </w:pPr>
            <w:del w:id="1152" w:author="Chen, Delia (NSB - CN/Hangzhou)" w:date="2019-03-26T11:16:00Z">
              <w:r w:rsidRPr="00BE18BD" w:rsidDel="00720213">
                <w:rPr>
                  <w:rFonts w:ascii="Arial" w:eastAsia="宋体" w:hAnsi="Arial"/>
                  <w:iCs/>
                  <w:sz w:val="18"/>
                </w:rPr>
                <w:delText>[N.A.]</w:delText>
              </w:r>
            </w:del>
          </w:p>
        </w:tc>
        <w:tc>
          <w:tcPr>
            <w:tcW w:w="1534" w:type="pct"/>
          </w:tcPr>
          <w:p w14:paraId="1921A3FA" w14:textId="381709BD" w:rsidR="00BE18BD" w:rsidRPr="00BE18BD" w:rsidDel="00720213" w:rsidRDefault="00BE18BD" w:rsidP="00BE18BD">
            <w:pPr>
              <w:keepNext/>
              <w:keepLines/>
              <w:spacing w:after="0"/>
              <w:jc w:val="center"/>
              <w:rPr>
                <w:del w:id="1153" w:author="Chen, Delia (NSB - CN/Hangzhou)" w:date="2019-03-26T11:16:00Z"/>
                <w:rFonts w:ascii="Arial" w:eastAsia="宋体" w:hAnsi="Arial"/>
                <w:iCs/>
                <w:sz w:val="18"/>
              </w:rPr>
            </w:pPr>
            <w:del w:id="1154" w:author="Chen, Delia (NSB - CN/Hangzhou)" w:date="2019-03-26T11:16:00Z">
              <w:r w:rsidRPr="00BE18BD" w:rsidDel="00720213">
                <w:rPr>
                  <w:rFonts w:ascii="Arial" w:eastAsia="宋体" w:hAnsi="Arial"/>
                  <w:iCs/>
                  <w:sz w:val="18"/>
                </w:rPr>
                <w:delText>*[</w:delText>
              </w:r>
              <w:r w:rsidRPr="00BE18BD" w:rsidDel="00720213">
                <w:rPr>
                  <w:rFonts w:ascii="Arial" w:eastAsia="宋体" w:hAnsi="Arial"/>
                  <w:i/>
                  <w:iCs/>
                  <w:sz w:val="18"/>
                </w:rPr>
                <w:delText>gp0</w:delText>
              </w:r>
              <w:r w:rsidRPr="00BE18BD" w:rsidDel="00720213">
                <w:rPr>
                  <w:rFonts w:ascii="Arial" w:eastAsia="宋体" w:hAnsi="Arial"/>
                  <w:iCs/>
                  <w:sz w:val="18"/>
                </w:rPr>
                <w:delText>]</w:delText>
              </w:r>
            </w:del>
          </w:p>
        </w:tc>
      </w:tr>
      <w:tr w:rsidR="00BE18BD" w:rsidRPr="00BE18BD" w:rsidDel="00720213" w14:paraId="1F851D39" w14:textId="1DDCD775" w:rsidTr="006633E6">
        <w:trPr>
          <w:trHeight w:val="340"/>
          <w:jc w:val="center"/>
          <w:del w:id="1155" w:author="Chen, Delia (NSB - CN/Hangzhou)" w:date="2019-03-26T11:16:00Z"/>
        </w:trPr>
        <w:tc>
          <w:tcPr>
            <w:tcW w:w="1614" w:type="pct"/>
            <w:gridSpan w:val="4"/>
            <w:shd w:val="clear" w:color="auto" w:fill="auto"/>
          </w:tcPr>
          <w:p w14:paraId="1F4A0FE2" w14:textId="5860ACC8" w:rsidR="00BE18BD" w:rsidRPr="00BE18BD" w:rsidDel="00720213" w:rsidRDefault="00BE18BD" w:rsidP="00BE18BD">
            <w:pPr>
              <w:keepNext/>
              <w:keepLines/>
              <w:spacing w:after="0"/>
              <w:rPr>
                <w:del w:id="1156" w:author="Chen, Delia (NSB - CN/Hangzhou)" w:date="2019-03-26T11:16:00Z"/>
                <w:rFonts w:ascii="Arial" w:eastAsia="宋体" w:hAnsi="Arial"/>
                <w:noProof/>
                <w:sz w:val="18"/>
              </w:rPr>
            </w:pPr>
            <w:del w:id="1157" w:author="Chen, Delia (NSB - CN/Hangzhou)" w:date="2019-03-26T11:16:00Z">
              <w:r w:rsidRPr="00BE18BD" w:rsidDel="00720213">
                <w:rPr>
                  <w:rFonts w:ascii="Arial" w:eastAsia="宋体" w:hAnsi="Arial"/>
                  <w:noProof/>
                  <w:sz w:val="18"/>
                </w:rPr>
                <w:delText>Layer 3 filtering</w:delText>
              </w:r>
            </w:del>
          </w:p>
        </w:tc>
        <w:tc>
          <w:tcPr>
            <w:tcW w:w="318" w:type="pct"/>
            <w:shd w:val="clear" w:color="auto" w:fill="auto"/>
          </w:tcPr>
          <w:p w14:paraId="77501476" w14:textId="0FD1680D" w:rsidR="00BE18BD" w:rsidRPr="00BE18BD" w:rsidDel="00720213" w:rsidRDefault="00BE18BD" w:rsidP="00BE18BD">
            <w:pPr>
              <w:keepNext/>
              <w:keepLines/>
              <w:spacing w:after="0"/>
              <w:jc w:val="center"/>
              <w:rPr>
                <w:del w:id="1158" w:author="Chen, Delia (NSB - CN/Hangzhou)" w:date="2019-03-26T11:16:00Z"/>
                <w:rFonts w:ascii="Arial" w:eastAsia="宋体" w:hAnsi="Arial"/>
                <w:noProof/>
                <w:sz w:val="18"/>
              </w:rPr>
            </w:pPr>
          </w:p>
        </w:tc>
        <w:tc>
          <w:tcPr>
            <w:tcW w:w="1534" w:type="pct"/>
            <w:shd w:val="clear" w:color="auto" w:fill="auto"/>
          </w:tcPr>
          <w:p w14:paraId="562DD805" w14:textId="37AAFE4E" w:rsidR="00BE18BD" w:rsidRPr="00BE18BD" w:rsidDel="00720213" w:rsidRDefault="00BE18BD" w:rsidP="00BE18BD">
            <w:pPr>
              <w:keepNext/>
              <w:keepLines/>
              <w:spacing w:after="0"/>
              <w:jc w:val="center"/>
              <w:rPr>
                <w:del w:id="1159" w:author="Chen, Delia (NSB - CN/Hangzhou)" w:date="2019-03-26T11:16:00Z"/>
                <w:rFonts w:ascii="Arial" w:eastAsia="宋体" w:hAnsi="Arial"/>
                <w:noProof/>
                <w:sz w:val="18"/>
              </w:rPr>
            </w:pPr>
            <w:del w:id="1160" w:author="Chen, Delia (NSB - CN/Hangzhou)" w:date="2019-03-26T11:16:00Z">
              <w:r w:rsidRPr="00BE18BD" w:rsidDel="00720213">
                <w:rPr>
                  <w:rFonts w:ascii="Arial" w:eastAsia="宋体" w:hAnsi="Arial"/>
                  <w:i/>
                  <w:iCs/>
                  <w:sz w:val="18"/>
                </w:rPr>
                <w:delText>Enabled</w:delText>
              </w:r>
            </w:del>
          </w:p>
        </w:tc>
        <w:tc>
          <w:tcPr>
            <w:tcW w:w="1534" w:type="pct"/>
          </w:tcPr>
          <w:p w14:paraId="37C51A0C" w14:textId="0C6F1DF4" w:rsidR="00BE18BD" w:rsidRPr="00BE18BD" w:rsidDel="00720213" w:rsidRDefault="00BE18BD" w:rsidP="00BE18BD">
            <w:pPr>
              <w:keepNext/>
              <w:keepLines/>
              <w:spacing w:after="0"/>
              <w:jc w:val="center"/>
              <w:rPr>
                <w:del w:id="1161" w:author="Chen, Delia (NSB - CN/Hangzhou)" w:date="2019-03-26T11:16:00Z"/>
                <w:rFonts w:ascii="Arial" w:eastAsia="宋体" w:hAnsi="Arial"/>
                <w:noProof/>
                <w:sz w:val="18"/>
              </w:rPr>
            </w:pPr>
            <w:del w:id="1162" w:author="Chen, Delia (NSB - CN/Hangzhou)" w:date="2019-03-26T11:16:00Z">
              <w:r w:rsidRPr="00BE18BD" w:rsidDel="00720213">
                <w:rPr>
                  <w:rFonts w:ascii="Arial" w:eastAsia="宋体" w:hAnsi="Arial"/>
                  <w:i/>
                  <w:iCs/>
                  <w:sz w:val="18"/>
                </w:rPr>
                <w:delText>Enabled</w:delText>
              </w:r>
            </w:del>
          </w:p>
        </w:tc>
      </w:tr>
      <w:tr w:rsidR="00BE18BD" w:rsidRPr="00BE18BD" w:rsidDel="00720213" w14:paraId="21C652F4" w14:textId="38EBF2DE" w:rsidTr="006633E6">
        <w:trPr>
          <w:trHeight w:val="164"/>
          <w:jc w:val="center"/>
          <w:del w:id="1163" w:author="Chen, Delia (NSB - CN/Hangzhou)" w:date="2019-03-26T11:16:00Z"/>
        </w:trPr>
        <w:tc>
          <w:tcPr>
            <w:tcW w:w="1614" w:type="pct"/>
            <w:gridSpan w:val="4"/>
            <w:shd w:val="clear" w:color="auto" w:fill="auto"/>
          </w:tcPr>
          <w:p w14:paraId="50BEC589" w14:textId="3C4277B9" w:rsidR="00BE18BD" w:rsidRPr="00BE18BD" w:rsidDel="00720213" w:rsidRDefault="00BE18BD" w:rsidP="00BE18BD">
            <w:pPr>
              <w:keepNext/>
              <w:keepLines/>
              <w:spacing w:after="0"/>
              <w:rPr>
                <w:del w:id="1164" w:author="Chen, Delia (NSB - CN/Hangzhou)" w:date="2019-03-26T11:16:00Z"/>
                <w:rFonts w:ascii="Arial" w:eastAsia="宋体" w:hAnsi="Arial"/>
                <w:noProof/>
                <w:sz w:val="18"/>
              </w:rPr>
            </w:pPr>
            <w:del w:id="1165" w:author="Chen, Delia (NSB - CN/Hangzhou)" w:date="2019-03-26T11:16:00Z">
              <w:r w:rsidRPr="00BE18BD" w:rsidDel="00720213">
                <w:rPr>
                  <w:rFonts w:ascii="Arial" w:eastAsia="宋体" w:hAnsi="Arial"/>
                  <w:noProof/>
                  <w:sz w:val="18"/>
                </w:rPr>
                <w:delText>T310 timer</w:delText>
              </w:r>
            </w:del>
          </w:p>
        </w:tc>
        <w:tc>
          <w:tcPr>
            <w:tcW w:w="318" w:type="pct"/>
            <w:shd w:val="clear" w:color="auto" w:fill="auto"/>
          </w:tcPr>
          <w:p w14:paraId="41ACEA97" w14:textId="5CF7D457" w:rsidR="00BE18BD" w:rsidRPr="00BE18BD" w:rsidDel="00720213" w:rsidRDefault="00BE18BD" w:rsidP="00BE18BD">
            <w:pPr>
              <w:keepNext/>
              <w:keepLines/>
              <w:spacing w:after="0"/>
              <w:jc w:val="center"/>
              <w:rPr>
                <w:del w:id="1166" w:author="Chen, Delia (NSB - CN/Hangzhou)" w:date="2019-03-26T11:16:00Z"/>
                <w:rFonts w:ascii="Arial" w:eastAsia="宋体" w:hAnsi="Arial"/>
                <w:iCs/>
                <w:sz w:val="18"/>
              </w:rPr>
            </w:pPr>
            <w:del w:id="1167" w:author="Chen, Delia (NSB - CN/Hangzhou)" w:date="2019-03-26T11:16:00Z">
              <w:r w:rsidRPr="00BE18BD" w:rsidDel="00720213">
                <w:rPr>
                  <w:rFonts w:ascii="Arial" w:eastAsia="宋体" w:hAnsi="Arial"/>
                  <w:iCs/>
                  <w:sz w:val="18"/>
                </w:rPr>
                <w:delText>ms</w:delText>
              </w:r>
            </w:del>
          </w:p>
        </w:tc>
        <w:tc>
          <w:tcPr>
            <w:tcW w:w="1534" w:type="pct"/>
            <w:shd w:val="clear" w:color="auto" w:fill="auto"/>
          </w:tcPr>
          <w:p w14:paraId="21B08A2F" w14:textId="2A99E92B" w:rsidR="00BE18BD" w:rsidRPr="00BE18BD" w:rsidDel="00720213" w:rsidRDefault="00BE18BD" w:rsidP="00BE18BD">
            <w:pPr>
              <w:keepNext/>
              <w:keepLines/>
              <w:spacing w:after="0"/>
              <w:jc w:val="center"/>
              <w:rPr>
                <w:del w:id="1168" w:author="Chen, Delia (NSB - CN/Hangzhou)" w:date="2019-03-26T11:16:00Z"/>
                <w:rFonts w:ascii="Arial" w:eastAsia="宋体" w:hAnsi="Arial"/>
                <w:i/>
                <w:iCs/>
                <w:sz w:val="18"/>
              </w:rPr>
            </w:pPr>
            <w:del w:id="1169" w:author="Chen, Delia (NSB - CN/Hangzhou)" w:date="2019-03-26T11:16:00Z">
              <w:r w:rsidRPr="00BE18BD" w:rsidDel="00720213">
                <w:rPr>
                  <w:rFonts w:ascii="Arial" w:eastAsia="宋体" w:hAnsi="Arial"/>
                  <w:i/>
                  <w:iCs/>
                  <w:sz w:val="18"/>
                </w:rPr>
                <w:delText>0</w:delText>
              </w:r>
            </w:del>
          </w:p>
        </w:tc>
        <w:tc>
          <w:tcPr>
            <w:tcW w:w="1534" w:type="pct"/>
          </w:tcPr>
          <w:p w14:paraId="0CB1F310" w14:textId="6D92EF1C" w:rsidR="00BE18BD" w:rsidRPr="00BE18BD" w:rsidDel="00720213" w:rsidRDefault="00BE18BD" w:rsidP="00BE18BD">
            <w:pPr>
              <w:keepNext/>
              <w:keepLines/>
              <w:spacing w:after="0"/>
              <w:jc w:val="center"/>
              <w:rPr>
                <w:del w:id="1170" w:author="Chen, Delia (NSB - CN/Hangzhou)" w:date="2019-03-26T11:16:00Z"/>
                <w:rFonts w:ascii="Arial" w:eastAsia="宋体" w:hAnsi="Arial"/>
                <w:i/>
                <w:iCs/>
                <w:sz w:val="18"/>
              </w:rPr>
            </w:pPr>
            <w:del w:id="1171" w:author="Chen, Delia (NSB - CN/Hangzhou)" w:date="2019-03-26T11:16:00Z">
              <w:r w:rsidRPr="00BE18BD" w:rsidDel="00720213">
                <w:rPr>
                  <w:rFonts w:ascii="Arial" w:eastAsia="宋体" w:hAnsi="Arial"/>
                  <w:i/>
                  <w:iCs/>
                  <w:sz w:val="18"/>
                </w:rPr>
                <w:delText>0</w:delText>
              </w:r>
            </w:del>
          </w:p>
        </w:tc>
      </w:tr>
      <w:tr w:rsidR="00BE18BD" w:rsidRPr="00BE18BD" w:rsidDel="00720213" w14:paraId="35F0ABE9" w14:textId="5BC16DBC" w:rsidTr="006633E6">
        <w:trPr>
          <w:trHeight w:val="164"/>
          <w:jc w:val="center"/>
          <w:del w:id="1172" w:author="Chen, Delia (NSB - CN/Hangzhou)" w:date="2019-03-26T11:16:00Z"/>
        </w:trPr>
        <w:tc>
          <w:tcPr>
            <w:tcW w:w="1614" w:type="pct"/>
            <w:gridSpan w:val="4"/>
            <w:shd w:val="clear" w:color="auto" w:fill="auto"/>
          </w:tcPr>
          <w:p w14:paraId="50691F93" w14:textId="4ED1057D" w:rsidR="00BE18BD" w:rsidRPr="00BE18BD" w:rsidDel="00720213" w:rsidRDefault="00BE18BD" w:rsidP="00BE18BD">
            <w:pPr>
              <w:keepNext/>
              <w:keepLines/>
              <w:spacing w:after="0"/>
              <w:rPr>
                <w:del w:id="1173" w:author="Chen, Delia (NSB - CN/Hangzhou)" w:date="2019-03-26T11:16:00Z"/>
                <w:rFonts w:ascii="Arial" w:eastAsia="宋体" w:hAnsi="Arial"/>
                <w:noProof/>
                <w:sz w:val="18"/>
              </w:rPr>
            </w:pPr>
            <w:del w:id="1174" w:author="Chen, Delia (NSB - CN/Hangzhou)" w:date="2019-03-26T11:16:00Z">
              <w:r w:rsidRPr="00BE18BD" w:rsidDel="00720213">
                <w:rPr>
                  <w:rFonts w:ascii="Arial" w:eastAsia="宋体" w:hAnsi="Arial"/>
                  <w:noProof/>
                  <w:sz w:val="18"/>
                </w:rPr>
                <w:delText>T311 timer</w:delText>
              </w:r>
            </w:del>
          </w:p>
        </w:tc>
        <w:tc>
          <w:tcPr>
            <w:tcW w:w="318" w:type="pct"/>
            <w:shd w:val="clear" w:color="auto" w:fill="auto"/>
          </w:tcPr>
          <w:p w14:paraId="6BED286F" w14:textId="167AF465" w:rsidR="00BE18BD" w:rsidRPr="00BE18BD" w:rsidDel="00720213" w:rsidRDefault="00BE18BD" w:rsidP="00BE18BD">
            <w:pPr>
              <w:keepNext/>
              <w:keepLines/>
              <w:spacing w:after="0"/>
              <w:jc w:val="center"/>
              <w:rPr>
                <w:del w:id="1175" w:author="Chen, Delia (NSB - CN/Hangzhou)" w:date="2019-03-26T11:16:00Z"/>
                <w:rFonts w:ascii="Arial" w:eastAsia="宋体" w:hAnsi="Arial"/>
                <w:iCs/>
                <w:sz w:val="18"/>
              </w:rPr>
            </w:pPr>
            <w:del w:id="1176" w:author="Chen, Delia (NSB - CN/Hangzhou)" w:date="2019-03-26T11:16:00Z">
              <w:r w:rsidRPr="00BE18BD" w:rsidDel="00720213">
                <w:rPr>
                  <w:rFonts w:ascii="Arial" w:eastAsia="宋体" w:hAnsi="Arial"/>
                  <w:noProof/>
                  <w:sz w:val="18"/>
                </w:rPr>
                <w:delText>ms</w:delText>
              </w:r>
            </w:del>
          </w:p>
        </w:tc>
        <w:tc>
          <w:tcPr>
            <w:tcW w:w="1534" w:type="pct"/>
            <w:shd w:val="clear" w:color="auto" w:fill="auto"/>
          </w:tcPr>
          <w:p w14:paraId="043528F5" w14:textId="1064E0FE" w:rsidR="00BE18BD" w:rsidRPr="00BE18BD" w:rsidDel="00720213" w:rsidRDefault="00BE18BD" w:rsidP="00BE18BD">
            <w:pPr>
              <w:keepNext/>
              <w:keepLines/>
              <w:spacing w:after="0"/>
              <w:jc w:val="center"/>
              <w:rPr>
                <w:del w:id="1177" w:author="Chen, Delia (NSB - CN/Hangzhou)" w:date="2019-03-26T11:16:00Z"/>
                <w:rFonts w:ascii="Arial" w:eastAsia="宋体" w:hAnsi="Arial"/>
                <w:i/>
                <w:iCs/>
                <w:sz w:val="18"/>
              </w:rPr>
            </w:pPr>
            <w:del w:id="1178" w:author="Chen, Delia (NSB - CN/Hangzhou)" w:date="2019-03-26T11:16:00Z">
              <w:r w:rsidRPr="00BE18BD" w:rsidDel="00720213">
                <w:rPr>
                  <w:rFonts w:ascii="Arial" w:eastAsia="宋体" w:hAnsi="Arial"/>
                  <w:noProof/>
                  <w:sz w:val="18"/>
                </w:rPr>
                <w:delText>1000</w:delText>
              </w:r>
            </w:del>
          </w:p>
        </w:tc>
        <w:tc>
          <w:tcPr>
            <w:tcW w:w="1534" w:type="pct"/>
          </w:tcPr>
          <w:p w14:paraId="0670F196" w14:textId="7ED56645" w:rsidR="00BE18BD" w:rsidRPr="00BE18BD" w:rsidDel="00720213" w:rsidRDefault="00BE18BD" w:rsidP="00BE18BD">
            <w:pPr>
              <w:keepNext/>
              <w:keepLines/>
              <w:spacing w:after="0"/>
              <w:jc w:val="center"/>
              <w:rPr>
                <w:del w:id="1179" w:author="Chen, Delia (NSB - CN/Hangzhou)" w:date="2019-03-26T11:16:00Z"/>
                <w:rFonts w:ascii="Arial" w:eastAsia="宋体" w:hAnsi="Arial"/>
                <w:i/>
                <w:iCs/>
                <w:sz w:val="18"/>
              </w:rPr>
            </w:pPr>
            <w:del w:id="1180" w:author="Chen, Delia (NSB - CN/Hangzhou)" w:date="2019-03-26T11:16:00Z">
              <w:r w:rsidRPr="00BE18BD" w:rsidDel="00720213">
                <w:rPr>
                  <w:rFonts w:ascii="Arial" w:eastAsia="宋体" w:hAnsi="Arial"/>
                  <w:noProof/>
                  <w:sz w:val="18"/>
                </w:rPr>
                <w:delText>1000</w:delText>
              </w:r>
            </w:del>
          </w:p>
        </w:tc>
      </w:tr>
      <w:tr w:rsidR="00BE18BD" w:rsidRPr="00BE18BD" w:rsidDel="00720213" w14:paraId="4ACCA467" w14:textId="24CEEA50" w:rsidTr="006633E6">
        <w:trPr>
          <w:trHeight w:val="164"/>
          <w:jc w:val="center"/>
          <w:del w:id="1181" w:author="Chen, Delia (NSB - CN/Hangzhou)" w:date="2019-03-26T11:16:00Z"/>
        </w:trPr>
        <w:tc>
          <w:tcPr>
            <w:tcW w:w="1614" w:type="pct"/>
            <w:gridSpan w:val="4"/>
            <w:shd w:val="clear" w:color="auto" w:fill="auto"/>
          </w:tcPr>
          <w:p w14:paraId="6CFFC7C2" w14:textId="269BAB20" w:rsidR="00BE18BD" w:rsidRPr="00BE18BD" w:rsidDel="00720213" w:rsidRDefault="00BE18BD" w:rsidP="00BE18BD">
            <w:pPr>
              <w:keepNext/>
              <w:keepLines/>
              <w:spacing w:after="0"/>
              <w:rPr>
                <w:del w:id="1182" w:author="Chen, Delia (NSB - CN/Hangzhou)" w:date="2019-03-26T11:16:00Z"/>
                <w:rFonts w:ascii="Arial" w:eastAsia="宋体" w:hAnsi="Arial"/>
                <w:noProof/>
                <w:sz w:val="18"/>
              </w:rPr>
            </w:pPr>
            <w:del w:id="1183" w:author="Chen, Delia (NSB - CN/Hangzhou)" w:date="2019-03-26T11:16:00Z">
              <w:r w:rsidRPr="00BE18BD" w:rsidDel="00720213">
                <w:rPr>
                  <w:rFonts w:ascii="Arial" w:eastAsia="宋体" w:hAnsi="Arial"/>
                  <w:noProof/>
                  <w:sz w:val="18"/>
                </w:rPr>
                <w:delText>N310</w:delText>
              </w:r>
            </w:del>
          </w:p>
        </w:tc>
        <w:tc>
          <w:tcPr>
            <w:tcW w:w="318" w:type="pct"/>
            <w:shd w:val="clear" w:color="auto" w:fill="auto"/>
          </w:tcPr>
          <w:p w14:paraId="2B9F4D92" w14:textId="3D00BEB2" w:rsidR="00BE18BD" w:rsidRPr="00BE18BD" w:rsidDel="00720213" w:rsidRDefault="00BE18BD" w:rsidP="00BE18BD">
            <w:pPr>
              <w:keepNext/>
              <w:keepLines/>
              <w:spacing w:after="0"/>
              <w:jc w:val="center"/>
              <w:rPr>
                <w:del w:id="1184" w:author="Chen, Delia (NSB - CN/Hangzhou)" w:date="2019-03-26T11:16:00Z"/>
                <w:rFonts w:ascii="Arial" w:eastAsia="宋体" w:hAnsi="Arial"/>
                <w:noProof/>
                <w:sz w:val="18"/>
              </w:rPr>
            </w:pPr>
          </w:p>
        </w:tc>
        <w:tc>
          <w:tcPr>
            <w:tcW w:w="1534" w:type="pct"/>
            <w:shd w:val="clear" w:color="auto" w:fill="auto"/>
          </w:tcPr>
          <w:p w14:paraId="196FA9B1" w14:textId="60A084DC" w:rsidR="00BE18BD" w:rsidRPr="00BE18BD" w:rsidDel="00720213" w:rsidRDefault="00BE18BD" w:rsidP="00BE18BD">
            <w:pPr>
              <w:keepNext/>
              <w:keepLines/>
              <w:spacing w:after="0"/>
              <w:jc w:val="center"/>
              <w:rPr>
                <w:del w:id="1185" w:author="Chen, Delia (NSB - CN/Hangzhou)" w:date="2019-03-26T11:16:00Z"/>
                <w:rFonts w:ascii="Arial" w:eastAsia="宋体" w:hAnsi="Arial"/>
                <w:noProof/>
                <w:sz w:val="18"/>
              </w:rPr>
            </w:pPr>
            <w:del w:id="1186" w:author="Chen, Delia (NSB - CN/Hangzhou)" w:date="2019-03-26T11:16:00Z">
              <w:r w:rsidRPr="00BE18BD" w:rsidDel="00720213">
                <w:rPr>
                  <w:rFonts w:ascii="Arial" w:eastAsia="宋体" w:hAnsi="Arial"/>
                  <w:noProof/>
                  <w:sz w:val="18"/>
                </w:rPr>
                <w:delText>1</w:delText>
              </w:r>
            </w:del>
          </w:p>
        </w:tc>
        <w:tc>
          <w:tcPr>
            <w:tcW w:w="1534" w:type="pct"/>
          </w:tcPr>
          <w:p w14:paraId="6BCDA1FF" w14:textId="0915CFBB" w:rsidR="00BE18BD" w:rsidRPr="00BE18BD" w:rsidDel="00720213" w:rsidRDefault="00BE18BD" w:rsidP="00BE18BD">
            <w:pPr>
              <w:keepNext/>
              <w:keepLines/>
              <w:spacing w:after="0"/>
              <w:jc w:val="center"/>
              <w:rPr>
                <w:del w:id="1187" w:author="Chen, Delia (NSB - CN/Hangzhou)" w:date="2019-03-26T11:16:00Z"/>
                <w:rFonts w:ascii="Arial" w:eastAsia="宋体" w:hAnsi="Arial"/>
                <w:noProof/>
                <w:sz w:val="18"/>
              </w:rPr>
            </w:pPr>
            <w:del w:id="1188" w:author="Chen, Delia (NSB - CN/Hangzhou)" w:date="2019-03-26T11:16:00Z">
              <w:r w:rsidRPr="00BE18BD" w:rsidDel="00720213">
                <w:rPr>
                  <w:rFonts w:ascii="Arial" w:eastAsia="宋体" w:hAnsi="Arial"/>
                  <w:noProof/>
                  <w:sz w:val="18"/>
                </w:rPr>
                <w:delText>1</w:delText>
              </w:r>
            </w:del>
          </w:p>
        </w:tc>
      </w:tr>
      <w:tr w:rsidR="00BE18BD" w:rsidRPr="00BE18BD" w:rsidDel="00720213" w14:paraId="086957B2" w14:textId="53B89CD5" w:rsidTr="006633E6">
        <w:trPr>
          <w:trHeight w:val="164"/>
          <w:jc w:val="center"/>
          <w:del w:id="1189" w:author="Chen, Delia (NSB - CN/Hangzhou)" w:date="2019-03-26T11:16:00Z"/>
        </w:trPr>
        <w:tc>
          <w:tcPr>
            <w:tcW w:w="1614" w:type="pct"/>
            <w:gridSpan w:val="4"/>
            <w:shd w:val="clear" w:color="auto" w:fill="auto"/>
          </w:tcPr>
          <w:p w14:paraId="27CBEB7F" w14:textId="30FFCD70" w:rsidR="00BE18BD" w:rsidRPr="00BE18BD" w:rsidDel="00720213" w:rsidRDefault="00BE18BD" w:rsidP="00BE18BD">
            <w:pPr>
              <w:keepNext/>
              <w:keepLines/>
              <w:spacing w:after="0"/>
              <w:rPr>
                <w:del w:id="1190" w:author="Chen, Delia (NSB - CN/Hangzhou)" w:date="2019-03-26T11:16:00Z"/>
                <w:rFonts w:ascii="Arial" w:eastAsia="宋体" w:hAnsi="Arial"/>
                <w:noProof/>
                <w:sz w:val="18"/>
              </w:rPr>
            </w:pPr>
            <w:del w:id="1191" w:author="Chen, Delia (NSB - CN/Hangzhou)" w:date="2019-03-26T11:16:00Z">
              <w:r w:rsidRPr="00BE18BD" w:rsidDel="00720213">
                <w:rPr>
                  <w:rFonts w:ascii="Arial" w:eastAsia="宋体" w:hAnsi="Arial"/>
                  <w:noProof/>
                  <w:sz w:val="18"/>
                </w:rPr>
                <w:delText>N311</w:delText>
              </w:r>
            </w:del>
          </w:p>
        </w:tc>
        <w:tc>
          <w:tcPr>
            <w:tcW w:w="318" w:type="pct"/>
            <w:shd w:val="clear" w:color="auto" w:fill="auto"/>
          </w:tcPr>
          <w:p w14:paraId="55162613" w14:textId="60791B60" w:rsidR="00BE18BD" w:rsidRPr="00BE18BD" w:rsidDel="00720213" w:rsidRDefault="00BE18BD" w:rsidP="00BE18BD">
            <w:pPr>
              <w:keepNext/>
              <w:keepLines/>
              <w:spacing w:after="0"/>
              <w:jc w:val="center"/>
              <w:rPr>
                <w:del w:id="1192" w:author="Chen, Delia (NSB - CN/Hangzhou)" w:date="2019-03-26T11:16:00Z"/>
                <w:rFonts w:ascii="Arial" w:eastAsia="宋体" w:hAnsi="Arial"/>
                <w:noProof/>
                <w:sz w:val="18"/>
              </w:rPr>
            </w:pPr>
          </w:p>
        </w:tc>
        <w:tc>
          <w:tcPr>
            <w:tcW w:w="1534" w:type="pct"/>
            <w:shd w:val="clear" w:color="auto" w:fill="auto"/>
          </w:tcPr>
          <w:p w14:paraId="4DBF96EB" w14:textId="211C1BFA" w:rsidR="00BE18BD" w:rsidRPr="00BE18BD" w:rsidDel="00720213" w:rsidRDefault="00BE18BD" w:rsidP="00BE18BD">
            <w:pPr>
              <w:keepNext/>
              <w:keepLines/>
              <w:spacing w:after="0"/>
              <w:jc w:val="center"/>
              <w:rPr>
                <w:del w:id="1193" w:author="Chen, Delia (NSB - CN/Hangzhou)" w:date="2019-03-26T11:16:00Z"/>
                <w:rFonts w:ascii="Arial" w:eastAsia="宋体" w:hAnsi="Arial"/>
                <w:noProof/>
                <w:sz w:val="18"/>
              </w:rPr>
            </w:pPr>
            <w:del w:id="1194" w:author="Chen, Delia (NSB - CN/Hangzhou)" w:date="2019-03-26T11:16:00Z">
              <w:r w:rsidRPr="00BE18BD" w:rsidDel="00720213">
                <w:rPr>
                  <w:rFonts w:ascii="Arial" w:eastAsia="宋体" w:hAnsi="Arial"/>
                  <w:noProof/>
                  <w:sz w:val="18"/>
                </w:rPr>
                <w:delText>1</w:delText>
              </w:r>
            </w:del>
          </w:p>
        </w:tc>
        <w:tc>
          <w:tcPr>
            <w:tcW w:w="1534" w:type="pct"/>
          </w:tcPr>
          <w:p w14:paraId="4A0DA46A" w14:textId="4E6A0117" w:rsidR="00BE18BD" w:rsidRPr="00BE18BD" w:rsidDel="00720213" w:rsidRDefault="00BE18BD" w:rsidP="00BE18BD">
            <w:pPr>
              <w:keepNext/>
              <w:keepLines/>
              <w:spacing w:after="0"/>
              <w:jc w:val="center"/>
              <w:rPr>
                <w:del w:id="1195" w:author="Chen, Delia (NSB - CN/Hangzhou)" w:date="2019-03-26T11:16:00Z"/>
                <w:rFonts w:ascii="Arial" w:eastAsia="宋体" w:hAnsi="Arial"/>
                <w:noProof/>
                <w:sz w:val="18"/>
              </w:rPr>
            </w:pPr>
            <w:del w:id="1196" w:author="Chen, Delia (NSB - CN/Hangzhou)" w:date="2019-03-26T11:16:00Z">
              <w:r w:rsidRPr="00BE18BD" w:rsidDel="00720213">
                <w:rPr>
                  <w:rFonts w:ascii="Arial" w:eastAsia="宋体" w:hAnsi="Arial"/>
                  <w:noProof/>
                  <w:sz w:val="18"/>
                </w:rPr>
                <w:delText>1</w:delText>
              </w:r>
            </w:del>
          </w:p>
        </w:tc>
      </w:tr>
      <w:tr w:rsidR="00BE18BD" w:rsidRPr="00BE18BD" w:rsidDel="00720213" w14:paraId="6A80504E" w14:textId="72367FA5" w:rsidTr="006633E6">
        <w:trPr>
          <w:trHeight w:val="261"/>
          <w:jc w:val="center"/>
          <w:del w:id="1197" w:author="Chen, Delia (NSB - CN/Hangzhou)" w:date="2019-03-26T11:16:00Z"/>
        </w:trPr>
        <w:tc>
          <w:tcPr>
            <w:tcW w:w="1614" w:type="pct"/>
            <w:gridSpan w:val="4"/>
            <w:shd w:val="clear" w:color="auto" w:fill="auto"/>
          </w:tcPr>
          <w:p w14:paraId="4C55EB54" w14:textId="09A70F2D" w:rsidR="00BE18BD" w:rsidRPr="00BE18BD" w:rsidDel="00720213" w:rsidRDefault="00BE18BD" w:rsidP="00BE18BD">
            <w:pPr>
              <w:keepNext/>
              <w:keepLines/>
              <w:spacing w:after="0"/>
              <w:rPr>
                <w:del w:id="1198" w:author="Chen, Delia (NSB - CN/Hangzhou)" w:date="2019-03-26T11:16:00Z"/>
                <w:rFonts w:ascii="Arial" w:eastAsia="宋体" w:hAnsi="Arial"/>
                <w:noProof/>
                <w:sz w:val="18"/>
              </w:rPr>
            </w:pPr>
            <w:del w:id="1199" w:author="Chen, Delia (NSB - CN/Hangzhou)" w:date="2019-03-26T11:16:00Z">
              <w:r w:rsidRPr="00BE18BD" w:rsidDel="00720213">
                <w:rPr>
                  <w:rFonts w:ascii="Arial" w:eastAsia="宋体" w:hAnsi="Arial"/>
                  <w:noProof/>
                  <w:sz w:val="18"/>
                </w:rPr>
                <w:delText xml:space="preserve">NZP CSI-RS configuration </w:delText>
              </w:r>
            </w:del>
          </w:p>
        </w:tc>
        <w:tc>
          <w:tcPr>
            <w:tcW w:w="318" w:type="pct"/>
            <w:shd w:val="clear" w:color="auto" w:fill="auto"/>
          </w:tcPr>
          <w:p w14:paraId="1731E10A" w14:textId="68FDE81E" w:rsidR="00BE18BD" w:rsidRPr="00BE18BD" w:rsidDel="00720213" w:rsidRDefault="00BE18BD" w:rsidP="00BE18BD">
            <w:pPr>
              <w:keepNext/>
              <w:keepLines/>
              <w:spacing w:after="0"/>
              <w:jc w:val="center"/>
              <w:rPr>
                <w:del w:id="1200" w:author="Chen, Delia (NSB - CN/Hangzhou)" w:date="2019-03-26T11:16:00Z"/>
                <w:rFonts w:ascii="Arial" w:eastAsia="宋体" w:hAnsi="Arial"/>
                <w:noProof/>
                <w:sz w:val="18"/>
              </w:rPr>
            </w:pPr>
          </w:p>
        </w:tc>
        <w:tc>
          <w:tcPr>
            <w:tcW w:w="1534" w:type="pct"/>
            <w:shd w:val="clear" w:color="auto" w:fill="auto"/>
          </w:tcPr>
          <w:p w14:paraId="6F930935" w14:textId="4CEE54B8" w:rsidR="00BE18BD" w:rsidRPr="00BE18BD" w:rsidDel="00720213" w:rsidRDefault="00BE18BD" w:rsidP="00BE18BD">
            <w:pPr>
              <w:keepNext/>
              <w:keepLines/>
              <w:spacing w:after="0"/>
              <w:jc w:val="center"/>
              <w:rPr>
                <w:del w:id="1201" w:author="Chen, Delia (NSB - CN/Hangzhou)" w:date="2019-03-26T11:16:00Z"/>
                <w:rFonts w:ascii="Arial" w:eastAsia="宋体" w:hAnsi="Arial"/>
                <w:noProof/>
                <w:sz w:val="18"/>
              </w:rPr>
            </w:pPr>
            <w:del w:id="1202" w:author="Chen, Delia (NSB - CN/Hangzhou)" w:date="2019-03-26T11:16:00Z">
              <w:r w:rsidRPr="00BE18BD" w:rsidDel="00720213">
                <w:rPr>
                  <w:rFonts w:ascii="Arial" w:eastAsia="宋体" w:hAnsi="Arial"/>
                  <w:noProof/>
                  <w:sz w:val="18"/>
                </w:rPr>
                <w:delText>[</w:delText>
              </w:r>
              <w:r w:rsidRPr="00BE18BD" w:rsidDel="00720213">
                <w:rPr>
                  <w:rFonts w:ascii="Arial" w:eastAsia="宋体" w:hAnsi="Arial"/>
                  <w:noProof/>
                  <w:sz w:val="18"/>
                  <w:lang w:val="fi-FI"/>
                </w:rPr>
                <w:delText>ResourceId 1</w:delText>
              </w:r>
              <w:r w:rsidRPr="00BE18BD" w:rsidDel="00720213">
                <w:rPr>
                  <w:rFonts w:ascii="Arial" w:eastAsia="宋体" w:hAnsi="Arial"/>
                  <w:noProof/>
                  <w:sz w:val="18"/>
                </w:rPr>
                <w:delText>]</w:delText>
              </w:r>
            </w:del>
          </w:p>
        </w:tc>
        <w:tc>
          <w:tcPr>
            <w:tcW w:w="1534" w:type="pct"/>
          </w:tcPr>
          <w:p w14:paraId="76D52884" w14:textId="670627EC" w:rsidR="00BE18BD" w:rsidRPr="00BE18BD" w:rsidDel="00720213" w:rsidRDefault="00BE18BD" w:rsidP="00BE18BD">
            <w:pPr>
              <w:keepNext/>
              <w:keepLines/>
              <w:spacing w:after="0"/>
              <w:jc w:val="center"/>
              <w:rPr>
                <w:del w:id="1203" w:author="Chen, Delia (NSB - CN/Hangzhou)" w:date="2019-03-26T11:16:00Z"/>
                <w:rFonts w:ascii="Arial" w:eastAsia="宋体" w:hAnsi="Arial"/>
                <w:noProof/>
                <w:sz w:val="18"/>
              </w:rPr>
            </w:pPr>
            <w:del w:id="1204" w:author="Chen, Delia (NSB - CN/Hangzhou)" w:date="2019-03-26T11:16:00Z">
              <w:r w:rsidRPr="00BE18BD" w:rsidDel="00720213">
                <w:rPr>
                  <w:rFonts w:ascii="Arial" w:eastAsia="宋体" w:hAnsi="Arial"/>
                  <w:noProof/>
                  <w:sz w:val="18"/>
                </w:rPr>
                <w:delText>[</w:delText>
              </w:r>
              <w:r w:rsidRPr="00BE18BD" w:rsidDel="00720213">
                <w:rPr>
                  <w:rFonts w:ascii="Arial" w:eastAsia="宋体" w:hAnsi="Arial"/>
                  <w:noProof/>
                  <w:sz w:val="18"/>
                  <w:lang w:val="fi-FI"/>
                </w:rPr>
                <w:delText>ResourceId 0</w:delText>
              </w:r>
              <w:r w:rsidRPr="00BE18BD" w:rsidDel="00720213">
                <w:rPr>
                  <w:rFonts w:ascii="Arial" w:eastAsia="宋体" w:hAnsi="Arial"/>
                  <w:noProof/>
                  <w:sz w:val="18"/>
                </w:rPr>
                <w:delText>]</w:delText>
              </w:r>
            </w:del>
          </w:p>
        </w:tc>
      </w:tr>
      <w:tr w:rsidR="00BE18BD" w:rsidRPr="00BE18BD" w:rsidDel="00720213" w14:paraId="6BA0E737" w14:textId="1E993334" w:rsidTr="006633E6">
        <w:trPr>
          <w:trHeight w:val="279"/>
          <w:jc w:val="center"/>
          <w:del w:id="1205" w:author="Chen, Delia (NSB - CN/Hangzhou)" w:date="2019-03-26T11:16:00Z"/>
        </w:trPr>
        <w:tc>
          <w:tcPr>
            <w:tcW w:w="1614" w:type="pct"/>
            <w:gridSpan w:val="4"/>
            <w:shd w:val="clear" w:color="auto" w:fill="auto"/>
          </w:tcPr>
          <w:p w14:paraId="5795A005" w14:textId="2FCBC0E6" w:rsidR="00BE18BD" w:rsidRPr="00BE18BD" w:rsidDel="00720213" w:rsidRDefault="00BE18BD" w:rsidP="00BE18BD">
            <w:pPr>
              <w:keepNext/>
              <w:keepLines/>
              <w:spacing w:after="0"/>
              <w:rPr>
                <w:del w:id="1206" w:author="Chen, Delia (NSB - CN/Hangzhou)" w:date="2019-03-26T11:16:00Z"/>
                <w:rFonts w:ascii="Arial" w:eastAsia="宋体" w:hAnsi="Arial"/>
                <w:noProof/>
                <w:sz w:val="18"/>
              </w:rPr>
            </w:pPr>
            <w:del w:id="1207" w:author="Chen, Delia (NSB - CN/Hangzhou)" w:date="2019-03-26T11:16:00Z">
              <w:r w:rsidRPr="00BE18BD" w:rsidDel="00720213">
                <w:rPr>
                  <w:rFonts w:ascii="Arial" w:eastAsia="宋体" w:hAnsi="Arial"/>
                  <w:noProof/>
                  <w:sz w:val="18"/>
                </w:rPr>
                <w:delText xml:space="preserve">ZP CSI-RS configuation </w:delText>
              </w:r>
            </w:del>
          </w:p>
        </w:tc>
        <w:tc>
          <w:tcPr>
            <w:tcW w:w="318" w:type="pct"/>
            <w:shd w:val="clear" w:color="auto" w:fill="auto"/>
          </w:tcPr>
          <w:p w14:paraId="2228B7EF" w14:textId="36B3F705" w:rsidR="00BE18BD" w:rsidRPr="00BE18BD" w:rsidDel="00720213" w:rsidRDefault="00BE18BD" w:rsidP="00BE18BD">
            <w:pPr>
              <w:keepNext/>
              <w:keepLines/>
              <w:spacing w:after="0"/>
              <w:jc w:val="center"/>
              <w:rPr>
                <w:del w:id="1208" w:author="Chen, Delia (NSB - CN/Hangzhou)" w:date="2019-03-26T11:16:00Z"/>
                <w:rFonts w:ascii="Arial" w:eastAsia="宋体" w:hAnsi="Arial"/>
                <w:noProof/>
                <w:sz w:val="18"/>
              </w:rPr>
            </w:pPr>
          </w:p>
        </w:tc>
        <w:tc>
          <w:tcPr>
            <w:tcW w:w="1534" w:type="pct"/>
            <w:shd w:val="clear" w:color="auto" w:fill="auto"/>
          </w:tcPr>
          <w:p w14:paraId="0F2516AE" w14:textId="31184EE3" w:rsidR="00BE18BD" w:rsidRPr="00BE18BD" w:rsidDel="00720213" w:rsidRDefault="00BE18BD" w:rsidP="00BE18BD">
            <w:pPr>
              <w:keepNext/>
              <w:keepLines/>
              <w:spacing w:after="0"/>
              <w:jc w:val="center"/>
              <w:rPr>
                <w:del w:id="1209" w:author="Chen, Delia (NSB - CN/Hangzhou)" w:date="2019-03-26T11:16:00Z"/>
                <w:rFonts w:ascii="Arial" w:eastAsia="宋体" w:hAnsi="Arial"/>
                <w:noProof/>
                <w:sz w:val="18"/>
              </w:rPr>
            </w:pPr>
            <w:del w:id="1210" w:author="Chen, Delia (NSB - CN/Hangzhou)" w:date="2019-03-26T11:16:00Z">
              <w:r w:rsidRPr="00BE18BD" w:rsidDel="00720213">
                <w:rPr>
                  <w:rFonts w:ascii="Arial" w:eastAsia="宋体" w:hAnsi="Arial"/>
                  <w:noProof/>
                  <w:sz w:val="18"/>
                </w:rPr>
                <w:delText>TBD</w:delText>
              </w:r>
            </w:del>
          </w:p>
        </w:tc>
        <w:tc>
          <w:tcPr>
            <w:tcW w:w="1534" w:type="pct"/>
          </w:tcPr>
          <w:p w14:paraId="1CE3D64C" w14:textId="0C972CAA" w:rsidR="00BE18BD" w:rsidRPr="00BE18BD" w:rsidDel="00720213" w:rsidRDefault="00BE18BD" w:rsidP="00BE18BD">
            <w:pPr>
              <w:keepNext/>
              <w:keepLines/>
              <w:spacing w:after="0"/>
              <w:jc w:val="center"/>
              <w:rPr>
                <w:del w:id="1211" w:author="Chen, Delia (NSB - CN/Hangzhou)" w:date="2019-03-26T11:16:00Z"/>
                <w:rFonts w:ascii="Arial" w:eastAsia="宋体" w:hAnsi="Arial"/>
                <w:noProof/>
                <w:sz w:val="18"/>
              </w:rPr>
            </w:pPr>
            <w:del w:id="1212" w:author="Chen, Delia (NSB - CN/Hangzhou)" w:date="2019-03-26T11:16:00Z">
              <w:r w:rsidRPr="00BE18BD" w:rsidDel="00720213">
                <w:rPr>
                  <w:rFonts w:ascii="Arial" w:eastAsia="宋体" w:hAnsi="Arial"/>
                  <w:noProof/>
                  <w:sz w:val="18"/>
                </w:rPr>
                <w:delText>TBD</w:delText>
              </w:r>
            </w:del>
          </w:p>
        </w:tc>
      </w:tr>
      <w:tr w:rsidR="00BE18BD" w:rsidRPr="00BE18BD" w:rsidDel="00720213" w14:paraId="795CA1BA" w14:textId="67E4C7E3" w:rsidTr="006633E6">
        <w:trPr>
          <w:trHeight w:val="279"/>
          <w:jc w:val="center"/>
          <w:del w:id="1213" w:author="Chen, Delia (NSB - CN/Hangzhou)" w:date="2019-03-26T11:16:00Z"/>
        </w:trPr>
        <w:tc>
          <w:tcPr>
            <w:tcW w:w="1614" w:type="pct"/>
            <w:gridSpan w:val="4"/>
            <w:shd w:val="clear" w:color="auto" w:fill="auto"/>
          </w:tcPr>
          <w:p w14:paraId="16D31F5F" w14:textId="764E0344" w:rsidR="00BE18BD" w:rsidRPr="00BE18BD" w:rsidDel="00720213" w:rsidRDefault="00BE18BD" w:rsidP="00BE18BD">
            <w:pPr>
              <w:keepNext/>
              <w:keepLines/>
              <w:spacing w:after="0"/>
              <w:rPr>
                <w:del w:id="1214" w:author="Chen, Delia (NSB - CN/Hangzhou)" w:date="2019-03-26T11:16:00Z"/>
                <w:rFonts w:ascii="Arial" w:eastAsia="宋体" w:hAnsi="Arial"/>
                <w:noProof/>
                <w:sz w:val="18"/>
              </w:rPr>
            </w:pPr>
            <w:del w:id="1215" w:author="Chen, Delia (NSB - CN/Hangzhou)" w:date="2019-03-26T11:16:00Z">
              <w:r w:rsidRPr="00BE18BD" w:rsidDel="00720213">
                <w:rPr>
                  <w:rFonts w:ascii="Arial" w:eastAsia="宋体" w:hAnsi="Arial"/>
                  <w:noProof/>
                  <w:sz w:val="18"/>
                </w:rPr>
                <w:lastRenderedPageBreak/>
                <w:delText xml:space="preserve">CSI-IM configuration </w:delText>
              </w:r>
            </w:del>
          </w:p>
        </w:tc>
        <w:tc>
          <w:tcPr>
            <w:tcW w:w="318" w:type="pct"/>
            <w:shd w:val="clear" w:color="auto" w:fill="auto"/>
          </w:tcPr>
          <w:p w14:paraId="3C6732B0" w14:textId="29E03C71" w:rsidR="00BE18BD" w:rsidRPr="00BE18BD" w:rsidDel="00720213" w:rsidRDefault="00BE18BD" w:rsidP="00BE18BD">
            <w:pPr>
              <w:keepNext/>
              <w:keepLines/>
              <w:spacing w:after="0"/>
              <w:jc w:val="center"/>
              <w:rPr>
                <w:del w:id="1216" w:author="Chen, Delia (NSB - CN/Hangzhou)" w:date="2019-03-26T11:16:00Z"/>
                <w:rFonts w:ascii="Arial" w:eastAsia="宋体" w:hAnsi="Arial"/>
                <w:noProof/>
                <w:sz w:val="18"/>
              </w:rPr>
            </w:pPr>
          </w:p>
        </w:tc>
        <w:tc>
          <w:tcPr>
            <w:tcW w:w="1534" w:type="pct"/>
            <w:shd w:val="clear" w:color="auto" w:fill="auto"/>
          </w:tcPr>
          <w:p w14:paraId="5E106619" w14:textId="1A7B94E4" w:rsidR="00BE18BD" w:rsidRPr="00BE18BD" w:rsidDel="00720213" w:rsidRDefault="00BE18BD" w:rsidP="00BE18BD">
            <w:pPr>
              <w:keepNext/>
              <w:keepLines/>
              <w:spacing w:after="0"/>
              <w:jc w:val="center"/>
              <w:rPr>
                <w:del w:id="1217" w:author="Chen, Delia (NSB - CN/Hangzhou)" w:date="2019-03-26T11:16:00Z"/>
                <w:rFonts w:ascii="Arial" w:eastAsia="宋体" w:hAnsi="Arial"/>
                <w:noProof/>
                <w:sz w:val="18"/>
              </w:rPr>
            </w:pPr>
            <w:del w:id="1218" w:author="Chen, Delia (NSB - CN/Hangzhou)" w:date="2019-03-26T11:16:00Z">
              <w:r w:rsidRPr="00BE18BD" w:rsidDel="00720213">
                <w:rPr>
                  <w:rFonts w:ascii="Arial" w:eastAsia="宋体" w:hAnsi="Arial"/>
                  <w:noProof/>
                  <w:sz w:val="18"/>
                </w:rPr>
                <w:delText>TBD</w:delText>
              </w:r>
            </w:del>
          </w:p>
        </w:tc>
        <w:tc>
          <w:tcPr>
            <w:tcW w:w="1534" w:type="pct"/>
          </w:tcPr>
          <w:p w14:paraId="3629B6F5" w14:textId="120BC081" w:rsidR="00BE18BD" w:rsidRPr="00BE18BD" w:rsidDel="00720213" w:rsidRDefault="00BE18BD" w:rsidP="00BE18BD">
            <w:pPr>
              <w:keepNext/>
              <w:keepLines/>
              <w:spacing w:after="0"/>
              <w:jc w:val="center"/>
              <w:rPr>
                <w:del w:id="1219" w:author="Chen, Delia (NSB - CN/Hangzhou)" w:date="2019-03-26T11:16:00Z"/>
                <w:rFonts w:ascii="Arial" w:eastAsia="宋体" w:hAnsi="Arial"/>
                <w:noProof/>
                <w:sz w:val="18"/>
              </w:rPr>
            </w:pPr>
            <w:del w:id="1220" w:author="Chen, Delia (NSB - CN/Hangzhou)" w:date="2019-03-26T11:16:00Z">
              <w:r w:rsidRPr="00BE18BD" w:rsidDel="00720213">
                <w:rPr>
                  <w:rFonts w:ascii="Arial" w:eastAsia="宋体" w:hAnsi="Arial"/>
                  <w:noProof/>
                  <w:sz w:val="18"/>
                </w:rPr>
                <w:delText>TBD</w:delText>
              </w:r>
            </w:del>
          </w:p>
        </w:tc>
      </w:tr>
      <w:tr w:rsidR="00BE18BD" w:rsidRPr="00BE18BD" w:rsidDel="00720213" w14:paraId="6B0B7070" w14:textId="1F05C01C" w:rsidTr="006633E6">
        <w:trPr>
          <w:trHeight w:val="279"/>
          <w:jc w:val="center"/>
          <w:del w:id="1221" w:author="Chen, Delia (NSB - CN/Hangzhou)" w:date="2019-03-26T11:16:00Z"/>
        </w:trPr>
        <w:tc>
          <w:tcPr>
            <w:tcW w:w="1614" w:type="pct"/>
            <w:gridSpan w:val="4"/>
            <w:shd w:val="clear" w:color="auto" w:fill="auto"/>
          </w:tcPr>
          <w:p w14:paraId="71B55CC5" w14:textId="4ED5440D" w:rsidR="00BE18BD" w:rsidRPr="00BE18BD" w:rsidDel="00720213" w:rsidRDefault="00BE18BD" w:rsidP="00BE18BD">
            <w:pPr>
              <w:keepNext/>
              <w:keepLines/>
              <w:spacing w:after="0"/>
              <w:rPr>
                <w:del w:id="1222" w:author="Chen, Delia (NSB - CN/Hangzhou)" w:date="2019-03-26T11:16:00Z"/>
                <w:rFonts w:ascii="Arial" w:eastAsia="宋体" w:hAnsi="Arial"/>
                <w:noProof/>
                <w:sz w:val="18"/>
              </w:rPr>
            </w:pPr>
            <w:del w:id="1223" w:author="Chen, Delia (NSB - CN/Hangzhou)" w:date="2019-03-26T11:16:00Z">
              <w:r w:rsidRPr="00BE18BD" w:rsidDel="00720213">
                <w:rPr>
                  <w:rFonts w:ascii="Arial" w:eastAsia="宋体" w:hAnsi="Arial"/>
                  <w:noProof/>
                  <w:sz w:val="18"/>
                </w:rPr>
                <w:delText>Periodic CSI reporting</w:delText>
              </w:r>
            </w:del>
          </w:p>
        </w:tc>
        <w:tc>
          <w:tcPr>
            <w:tcW w:w="318" w:type="pct"/>
            <w:shd w:val="clear" w:color="auto" w:fill="auto"/>
          </w:tcPr>
          <w:p w14:paraId="55B4E9AD" w14:textId="66A098D6" w:rsidR="00BE18BD" w:rsidRPr="00BE18BD" w:rsidDel="00720213" w:rsidRDefault="00BE18BD" w:rsidP="00BE18BD">
            <w:pPr>
              <w:keepNext/>
              <w:keepLines/>
              <w:spacing w:after="0"/>
              <w:jc w:val="center"/>
              <w:rPr>
                <w:del w:id="1224" w:author="Chen, Delia (NSB - CN/Hangzhou)" w:date="2019-03-26T11:16:00Z"/>
                <w:rFonts w:ascii="Arial" w:eastAsia="宋体" w:hAnsi="Arial"/>
                <w:noProof/>
                <w:sz w:val="18"/>
              </w:rPr>
            </w:pPr>
          </w:p>
        </w:tc>
        <w:tc>
          <w:tcPr>
            <w:tcW w:w="1534" w:type="pct"/>
            <w:shd w:val="clear" w:color="auto" w:fill="auto"/>
          </w:tcPr>
          <w:p w14:paraId="18757248" w14:textId="3A143C15" w:rsidR="00BE18BD" w:rsidRPr="00BE18BD" w:rsidDel="00720213" w:rsidRDefault="00BE18BD" w:rsidP="00BE18BD">
            <w:pPr>
              <w:keepNext/>
              <w:keepLines/>
              <w:spacing w:after="0"/>
              <w:jc w:val="center"/>
              <w:rPr>
                <w:del w:id="1225" w:author="Chen, Delia (NSB - CN/Hangzhou)" w:date="2019-03-26T11:16:00Z"/>
                <w:rFonts w:ascii="Arial" w:eastAsia="宋体" w:hAnsi="Arial"/>
                <w:noProof/>
                <w:sz w:val="18"/>
              </w:rPr>
            </w:pPr>
            <w:del w:id="1226" w:author="Chen, Delia (NSB - CN/Hangzhou)" w:date="2019-03-26T11:16:00Z">
              <w:r w:rsidRPr="00BE18BD" w:rsidDel="00720213">
                <w:rPr>
                  <w:rFonts w:ascii="Arial" w:eastAsia="宋体" w:hAnsi="Arial"/>
                  <w:noProof/>
                  <w:sz w:val="18"/>
                </w:rPr>
                <w:delText>PUCCH</w:delText>
              </w:r>
            </w:del>
          </w:p>
        </w:tc>
        <w:tc>
          <w:tcPr>
            <w:tcW w:w="1534" w:type="pct"/>
          </w:tcPr>
          <w:p w14:paraId="6CAE053A" w14:textId="3551D283" w:rsidR="00BE18BD" w:rsidRPr="00BE18BD" w:rsidDel="00720213" w:rsidRDefault="00BE18BD" w:rsidP="00BE18BD">
            <w:pPr>
              <w:keepNext/>
              <w:keepLines/>
              <w:spacing w:after="0"/>
              <w:jc w:val="center"/>
              <w:rPr>
                <w:del w:id="1227" w:author="Chen, Delia (NSB - CN/Hangzhou)" w:date="2019-03-26T11:16:00Z"/>
                <w:rFonts w:ascii="Arial" w:eastAsia="宋体" w:hAnsi="Arial"/>
                <w:noProof/>
                <w:sz w:val="18"/>
              </w:rPr>
            </w:pPr>
            <w:del w:id="1228" w:author="Chen, Delia (NSB - CN/Hangzhou)" w:date="2019-03-26T11:16:00Z">
              <w:r w:rsidRPr="00BE18BD" w:rsidDel="00720213">
                <w:rPr>
                  <w:rFonts w:ascii="Arial" w:eastAsia="宋体" w:hAnsi="Arial"/>
                  <w:noProof/>
                  <w:sz w:val="18"/>
                </w:rPr>
                <w:delText>PUCCH</w:delText>
              </w:r>
            </w:del>
          </w:p>
        </w:tc>
      </w:tr>
      <w:tr w:rsidR="00BE18BD" w:rsidRPr="00BE18BD" w:rsidDel="00720213" w14:paraId="51E8F677" w14:textId="7B316505" w:rsidTr="006633E6">
        <w:trPr>
          <w:trHeight w:val="185"/>
          <w:jc w:val="center"/>
          <w:del w:id="1229" w:author="Chen, Delia (NSB - CN/Hangzhou)" w:date="2019-03-26T11:16:00Z"/>
        </w:trPr>
        <w:tc>
          <w:tcPr>
            <w:tcW w:w="767" w:type="pct"/>
            <w:gridSpan w:val="2"/>
            <w:shd w:val="clear" w:color="auto" w:fill="auto"/>
          </w:tcPr>
          <w:p w14:paraId="30E567F5" w14:textId="3AA7C7D1" w:rsidR="00BE18BD" w:rsidRPr="00BE18BD" w:rsidDel="00720213" w:rsidRDefault="00BE18BD" w:rsidP="00BE18BD">
            <w:pPr>
              <w:keepNext/>
              <w:keepLines/>
              <w:spacing w:after="0"/>
              <w:rPr>
                <w:del w:id="1230" w:author="Chen, Delia (NSB - CN/Hangzhou)" w:date="2019-03-26T11:16:00Z"/>
                <w:rFonts w:ascii="Arial" w:eastAsia="宋体" w:hAnsi="Arial"/>
                <w:noProof/>
                <w:sz w:val="18"/>
              </w:rPr>
            </w:pPr>
            <w:del w:id="1231" w:author="Chen, Delia (NSB - CN/Hangzhou)" w:date="2019-03-26T11:16:00Z">
              <w:r w:rsidRPr="00BE18BD" w:rsidDel="00720213">
                <w:rPr>
                  <w:rFonts w:ascii="Arial" w:eastAsia="宋体" w:hAnsi="Arial"/>
                  <w:noProof/>
                  <w:sz w:val="18"/>
                </w:rPr>
                <w:delText>CSI reporting periodicity</w:delText>
              </w:r>
            </w:del>
          </w:p>
        </w:tc>
        <w:tc>
          <w:tcPr>
            <w:tcW w:w="847" w:type="pct"/>
            <w:gridSpan w:val="2"/>
            <w:shd w:val="clear" w:color="auto" w:fill="auto"/>
          </w:tcPr>
          <w:p w14:paraId="6BD1F1CD" w14:textId="51A96801" w:rsidR="00BE18BD" w:rsidRPr="00BE18BD" w:rsidDel="00720213" w:rsidRDefault="00BE18BD" w:rsidP="00BE18BD">
            <w:pPr>
              <w:keepNext/>
              <w:keepLines/>
              <w:spacing w:after="0"/>
              <w:rPr>
                <w:del w:id="1232" w:author="Chen, Delia (NSB - CN/Hangzhou)" w:date="2019-03-26T11:16:00Z"/>
                <w:rFonts w:ascii="Arial" w:eastAsia="宋体" w:hAnsi="Arial"/>
                <w:noProof/>
                <w:sz w:val="18"/>
              </w:rPr>
            </w:pPr>
            <w:del w:id="1233" w:author="Chen, Delia (NSB - CN/Hangzhou)" w:date="2019-03-26T11:16:00Z">
              <w:r w:rsidRPr="00BE18BD" w:rsidDel="00720213">
                <w:rPr>
                  <w:rFonts w:ascii="Arial" w:eastAsia="宋体" w:hAnsi="Arial"/>
                  <w:noProof/>
                  <w:sz w:val="18"/>
                </w:rPr>
                <w:delText>Config 1</w:delText>
              </w:r>
            </w:del>
          </w:p>
        </w:tc>
        <w:tc>
          <w:tcPr>
            <w:tcW w:w="318" w:type="pct"/>
            <w:shd w:val="clear" w:color="auto" w:fill="auto"/>
          </w:tcPr>
          <w:p w14:paraId="70363078" w14:textId="6B07C85A" w:rsidR="00BE18BD" w:rsidRPr="00BE18BD" w:rsidDel="00720213" w:rsidRDefault="00BE18BD" w:rsidP="00BE18BD">
            <w:pPr>
              <w:keepNext/>
              <w:keepLines/>
              <w:spacing w:after="0"/>
              <w:jc w:val="center"/>
              <w:rPr>
                <w:del w:id="1234" w:author="Chen, Delia (NSB - CN/Hangzhou)" w:date="2019-03-26T11:16:00Z"/>
                <w:rFonts w:ascii="Arial" w:eastAsia="宋体" w:hAnsi="Arial"/>
                <w:noProof/>
                <w:sz w:val="18"/>
              </w:rPr>
            </w:pPr>
            <w:del w:id="1235" w:author="Chen, Delia (NSB - CN/Hangzhou)" w:date="2019-03-26T11:16:00Z">
              <w:r w:rsidRPr="00BE18BD" w:rsidDel="00720213">
                <w:rPr>
                  <w:rFonts w:ascii="Arial" w:eastAsia="宋体" w:hAnsi="Arial"/>
                  <w:noProof/>
                  <w:sz w:val="18"/>
                </w:rPr>
                <w:delText>slot</w:delText>
              </w:r>
            </w:del>
          </w:p>
        </w:tc>
        <w:tc>
          <w:tcPr>
            <w:tcW w:w="1534" w:type="pct"/>
            <w:shd w:val="clear" w:color="auto" w:fill="auto"/>
          </w:tcPr>
          <w:p w14:paraId="69EE541E" w14:textId="249E044E" w:rsidR="00BE18BD" w:rsidRPr="00BE18BD" w:rsidDel="00720213" w:rsidRDefault="00BE18BD" w:rsidP="00BE18BD">
            <w:pPr>
              <w:keepNext/>
              <w:keepLines/>
              <w:spacing w:after="0"/>
              <w:jc w:val="center"/>
              <w:rPr>
                <w:del w:id="1236" w:author="Chen, Delia (NSB - CN/Hangzhou)" w:date="2019-03-26T11:16:00Z"/>
                <w:rFonts w:ascii="Arial" w:eastAsia="宋体" w:hAnsi="Arial"/>
                <w:noProof/>
                <w:sz w:val="18"/>
              </w:rPr>
            </w:pPr>
            <w:del w:id="1237" w:author="Chen, Delia (NSB - CN/Hangzhou)" w:date="2019-03-26T11:16:00Z">
              <w:r w:rsidRPr="00BE18BD" w:rsidDel="00720213">
                <w:rPr>
                  <w:rFonts w:ascii="Arial" w:eastAsia="宋体" w:hAnsi="Arial"/>
                  <w:noProof/>
                  <w:sz w:val="18"/>
                </w:rPr>
                <w:delText>[10]</w:delText>
              </w:r>
            </w:del>
          </w:p>
        </w:tc>
        <w:tc>
          <w:tcPr>
            <w:tcW w:w="1534" w:type="pct"/>
          </w:tcPr>
          <w:p w14:paraId="771DEBB8" w14:textId="5D17F57B" w:rsidR="00BE18BD" w:rsidRPr="00BE18BD" w:rsidDel="00720213" w:rsidRDefault="00BE18BD" w:rsidP="00BE18BD">
            <w:pPr>
              <w:keepNext/>
              <w:keepLines/>
              <w:spacing w:after="0"/>
              <w:jc w:val="center"/>
              <w:rPr>
                <w:del w:id="1238" w:author="Chen, Delia (NSB - CN/Hangzhou)" w:date="2019-03-26T11:16:00Z"/>
                <w:rFonts w:ascii="Arial" w:eastAsia="宋体" w:hAnsi="Arial"/>
                <w:noProof/>
                <w:sz w:val="18"/>
              </w:rPr>
            </w:pPr>
            <w:del w:id="1239" w:author="Chen, Delia (NSB - CN/Hangzhou)" w:date="2019-03-26T11:16:00Z">
              <w:r w:rsidRPr="00BE18BD" w:rsidDel="00720213">
                <w:rPr>
                  <w:rFonts w:ascii="Arial" w:eastAsia="宋体" w:hAnsi="Arial"/>
                  <w:noProof/>
                  <w:sz w:val="18"/>
                </w:rPr>
                <w:delText>[10]</w:delText>
              </w:r>
            </w:del>
          </w:p>
        </w:tc>
      </w:tr>
      <w:tr w:rsidR="00BE18BD" w:rsidRPr="00BE18BD" w:rsidDel="00720213" w14:paraId="6D4CC81C" w14:textId="68F5BFED" w:rsidTr="006633E6">
        <w:trPr>
          <w:trHeight w:val="164"/>
          <w:jc w:val="center"/>
          <w:del w:id="1240" w:author="Chen, Delia (NSB - CN/Hangzhou)" w:date="2019-03-26T11:16:00Z"/>
        </w:trPr>
        <w:tc>
          <w:tcPr>
            <w:tcW w:w="1614" w:type="pct"/>
            <w:gridSpan w:val="4"/>
            <w:shd w:val="clear" w:color="auto" w:fill="auto"/>
          </w:tcPr>
          <w:p w14:paraId="7144208C" w14:textId="30FD5BE4" w:rsidR="00BE18BD" w:rsidRPr="00BE18BD" w:rsidDel="00720213" w:rsidRDefault="00BE18BD" w:rsidP="00BE18BD">
            <w:pPr>
              <w:keepNext/>
              <w:keepLines/>
              <w:spacing w:after="0"/>
              <w:rPr>
                <w:del w:id="1241" w:author="Chen, Delia (NSB - CN/Hangzhou)" w:date="2019-03-26T11:16:00Z"/>
                <w:rFonts w:ascii="Arial" w:eastAsia="宋体" w:hAnsi="Arial"/>
                <w:noProof/>
                <w:sz w:val="18"/>
              </w:rPr>
            </w:pPr>
            <w:del w:id="1242" w:author="Chen, Delia (NSB - CN/Hangzhou)" w:date="2019-03-26T11:16:00Z">
              <w:r w:rsidRPr="00BE18BD" w:rsidDel="00720213">
                <w:rPr>
                  <w:rFonts w:ascii="Arial" w:eastAsia="宋体" w:hAnsi="Arial"/>
                  <w:noProof/>
                  <w:sz w:val="18"/>
                </w:rPr>
                <w:delText>T1</w:delText>
              </w:r>
            </w:del>
          </w:p>
        </w:tc>
        <w:tc>
          <w:tcPr>
            <w:tcW w:w="318" w:type="pct"/>
            <w:shd w:val="clear" w:color="auto" w:fill="auto"/>
          </w:tcPr>
          <w:p w14:paraId="5DA19B96" w14:textId="02BB030A" w:rsidR="00BE18BD" w:rsidRPr="00BE18BD" w:rsidDel="00720213" w:rsidRDefault="00BE18BD" w:rsidP="00BE18BD">
            <w:pPr>
              <w:keepNext/>
              <w:keepLines/>
              <w:spacing w:after="0"/>
              <w:jc w:val="center"/>
              <w:rPr>
                <w:del w:id="1243" w:author="Chen, Delia (NSB - CN/Hangzhou)" w:date="2019-03-26T11:16:00Z"/>
                <w:rFonts w:ascii="Arial" w:eastAsia="宋体" w:hAnsi="Arial"/>
                <w:noProof/>
                <w:sz w:val="18"/>
              </w:rPr>
            </w:pPr>
            <w:del w:id="1244"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1BDAA5BB" w14:textId="5B703580" w:rsidR="00BE18BD" w:rsidRPr="00BE18BD" w:rsidDel="00720213" w:rsidRDefault="00BE18BD" w:rsidP="00BE18BD">
            <w:pPr>
              <w:keepNext/>
              <w:keepLines/>
              <w:spacing w:after="0"/>
              <w:jc w:val="center"/>
              <w:rPr>
                <w:del w:id="1245" w:author="Chen, Delia (NSB - CN/Hangzhou)" w:date="2019-03-26T11:16:00Z"/>
                <w:rFonts w:ascii="Arial" w:eastAsia="宋体" w:hAnsi="Arial"/>
                <w:noProof/>
                <w:sz w:val="18"/>
              </w:rPr>
            </w:pPr>
            <w:del w:id="1246" w:author="Chen, Delia (NSB - CN/Hangzhou)" w:date="2019-03-26T11:16:00Z">
              <w:r w:rsidRPr="00BE18BD" w:rsidDel="00720213">
                <w:rPr>
                  <w:rFonts w:ascii="Arial" w:eastAsia="宋体" w:hAnsi="Arial"/>
                  <w:noProof/>
                  <w:sz w:val="18"/>
                </w:rPr>
                <w:delText>1</w:delText>
              </w:r>
            </w:del>
          </w:p>
        </w:tc>
        <w:tc>
          <w:tcPr>
            <w:tcW w:w="1534" w:type="pct"/>
          </w:tcPr>
          <w:p w14:paraId="2E14C16A" w14:textId="7AC16968" w:rsidR="00BE18BD" w:rsidRPr="00BE18BD" w:rsidDel="00720213" w:rsidRDefault="00BE18BD" w:rsidP="00BE18BD">
            <w:pPr>
              <w:keepNext/>
              <w:keepLines/>
              <w:spacing w:after="0"/>
              <w:jc w:val="center"/>
              <w:rPr>
                <w:del w:id="1247" w:author="Chen, Delia (NSB - CN/Hangzhou)" w:date="2019-03-26T11:16:00Z"/>
                <w:rFonts w:ascii="Arial" w:eastAsia="宋体" w:hAnsi="Arial"/>
                <w:noProof/>
                <w:sz w:val="18"/>
              </w:rPr>
            </w:pPr>
            <w:del w:id="1248" w:author="Chen, Delia (NSB - CN/Hangzhou)" w:date="2019-03-26T11:16:00Z">
              <w:r w:rsidRPr="00BE18BD" w:rsidDel="00720213">
                <w:rPr>
                  <w:rFonts w:ascii="Arial" w:eastAsia="宋体" w:hAnsi="Arial"/>
                  <w:noProof/>
                  <w:sz w:val="18"/>
                </w:rPr>
                <w:delText>1</w:delText>
              </w:r>
            </w:del>
          </w:p>
        </w:tc>
      </w:tr>
      <w:tr w:rsidR="00BE18BD" w:rsidRPr="00BE18BD" w:rsidDel="00720213" w14:paraId="44BC6BEB" w14:textId="4271377F" w:rsidTr="006633E6">
        <w:trPr>
          <w:trHeight w:val="176"/>
          <w:jc w:val="center"/>
          <w:del w:id="1249" w:author="Chen, Delia (NSB - CN/Hangzhou)" w:date="2019-03-26T11:16:00Z"/>
        </w:trPr>
        <w:tc>
          <w:tcPr>
            <w:tcW w:w="1614" w:type="pct"/>
            <w:gridSpan w:val="4"/>
            <w:shd w:val="clear" w:color="auto" w:fill="auto"/>
          </w:tcPr>
          <w:p w14:paraId="35A5DAC0" w14:textId="36D0DEC2" w:rsidR="00BE18BD" w:rsidRPr="00BE18BD" w:rsidDel="00720213" w:rsidRDefault="00BE18BD" w:rsidP="00BE18BD">
            <w:pPr>
              <w:keepNext/>
              <w:keepLines/>
              <w:spacing w:after="0"/>
              <w:rPr>
                <w:del w:id="1250" w:author="Chen, Delia (NSB - CN/Hangzhou)" w:date="2019-03-26T11:16:00Z"/>
                <w:rFonts w:ascii="Arial" w:eastAsia="宋体" w:hAnsi="Arial"/>
                <w:noProof/>
                <w:sz w:val="18"/>
              </w:rPr>
            </w:pPr>
            <w:del w:id="1251" w:author="Chen, Delia (NSB - CN/Hangzhou)" w:date="2019-03-26T11:16:00Z">
              <w:r w:rsidRPr="00BE18BD" w:rsidDel="00720213">
                <w:rPr>
                  <w:rFonts w:ascii="Arial" w:eastAsia="宋体" w:hAnsi="Arial"/>
                  <w:noProof/>
                  <w:sz w:val="18"/>
                </w:rPr>
                <w:delText>T2</w:delText>
              </w:r>
            </w:del>
          </w:p>
        </w:tc>
        <w:tc>
          <w:tcPr>
            <w:tcW w:w="318" w:type="pct"/>
            <w:shd w:val="clear" w:color="auto" w:fill="auto"/>
          </w:tcPr>
          <w:p w14:paraId="36C5C5E7" w14:textId="05FE9564" w:rsidR="00BE18BD" w:rsidRPr="00BE18BD" w:rsidDel="00720213" w:rsidRDefault="00BE18BD" w:rsidP="00BE18BD">
            <w:pPr>
              <w:keepNext/>
              <w:keepLines/>
              <w:spacing w:after="0"/>
              <w:jc w:val="center"/>
              <w:rPr>
                <w:del w:id="1252" w:author="Chen, Delia (NSB - CN/Hangzhou)" w:date="2019-03-26T11:16:00Z"/>
                <w:rFonts w:ascii="Arial" w:eastAsia="宋体" w:hAnsi="Arial"/>
                <w:noProof/>
                <w:sz w:val="18"/>
              </w:rPr>
            </w:pPr>
            <w:del w:id="1253"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5C45F3B3" w14:textId="12B5D9CC" w:rsidR="00BE18BD" w:rsidRPr="00BE18BD" w:rsidDel="00720213" w:rsidRDefault="00BE18BD" w:rsidP="00BE18BD">
            <w:pPr>
              <w:keepNext/>
              <w:keepLines/>
              <w:spacing w:after="0"/>
              <w:jc w:val="center"/>
              <w:rPr>
                <w:del w:id="1254" w:author="Chen, Delia (NSB - CN/Hangzhou)" w:date="2019-03-26T11:16:00Z"/>
                <w:rFonts w:ascii="Arial" w:eastAsia="宋体" w:hAnsi="Arial"/>
                <w:noProof/>
                <w:sz w:val="18"/>
              </w:rPr>
            </w:pPr>
            <w:del w:id="1255" w:author="Chen, Delia (NSB - CN/Hangzhou)" w:date="2019-03-26T11:16:00Z">
              <w:r w:rsidRPr="00BE18BD" w:rsidDel="00720213">
                <w:rPr>
                  <w:rFonts w:ascii="Arial" w:eastAsia="宋体" w:hAnsi="Arial"/>
                  <w:noProof/>
                  <w:sz w:val="18"/>
                </w:rPr>
                <w:delText>0.4</w:delText>
              </w:r>
            </w:del>
          </w:p>
        </w:tc>
        <w:tc>
          <w:tcPr>
            <w:tcW w:w="1534" w:type="pct"/>
          </w:tcPr>
          <w:p w14:paraId="02A3107E" w14:textId="657130FD" w:rsidR="00BE18BD" w:rsidRPr="00BE18BD" w:rsidDel="00720213" w:rsidRDefault="00BE18BD" w:rsidP="00BE18BD">
            <w:pPr>
              <w:keepNext/>
              <w:keepLines/>
              <w:spacing w:after="0"/>
              <w:jc w:val="center"/>
              <w:rPr>
                <w:del w:id="1256" w:author="Chen, Delia (NSB - CN/Hangzhou)" w:date="2019-03-26T11:16:00Z"/>
                <w:rFonts w:ascii="Arial" w:eastAsia="宋体" w:hAnsi="Arial"/>
                <w:noProof/>
                <w:sz w:val="18"/>
              </w:rPr>
            </w:pPr>
            <w:del w:id="1257" w:author="Chen, Delia (NSB - CN/Hangzhou)" w:date="2019-03-26T11:16:00Z">
              <w:r w:rsidRPr="00BE18BD" w:rsidDel="00720213">
                <w:rPr>
                  <w:rFonts w:ascii="Arial" w:eastAsia="宋体" w:hAnsi="Arial"/>
                  <w:noProof/>
                  <w:sz w:val="18"/>
                </w:rPr>
                <w:delText>0.4</w:delText>
              </w:r>
            </w:del>
          </w:p>
        </w:tc>
      </w:tr>
      <w:tr w:rsidR="00BE18BD" w:rsidRPr="00BE18BD" w:rsidDel="00720213" w14:paraId="0BB22241" w14:textId="12A8AED2" w:rsidTr="006633E6">
        <w:trPr>
          <w:trHeight w:val="164"/>
          <w:jc w:val="center"/>
          <w:del w:id="1258" w:author="Chen, Delia (NSB - CN/Hangzhou)" w:date="2019-03-26T11:16:00Z"/>
        </w:trPr>
        <w:tc>
          <w:tcPr>
            <w:tcW w:w="1614" w:type="pct"/>
            <w:gridSpan w:val="4"/>
            <w:shd w:val="clear" w:color="auto" w:fill="auto"/>
          </w:tcPr>
          <w:p w14:paraId="0B84EE6B" w14:textId="0C6AD7F6" w:rsidR="00BE18BD" w:rsidRPr="00BE18BD" w:rsidDel="00720213" w:rsidRDefault="00BE18BD" w:rsidP="00BE18BD">
            <w:pPr>
              <w:keepNext/>
              <w:keepLines/>
              <w:spacing w:after="0"/>
              <w:rPr>
                <w:del w:id="1259" w:author="Chen, Delia (NSB - CN/Hangzhou)" w:date="2019-03-26T11:16:00Z"/>
                <w:rFonts w:ascii="Arial" w:eastAsia="宋体" w:hAnsi="Arial"/>
                <w:noProof/>
                <w:sz w:val="18"/>
              </w:rPr>
            </w:pPr>
            <w:del w:id="1260" w:author="Chen, Delia (NSB - CN/Hangzhou)" w:date="2019-03-26T11:16:00Z">
              <w:r w:rsidRPr="00BE18BD" w:rsidDel="00720213">
                <w:rPr>
                  <w:rFonts w:ascii="Arial" w:eastAsia="宋体" w:hAnsi="Arial"/>
                  <w:noProof/>
                  <w:sz w:val="18"/>
                </w:rPr>
                <w:delText>T3</w:delText>
              </w:r>
            </w:del>
          </w:p>
        </w:tc>
        <w:tc>
          <w:tcPr>
            <w:tcW w:w="318" w:type="pct"/>
            <w:shd w:val="clear" w:color="auto" w:fill="auto"/>
          </w:tcPr>
          <w:p w14:paraId="05BB3366" w14:textId="79EB9D27" w:rsidR="00BE18BD" w:rsidRPr="00BE18BD" w:rsidDel="00720213" w:rsidRDefault="00BE18BD" w:rsidP="00BE18BD">
            <w:pPr>
              <w:keepNext/>
              <w:keepLines/>
              <w:spacing w:after="0"/>
              <w:jc w:val="center"/>
              <w:rPr>
                <w:del w:id="1261" w:author="Chen, Delia (NSB - CN/Hangzhou)" w:date="2019-03-26T11:16:00Z"/>
                <w:rFonts w:ascii="Arial" w:eastAsia="宋体" w:hAnsi="Arial"/>
                <w:noProof/>
                <w:sz w:val="18"/>
              </w:rPr>
            </w:pPr>
            <w:del w:id="1262"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79AF9031" w14:textId="5EF8E87D" w:rsidR="00BE18BD" w:rsidRPr="00BE18BD" w:rsidDel="00720213" w:rsidRDefault="00BE18BD" w:rsidP="00BE18BD">
            <w:pPr>
              <w:keepNext/>
              <w:keepLines/>
              <w:spacing w:after="0"/>
              <w:jc w:val="center"/>
              <w:rPr>
                <w:del w:id="1263" w:author="Chen, Delia (NSB - CN/Hangzhou)" w:date="2019-03-26T11:16:00Z"/>
                <w:rFonts w:ascii="Arial" w:eastAsia="宋体" w:hAnsi="Arial"/>
                <w:noProof/>
                <w:sz w:val="18"/>
              </w:rPr>
            </w:pPr>
            <w:del w:id="1264" w:author="Chen, Delia (NSB - CN/Hangzhou)" w:date="2019-03-26T11:16:00Z">
              <w:r w:rsidRPr="00BE18BD" w:rsidDel="00720213">
                <w:rPr>
                  <w:rFonts w:ascii="Arial" w:eastAsia="宋体" w:hAnsi="Arial"/>
                  <w:noProof/>
                  <w:sz w:val="18"/>
                </w:rPr>
                <w:delText>[0.6]</w:delText>
              </w:r>
            </w:del>
          </w:p>
        </w:tc>
        <w:tc>
          <w:tcPr>
            <w:tcW w:w="1534" w:type="pct"/>
          </w:tcPr>
          <w:p w14:paraId="5F3B9438" w14:textId="0DFBDF0D" w:rsidR="00BE18BD" w:rsidRPr="00BE18BD" w:rsidDel="00720213" w:rsidRDefault="00BE18BD" w:rsidP="00BE18BD">
            <w:pPr>
              <w:keepNext/>
              <w:keepLines/>
              <w:spacing w:after="0"/>
              <w:jc w:val="center"/>
              <w:rPr>
                <w:del w:id="1265" w:author="Chen, Delia (NSB - CN/Hangzhou)" w:date="2019-03-26T11:16:00Z"/>
                <w:rFonts w:ascii="Arial" w:eastAsia="宋体" w:hAnsi="Arial"/>
                <w:noProof/>
                <w:sz w:val="18"/>
              </w:rPr>
            </w:pPr>
            <w:del w:id="1266" w:author="Chen, Delia (NSB - CN/Hangzhou)" w:date="2019-03-26T11:16:00Z">
              <w:r w:rsidRPr="00BE18BD" w:rsidDel="00720213">
                <w:rPr>
                  <w:rFonts w:ascii="Arial" w:eastAsia="宋体" w:hAnsi="Arial"/>
                  <w:noProof/>
                  <w:sz w:val="18"/>
                </w:rPr>
                <w:delText>[0.6]</w:delText>
              </w:r>
            </w:del>
          </w:p>
        </w:tc>
      </w:tr>
      <w:tr w:rsidR="00BE18BD" w:rsidRPr="00BE18BD" w:rsidDel="00720213" w14:paraId="60AC5A79" w14:textId="225849D0" w:rsidTr="006633E6">
        <w:trPr>
          <w:trHeight w:val="164"/>
          <w:jc w:val="center"/>
          <w:del w:id="1267" w:author="Chen, Delia (NSB - CN/Hangzhou)" w:date="2019-03-26T11:16:00Z"/>
        </w:trPr>
        <w:tc>
          <w:tcPr>
            <w:tcW w:w="1614" w:type="pct"/>
            <w:gridSpan w:val="4"/>
            <w:shd w:val="clear" w:color="auto" w:fill="auto"/>
          </w:tcPr>
          <w:p w14:paraId="4BD8DF65" w14:textId="6C47717F" w:rsidR="00BE18BD" w:rsidRPr="00BE18BD" w:rsidDel="00720213" w:rsidRDefault="00BE18BD" w:rsidP="00BE18BD">
            <w:pPr>
              <w:keepNext/>
              <w:keepLines/>
              <w:spacing w:after="0"/>
              <w:rPr>
                <w:del w:id="1268" w:author="Chen, Delia (NSB - CN/Hangzhou)" w:date="2019-03-26T11:16:00Z"/>
                <w:rFonts w:ascii="Arial" w:eastAsia="宋体" w:hAnsi="Arial"/>
                <w:noProof/>
                <w:sz w:val="18"/>
              </w:rPr>
            </w:pPr>
            <w:del w:id="1269" w:author="Chen, Delia (NSB - CN/Hangzhou)" w:date="2019-03-26T11:16:00Z">
              <w:r w:rsidRPr="00BE18BD" w:rsidDel="00720213">
                <w:rPr>
                  <w:rFonts w:ascii="Arial" w:eastAsia="宋体" w:hAnsi="Arial"/>
                  <w:noProof/>
                  <w:sz w:val="18"/>
                </w:rPr>
                <w:delText>D1</w:delText>
              </w:r>
            </w:del>
          </w:p>
        </w:tc>
        <w:tc>
          <w:tcPr>
            <w:tcW w:w="318" w:type="pct"/>
            <w:shd w:val="clear" w:color="auto" w:fill="auto"/>
          </w:tcPr>
          <w:p w14:paraId="59FEFFFB" w14:textId="0BDA12B8" w:rsidR="00BE18BD" w:rsidRPr="00BE18BD" w:rsidDel="00720213" w:rsidRDefault="00BE18BD" w:rsidP="00BE18BD">
            <w:pPr>
              <w:keepNext/>
              <w:keepLines/>
              <w:spacing w:after="0"/>
              <w:jc w:val="center"/>
              <w:rPr>
                <w:del w:id="1270" w:author="Chen, Delia (NSB - CN/Hangzhou)" w:date="2019-03-26T11:16:00Z"/>
                <w:rFonts w:ascii="Arial" w:eastAsia="宋体" w:hAnsi="Arial"/>
                <w:noProof/>
                <w:sz w:val="18"/>
              </w:rPr>
            </w:pPr>
            <w:del w:id="1271" w:author="Chen, Delia (NSB - CN/Hangzhou)" w:date="2019-03-26T11:16:00Z">
              <w:r w:rsidRPr="00BE18BD" w:rsidDel="00720213">
                <w:rPr>
                  <w:rFonts w:ascii="Arial" w:eastAsia="宋体" w:hAnsi="Arial"/>
                  <w:noProof/>
                  <w:sz w:val="18"/>
                </w:rPr>
                <w:delText>s</w:delText>
              </w:r>
            </w:del>
          </w:p>
        </w:tc>
        <w:tc>
          <w:tcPr>
            <w:tcW w:w="1534" w:type="pct"/>
            <w:shd w:val="clear" w:color="auto" w:fill="auto"/>
          </w:tcPr>
          <w:p w14:paraId="26AF154E" w14:textId="31190F03" w:rsidR="00BE18BD" w:rsidRPr="00BE18BD" w:rsidDel="00720213" w:rsidRDefault="00BE18BD" w:rsidP="00BE18BD">
            <w:pPr>
              <w:keepNext/>
              <w:keepLines/>
              <w:spacing w:after="0"/>
              <w:jc w:val="center"/>
              <w:rPr>
                <w:del w:id="1272" w:author="Chen, Delia (NSB - CN/Hangzhou)" w:date="2019-03-26T11:16:00Z"/>
                <w:rFonts w:ascii="Arial" w:eastAsia="宋体" w:hAnsi="Arial"/>
                <w:noProof/>
                <w:sz w:val="18"/>
              </w:rPr>
            </w:pPr>
            <w:del w:id="1273" w:author="Chen, Delia (NSB - CN/Hangzhou)" w:date="2019-03-26T11:16:00Z">
              <w:r w:rsidRPr="00BE18BD" w:rsidDel="00720213">
                <w:rPr>
                  <w:rFonts w:ascii="Arial" w:eastAsia="宋体" w:hAnsi="Arial"/>
                  <w:noProof/>
                  <w:sz w:val="18"/>
                </w:rPr>
                <w:delText>[0.24]</w:delText>
              </w:r>
            </w:del>
          </w:p>
        </w:tc>
        <w:tc>
          <w:tcPr>
            <w:tcW w:w="1534" w:type="pct"/>
          </w:tcPr>
          <w:p w14:paraId="25D11200" w14:textId="2961A734" w:rsidR="00BE18BD" w:rsidRPr="00BE18BD" w:rsidDel="00720213" w:rsidRDefault="00BE18BD" w:rsidP="00BE18BD">
            <w:pPr>
              <w:keepNext/>
              <w:keepLines/>
              <w:spacing w:after="0"/>
              <w:jc w:val="center"/>
              <w:rPr>
                <w:del w:id="1274" w:author="Chen, Delia (NSB - CN/Hangzhou)" w:date="2019-03-26T11:16:00Z"/>
                <w:rFonts w:ascii="Arial" w:eastAsia="宋体" w:hAnsi="Arial"/>
                <w:noProof/>
                <w:sz w:val="18"/>
              </w:rPr>
            </w:pPr>
            <w:del w:id="1275" w:author="Chen, Delia (NSB - CN/Hangzhou)" w:date="2019-03-26T11:16:00Z">
              <w:r w:rsidRPr="00BE18BD" w:rsidDel="00720213">
                <w:rPr>
                  <w:rFonts w:ascii="Arial" w:eastAsia="宋体" w:hAnsi="Arial"/>
                  <w:noProof/>
                  <w:sz w:val="18"/>
                </w:rPr>
                <w:delText>[0.44]</w:delText>
              </w:r>
            </w:del>
          </w:p>
        </w:tc>
      </w:tr>
      <w:tr w:rsidR="00BE18BD" w:rsidRPr="00BE18BD" w:rsidDel="00720213" w14:paraId="297CFD75" w14:textId="76C5223B" w:rsidTr="006633E6">
        <w:trPr>
          <w:jc w:val="center"/>
          <w:del w:id="1276" w:author="Chen, Delia (NSB - CN/Hangzhou)" w:date="2019-03-26T11:16:00Z"/>
        </w:trPr>
        <w:tc>
          <w:tcPr>
            <w:tcW w:w="5000" w:type="pct"/>
            <w:gridSpan w:val="7"/>
          </w:tcPr>
          <w:p w14:paraId="4F17B0F1" w14:textId="301474D3" w:rsidR="00BE18BD" w:rsidRPr="00BE18BD" w:rsidDel="00720213" w:rsidRDefault="00BE18BD" w:rsidP="00BE18BD">
            <w:pPr>
              <w:keepNext/>
              <w:keepLines/>
              <w:spacing w:after="0"/>
              <w:ind w:left="851" w:hanging="851"/>
              <w:rPr>
                <w:del w:id="1277" w:author="Chen, Delia (NSB - CN/Hangzhou)" w:date="2019-03-26T11:16:00Z"/>
                <w:rFonts w:ascii="Arial" w:eastAsia="宋体" w:hAnsi="Arial"/>
                <w:sz w:val="18"/>
              </w:rPr>
            </w:pPr>
            <w:del w:id="1278" w:author="Chen, Delia (NSB - CN/Hangzhou)" w:date="2019-03-26T11:16:00Z">
              <w:r w:rsidRPr="00BE18BD" w:rsidDel="00720213">
                <w:rPr>
                  <w:rFonts w:ascii="Arial" w:eastAsia="宋体" w:hAnsi="Arial"/>
                  <w:sz w:val="18"/>
                </w:rPr>
                <w:delText>Note 1:</w:delText>
              </w:r>
              <w:r w:rsidRPr="00BE18BD" w:rsidDel="00720213">
                <w:rPr>
                  <w:rFonts w:ascii="Arial" w:eastAsia="宋体" w:hAnsi="Arial"/>
                  <w:sz w:val="18"/>
                </w:rPr>
                <w:tab/>
                <w:delText>UE-specific PDCCH is not transmitted after T1 starts.</w:delText>
              </w:r>
            </w:del>
          </w:p>
          <w:p w14:paraId="5AEBF759" w14:textId="1BD28857" w:rsidR="00BE18BD" w:rsidRPr="00BE18BD" w:rsidDel="00720213" w:rsidRDefault="00BE18BD" w:rsidP="00BE18BD">
            <w:pPr>
              <w:keepNext/>
              <w:keepLines/>
              <w:spacing w:after="0"/>
              <w:ind w:left="851" w:hanging="851"/>
              <w:rPr>
                <w:del w:id="1279" w:author="Chen, Delia (NSB - CN/Hangzhou)" w:date="2019-03-26T11:16:00Z"/>
                <w:rFonts w:ascii="Arial" w:eastAsia="宋体" w:hAnsi="Arial"/>
                <w:sz w:val="18"/>
              </w:rPr>
            </w:pPr>
          </w:p>
        </w:tc>
      </w:tr>
    </w:tbl>
    <w:p w14:paraId="3B14291A" w14:textId="03BF2D38" w:rsidR="00BE18BD" w:rsidDel="00720213" w:rsidRDefault="00BE18BD" w:rsidP="00BE18BD">
      <w:pPr>
        <w:rPr>
          <w:del w:id="1280" w:author="Chen, Delia (NSB - CN/Hangzhou)" w:date="2019-03-26T11:16: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E2CC0" w:rsidRPr="001A46B0" w14:paraId="69AE7220" w14:textId="77777777" w:rsidTr="00F85753">
        <w:trPr>
          <w:trHeight w:val="164"/>
          <w:jc w:val="center"/>
          <w:ins w:id="1281" w:author="Chen, Delia (NSB - CN/Hangzhou)" w:date="2019-03-26T11:14:00Z"/>
        </w:trPr>
        <w:tc>
          <w:tcPr>
            <w:tcW w:w="2728" w:type="pct"/>
            <w:gridSpan w:val="2"/>
            <w:vMerge w:val="restart"/>
            <w:shd w:val="clear" w:color="auto" w:fill="auto"/>
          </w:tcPr>
          <w:p w14:paraId="6DF2E902" w14:textId="77777777" w:rsidR="001E2CC0" w:rsidRPr="001A46B0" w:rsidRDefault="001E2CC0" w:rsidP="00F85753">
            <w:pPr>
              <w:keepNext/>
              <w:keepLines/>
              <w:spacing w:after="0"/>
              <w:jc w:val="center"/>
              <w:rPr>
                <w:ins w:id="1282" w:author="Chen, Delia (NSB - CN/Hangzhou)" w:date="2019-03-26T11:14:00Z"/>
                <w:rFonts w:ascii="Arial" w:eastAsia="宋体" w:hAnsi="Arial"/>
                <w:b/>
                <w:sz w:val="18"/>
              </w:rPr>
            </w:pPr>
            <w:ins w:id="1283" w:author="Chen, Delia (NSB - CN/Hangzhou)" w:date="2019-03-26T11:14:00Z">
              <w:r w:rsidRPr="001A46B0">
                <w:rPr>
                  <w:rFonts w:ascii="Arial" w:eastAsia="宋体" w:hAnsi="Arial"/>
                  <w:b/>
                  <w:sz w:val="18"/>
                </w:rPr>
                <w:lastRenderedPageBreak/>
                <w:t>Parameter</w:t>
              </w:r>
            </w:ins>
          </w:p>
        </w:tc>
        <w:tc>
          <w:tcPr>
            <w:tcW w:w="677" w:type="pct"/>
            <w:vMerge w:val="restart"/>
            <w:shd w:val="clear" w:color="auto" w:fill="auto"/>
          </w:tcPr>
          <w:p w14:paraId="1AE1E605" w14:textId="77777777" w:rsidR="001E2CC0" w:rsidRPr="001A46B0" w:rsidRDefault="001E2CC0" w:rsidP="00F85753">
            <w:pPr>
              <w:keepNext/>
              <w:keepLines/>
              <w:spacing w:after="0"/>
              <w:jc w:val="center"/>
              <w:rPr>
                <w:ins w:id="1284" w:author="Chen, Delia (NSB - CN/Hangzhou)" w:date="2019-03-26T11:14:00Z"/>
                <w:rFonts w:ascii="Arial" w:eastAsia="宋体" w:hAnsi="Arial"/>
                <w:b/>
                <w:sz w:val="18"/>
              </w:rPr>
            </w:pPr>
            <w:ins w:id="1285" w:author="Chen, Delia (NSB - CN/Hangzhou)" w:date="2019-03-26T11:14:00Z">
              <w:r w:rsidRPr="001A46B0">
                <w:rPr>
                  <w:rFonts w:ascii="Arial" w:eastAsia="宋体" w:hAnsi="Arial"/>
                  <w:b/>
                  <w:sz w:val="18"/>
                </w:rPr>
                <w:t>Unit</w:t>
              </w:r>
            </w:ins>
          </w:p>
        </w:tc>
        <w:tc>
          <w:tcPr>
            <w:tcW w:w="1595" w:type="pct"/>
            <w:shd w:val="clear" w:color="auto" w:fill="auto"/>
          </w:tcPr>
          <w:p w14:paraId="6741FDB2" w14:textId="77777777" w:rsidR="001E2CC0" w:rsidRPr="001A46B0" w:rsidRDefault="001E2CC0" w:rsidP="00F85753">
            <w:pPr>
              <w:keepNext/>
              <w:keepLines/>
              <w:spacing w:after="0"/>
              <w:jc w:val="center"/>
              <w:rPr>
                <w:ins w:id="1286" w:author="Chen, Delia (NSB - CN/Hangzhou)" w:date="2019-03-26T11:14:00Z"/>
                <w:rFonts w:ascii="Arial" w:eastAsia="宋体" w:hAnsi="Arial"/>
                <w:b/>
                <w:sz w:val="18"/>
              </w:rPr>
            </w:pPr>
            <w:ins w:id="1287" w:author="Chen, Delia (NSB - CN/Hangzhou)" w:date="2019-03-26T11:14:00Z">
              <w:r w:rsidRPr="001A46B0">
                <w:rPr>
                  <w:rFonts w:ascii="Arial" w:eastAsia="宋体" w:hAnsi="Arial"/>
                  <w:b/>
                  <w:sz w:val="18"/>
                </w:rPr>
                <w:t>Value</w:t>
              </w:r>
            </w:ins>
          </w:p>
        </w:tc>
      </w:tr>
      <w:tr w:rsidR="001E2CC0" w:rsidRPr="001A46B0" w14:paraId="4737AFEE" w14:textId="77777777" w:rsidTr="00F85753">
        <w:trPr>
          <w:trHeight w:val="74"/>
          <w:jc w:val="center"/>
          <w:ins w:id="1288" w:author="Chen, Delia (NSB - CN/Hangzhou)" w:date="2019-03-26T11:14:00Z"/>
        </w:trPr>
        <w:tc>
          <w:tcPr>
            <w:tcW w:w="2728" w:type="pct"/>
            <w:gridSpan w:val="2"/>
            <w:vMerge/>
            <w:shd w:val="clear" w:color="auto" w:fill="auto"/>
          </w:tcPr>
          <w:p w14:paraId="645D1502" w14:textId="77777777" w:rsidR="001E2CC0" w:rsidRPr="001A46B0" w:rsidRDefault="001E2CC0" w:rsidP="00F85753">
            <w:pPr>
              <w:keepNext/>
              <w:keepLines/>
              <w:spacing w:after="0"/>
              <w:jc w:val="center"/>
              <w:rPr>
                <w:ins w:id="1289" w:author="Chen, Delia (NSB - CN/Hangzhou)" w:date="2019-03-26T11:14:00Z"/>
                <w:rFonts w:ascii="Arial" w:eastAsia="宋体" w:hAnsi="Arial"/>
                <w:b/>
                <w:sz w:val="18"/>
              </w:rPr>
            </w:pPr>
          </w:p>
        </w:tc>
        <w:tc>
          <w:tcPr>
            <w:tcW w:w="677" w:type="pct"/>
            <w:vMerge/>
            <w:shd w:val="clear" w:color="auto" w:fill="auto"/>
          </w:tcPr>
          <w:p w14:paraId="61FBD055" w14:textId="77777777" w:rsidR="001E2CC0" w:rsidRPr="001A46B0" w:rsidRDefault="001E2CC0" w:rsidP="00F85753">
            <w:pPr>
              <w:keepNext/>
              <w:keepLines/>
              <w:spacing w:after="0"/>
              <w:jc w:val="center"/>
              <w:rPr>
                <w:ins w:id="1290" w:author="Chen, Delia (NSB - CN/Hangzhou)" w:date="2019-03-26T11:14:00Z"/>
                <w:rFonts w:ascii="Arial" w:eastAsia="宋体" w:hAnsi="Arial"/>
                <w:b/>
                <w:sz w:val="18"/>
              </w:rPr>
            </w:pPr>
          </w:p>
        </w:tc>
        <w:tc>
          <w:tcPr>
            <w:tcW w:w="1595" w:type="pct"/>
            <w:shd w:val="clear" w:color="auto" w:fill="auto"/>
          </w:tcPr>
          <w:p w14:paraId="14742838" w14:textId="77777777" w:rsidR="001E2CC0" w:rsidRPr="001A46B0" w:rsidRDefault="001E2CC0" w:rsidP="00F85753">
            <w:pPr>
              <w:keepNext/>
              <w:keepLines/>
              <w:spacing w:after="0"/>
              <w:jc w:val="center"/>
              <w:rPr>
                <w:ins w:id="1291" w:author="Chen, Delia (NSB - CN/Hangzhou)" w:date="2019-03-26T11:14:00Z"/>
                <w:rFonts w:ascii="Arial" w:eastAsia="宋体" w:hAnsi="Arial"/>
                <w:b/>
                <w:sz w:val="18"/>
              </w:rPr>
            </w:pPr>
            <w:ins w:id="1292" w:author="Chen, Delia (NSB - CN/Hangzhou)" w:date="2019-03-26T11:14:00Z">
              <w:r>
                <w:rPr>
                  <w:rFonts w:ascii="Arial" w:eastAsia="宋体" w:hAnsi="Arial"/>
                  <w:b/>
                  <w:sz w:val="18"/>
                </w:rPr>
                <w:t>Test 1</w:t>
              </w:r>
            </w:ins>
          </w:p>
        </w:tc>
      </w:tr>
      <w:tr w:rsidR="001E2CC0" w:rsidRPr="001A46B0" w14:paraId="4A60277A" w14:textId="77777777" w:rsidTr="00F85753">
        <w:trPr>
          <w:trHeight w:val="64"/>
          <w:jc w:val="center"/>
          <w:ins w:id="1293" w:author="Chen, Delia (NSB - CN/Hangzhou)" w:date="2019-03-26T11:14:00Z"/>
        </w:trPr>
        <w:tc>
          <w:tcPr>
            <w:tcW w:w="2728" w:type="pct"/>
            <w:gridSpan w:val="2"/>
            <w:shd w:val="clear" w:color="auto" w:fill="auto"/>
          </w:tcPr>
          <w:p w14:paraId="3E651128" w14:textId="77777777" w:rsidR="001E2CC0" w:rsidRPr="001A46B0" w:rsidRDefault="001E2CC0" w:rsidP="00F85753">
            <w:pPr>
              <w:keepNext/>
              <w:keepLines/>
              <w:spacing w:after="0"/>
              <w:rPr>
                <w:ins w:id="1294" w:author="Chen, Delia (NSB - CN/Hangzhou)" w:date="2019-03-26T11:14:00Z"/>
                <w:rFonts w:ascii="Arial" w:eastAsia="宋体" w:hAnsi="Arial"/>
                <w:sz w:val="18"/>
              </w:rPr>
            </w:pPr>
            <w:ins w:id="1295" w:author="Chen, Delia (NSB - CN/Hangzhou)" w:date="2019-03-26T11:14:00Z">
              <w:r w:rsidRPr="001A46B0">
                <w:rPr>
                  <w:rFonts w:ascii="Arial" w:eastAsia="宋体" w:hAnsi="Arial"/>
                  <w:sz w:val="18"/>
                </w:rPr>
                <w:t xml:space="preserve">Active PCell </w:t>
              </w:r>
            </w:ins>
          </w:p>
        </w:tc>
        <w:tc>
          <w:tcPr>
            <w:tcW w:w="677" w:type="pct"/>
            <w:shd w:val="clear" w:color="auto" w:fill="auto"/>
          </w:tcPr>
          <w:p w14:paraId="46500140" w14:textId="77777777" w:rsidR="001E2CC0" w:rsidRPr="001A46B0" w:rsidRDefault="001E2CC0" w:rsidP="00F85753">
            <w:pPr>
              <w:keepNext/>
              <w:keepLines/>
              <w:spacing w:after="0"/>
              <w:jc w:val="center"/>
              <w:rPr>
                <w:ins w:id="1296" w:author="Chen, Delia (NSB - CN/Hangzhou)" w:date="2019-03-26T11:14:00Z"/>
                <w:rFonts w:ascii="Arial" w:eastAsia="宋体" w:hAnsi="Arial"/>
                <w:sz w:val="18"/>
              </w:rPr>
            </w:pPr>
          </w:p>
        </w:tc>
        <w:tc>
          <w:tcPr>
            <w:tcW w:w="1595" w:type="pct"/>
            <w:shd w:val="clear" w:color="auto" w:fill="auto"/>
          </w:tcPr>
          <w:p w14:paraId="064CC64D" w14:textId="77777777" w:rsidR="001E2CC0" w:rsidRPr="001A46B0" w:rsidRDefault="001E2CC0" w:rsidP="00F85753">
            <w:pPr>
              <w:keepNext/>
              <w:keepLines/>
              <w:spacing w:after="0"/>
              <w:jc w:val="center"/>
              <w:rPr>
                <w:ins w:id="1297" w:author="Chen, Delia (NSB - CN/Hangzhou)" w:date="2019-03-26T11:14:00Z"/>
                <w:rFonts w:ascii="Arial" w:eastAsia="宋体" w:hAnsi="Arial"/>
                <w:sz w:val="18"/>
              </w:rPr>
            </w:pPr>
            <w:ins w:id="1298" w:author="Chen, Delia (NSB - CN/Hangzhou)" w:date="2019-03-26T11:14:00Z">
              <w:r w:rsidRPr="001A46B0">
                <w:rPr>
                  <w:rFonts w:ascii="Arial" w:eastAsia="宋体" w:hAnsi="Arial"/>
                  <w:sz w:val="18"/>
                </w:rPr>
                <w:t>Cell 1</w:t>
              </w:r>
            </w:ins>
          </w:p>
        </w:tc>
      </w:tr>
      <w:tr w:rsidR="001E2CC0" w:rsidRPr="001A46B0" w14:paraId="1AE67608" w14:textId="77777777" w:rsidTr="00F85753">
        <w:trPr>
          <w:trHeight w:val="164"/>
          <w:jc w:val="center"/>
          <w:ins w:id="1299" w:author="Chen, Delia (NSB - CN/Hangzhou)" w:date="2019-03-26T11:14:00Z"/>
        </w:trPr>
        <w:tc>
          <w:tcPr>
            <w:tcW w:w="2728" w:type="pct"/>
            <w:gridSpan w:val="2"/>
            <w:shd w:val="clear" w:color="auto" w:fill="auto"/>
          </w:tcPr>
          <w:p w14:paraId="65D7534D" w14:textId="77777777" w:rsidR="001E2CC0" w:rsidRPr="001A46B0" w:rsidRDefault="001E2CC0" w:rsidP="00F85753">
            <w:pPr>
              <w:keepNext/>
              <w:keepLines/>
              <w:spacing w:after="0"/>
              <w:rPr>
                <w:ins w:id="1300" w:author="Chen, Delia (NSB - CN/Hangzhou)" w:date="2019-03-26T11:14:00Z"/>
                <w:rFonts w:ascii="Arial" w:eastAsia="宋体" w:hAnsi="Arial"/>
                <w:sz w:val="18"/>
              </w:rPr>
            </w:pPr>
            <w:ins w:id="1301" w:author="Chen, Delia (NSB - CN/Hangzhou)" w:date="2019-03-26T11:14:00Z">
              <w:r w:rsidRPr="001A46B0">
                <w:rPr>
                  <w:rFonts w:ascii="Arial" w:eastAsia="宋体" w:hAnsi="Arial"/>
                  <w:sz w:val="18"/>
                </w:rPr>
                <w:t>RF Channel Number</w:t>
              </w:r>
            </w:ins>
          </w:p>
        </w:tc>
        <w:tc>
          <w:tcPr>
            <w:tcW w:w="677" w:type="pct"/>
            <w:shd w:val="clear" w:color="auto" w:fill="auto"/>
          </w:tcPr>
          <w:p w14:paraId="10A3A4F7" w14:textId="77777777" w:rsidR="001E2CC0" w:rsidRPr="001A46B0" w:rsidRDefault="001E2CC0" w:rsidP="00F85753">
            <w:pPr>
              <w:keepNext/>
              <w:keepLines/>
              <w:spacing w:after="0"/>
              <w:jc w:val="center"/>
              <w:rPr>
                <w:ins w:id="1302" w:author="Chen, Delia (NSB - CN/Hangzhou)" w:date="2019-03-26T11:14:00Z"/>
                <w:rFonts w:ascii="Arial" w:eastAsia="宋体" w:hAnsi="Arial"/>
                <w:sz w:val="18"/>
              </w:rPr>
            </w:pPr>
          </w:p>
        </w:tc>
        <w:tc>
          <w:tcPr>
            <w:tcW w:w="1595" w:type="pct"/>
            <w:shd w:val="clear" w:color="auto" w:fill="auto"/>
          </w:tcPr>
          <w:p w14:paraId="70FC5219" w14:textId="77777777" w:rsidR="001E2CC0" w:rsidRPr="001A46B0" w:rsidRDefault="001E2CC0" w:rsidP="00F85753">
            <w:pPr>
              <w:keepNext/>
              <w:keepLines/>
              <w:spacing w:after="0"/>
              <w:jc w:val="center"/>
              <w:rPr>
                <w:ins w:id="1303" w:author="Chen, Delia (NSB - CN/Hangzhou)" w:date="2019-03-26T11:14:00Z"/>
                <w:rFonts w:ascii="Arial" w:eastAsia="宋体" w:hAnsi="Arial"/>
                <w:sz w:val="18"/>
              </w:rPr>
            </w:pPr>
            <w:ins w:id="1304" w:author="Chen, Delia (NSB - CN/Hangzhou)" w:date="2019-03-26T11:14:00Z">
              <w:r w:rsidRPr="001A46B0">
                <w:rPr>
                  <w:rFonts w:ascii="Arial" w:eastAsia="宋体" w:hAnsi="Arial"/>
                  <w:sz w:val="18"/>
                </w:rPr>
                <w:t>1</w:t>
              </w:r>
            </w:ins>
          </w:p>
        </w:tc>
      </w:tr>
      <w:tr w:rsidR="001E2CC0" w:rsidRPr="001A46B0" w14:paraId="48D12D5F" w14:textId="77777777" w:rsidTr="00F85753">
        <w:trPr>
          <w:trHeight w:val="93"/>
          <w:jc w:val="center"/>
          <w:ins w:id="1305" w:author="Chen, Delia (NSB - CN/Hangzhou)" w:date="2019-03-26T11:14:00Z"/>
        </w:trPr>
        <w:tc>
          <w:tcPr>
            <w:tcW w:w="1072" w:type="pct"/>
            <w:shd w:val="clear" w:color="auto" w:fill="auto"/>
          </w:tcPr>
          <w:p w14:paraId="164AC895" w14:textId="77777777" w:rsidR="001E2CC0" w:rsidRPr="001A46B0" w:rsidRDefault="001E2CC0" w:rsidP="00F85753">
            <w:pPr>
              <w:keepNext/>
              <w:keepLines/>
              <w:spacing w:after="0"/>
              <w:rPr>
                <w:ins w:id="1306" w:author="Chen, Delia (NSB - CN/Hangzhou)" w:date="2019-03-26T11:14:00Z"/>
                <w:rFonts w:ascii="Arial" w:eastAsia="宋体" w:hAnsi="Arial"/>
                <w:sz w:val="18"/>
                <w:lang w:val="it-IT"/>
              </w:rPr>
            </w:pPr>
            <w:ins w:id="1307" w:author="Chen, Delia (NSB - CN/Hangzhou)" w:date="2019-03-26T11:14:00Z">
              <w:r w:rsidRPr="001A46B0">
                <w:rPr>
                  <w:rFonts w:ascii="Arial" w:eastAsia="宋体" w:hAnsi="Arial"/>
                  <w:sz w:val="18"/>
                  <w:lang w:val="it-IT"/>
                </w:rPr>
                <w:t>Duplex mode</w:t>
              </w:r>
            </w:ins>
          </w:p>
        </w:tc>
        <w:tc>
          <w:tcPr>
            <w:tcW w:w="1656" w:type="pct"/>
            <w:shd w:val="clear" w:color="auto" w:fill="auto"/>
          </w:tcPr>
          <w:p w14:paraId="4DFDAE08" w14:textId="77777777" w:rsidR="001E2CC0" w:rsidRPr="001A46B0" w:rsidRDefault="001E2CC0" w:rsidP="00F85753">
            <w:pPr>
              <w:keepNext/>
              <w:keepLines/>
              <w:spacing w:after="0"/>
              <w:rPr>
                <w:ins w:id="1308" w:author="Chen, Delia (NSB - CN/Hangzhou)" w:date="2019-03-26T11:14:00Z"/>
                <w:rFonts w:ascii="Arial" w:eastAsia="宋体" w:hAnsi="Arial"/>
                <w:sz w:val="18"/>
                <w:lang w:val="it-IT"/>
              </w:rPr>
            </w:pPr>
            <w:ins w:id="1309" w:author="Chen, Delia (NSB - CN/Hangzhou)" w:date="2019-03-26T11:14:00Z">
              <w:r w:rsidRPr="001A46B0">
                <w:rPr>
                  <w:rFonts w:ascii="Arial" w:eastAsia="宋体" w:hAnsi="Arial"/>
                  <w:sz w:val="18"/>
                  <w:lang w:val="it-IT"/>
                </w:rPr>
                <w:t>Config 1</w:t>
              </w:r>
            </w:ins>
          </w:p>
        </w:tc>
        <w:tc>
          <w:tcPr>
            <w:tcW w:w="677" w:type="pct"/>
            <w:shd w:val="clear" w:color="auto" w:fill="auto"/>
          </w:tcPr>
          <w:p w14:paraId="180A41B3" w14:textId="77777777" w:rsidR="001E2CC0" w:rsidRPr="001A46B0" w:rsidRDefault="001E2CC0" w:rsidP="00F85753">
            <w:pPr>
              <w:keepNext/>
              <w:keepLines/>
              <w:spacing w:after="0"/>
              <w:jc w:val="center"/>
              <w:rPr>
                <w:ins w:id="1310" w:author="Chen, Delia (NSB - CN/Hangzhou)" w:date="2019-03-26T11:14:00Z"/>
                <w:rFonts w:ascii="Arial" w:eastAsia="宋体" w:hAnsi="Arial"/>
                <w:sz w:val="18"/>
                <w:lang w:val="it-IT"/>
              </w:rPr>
            </w:pPr>
          </w:p>
        </w:tc>
        <w:tc>
          <w:tcPr>
            <w:tcW w:w="1595" w:type="pct"/>
            <w:shd w:val="clear" w:color="auto" w:fill="auto"/>
          </w:tcPr>
          <w:p w14:paraId="5C872CDE" w14:textId="77777777" w:rsidR="001E2CC0" w:rsidRPr="001A46B0" w:rsidRDefault="001E2CC0" w:rsidP="00F85753">
            <w:pPr>
              <w:keepNext/>
              <w:keepLines/>
              <w:spacing w:after="0"/>
              <w:jc w:val="center"/>
              <w:rPr>
                <w:ins w:id="1311" w:author="Chen, Delia (NSB - CN/Hangzhou)" w:date="2019-03-26T11:14:00Z"/>
                <w:rFonts w:ascii="Arial" w:eastAsia="宋体" w:hAnsi="Arial"/>
                <w:sz w:val="18"/>
              </w:rPr>
            </w:pPr>
            <w:ins w:id="1312" w:author="Chen, Delia (NSB - CN/Hangzhou)" w:date="2019-03-26T11:14:00Z">
              <w:r>
                <w:rPr>
                  <w:rFonts w:ascii="Arial" w:eastAsia="宋体" w:hAnsi="Arial"/>
                  <w:sz w:val="18"/>
                </w:rPr>
                <w:t>T</w:t>
              </w:r>
              <w:r w:rsidRPr="001A46B0">
                <w:rPr>
                  <w:rFonts w:ascii="Arial" w:eastAsia="宋体" w:hAnsi="Arial"/>
                  <w:sz w:val="18"/>
                </w:rPr>
                <w:t>DD</w:t>
              </w:r>
            </w:ins>
          </w:p>
        </w:tc>
      </w:tr>
      <w:tr w:rsidR="001E2CC0" w:rsidRPr="001A46B0" w14:paraId="3B5677D6" w14:textId="77777777" w:rsidTr="00F85753">
        <w:trPr>
          <w:trHeight w:val="189"/>
          <w:jc w:val="center"/>
          <w:ins w:id="1313" w:author="Chen, Delia (NSB - CN/Hangzhou)" w:date="2019-03-26T11:14:00Z"/>
        </w:trPr>
        <w:tc>
          <w:tcPr>
            <w:tcW w:w="1072" w:type="pct"/>
            <w:shd w:val="clear" w:color="auto" w:fill="auto"/>
          </w:tcPr>
          <w:p w14:paraId="7291A833" w14:textId="77777777" w:rsidR="001E2CC0" w:rsidRPr="001A46B0" w:rsidRDefault="001E2CC0" w:rsidP="00F85753">
            <w:pPr>
              <w:keepNext/>
              <w:keepLines/>
              <w:spacing w:after="0"/>
              <w:rPr>
                <w:ins w:id="1314" w:author="Chen, Delia (NSB - CN/Hangzhou)" w:date="2019-03-26T11:14:00Z"/>
                <w:rFonts w:ascii="Arial" w:eastAsia="宋体" w:hAnsi="Arial"/>
                <w:sz w:val="18"/>
                <w:lang w:val="it-IT"/>
              </w:rPr>
            </w:pPr>
            <w:ins w:id="1315" w:author="Chen, Delia (NSB - CN/Hangzhou)" w:date="2019-03-26T11:14:00Z">
              <w:r w:rsidRPr="001A46B0">
                <w:rPr>
                  <w:rFonts w:ascii="Arial" w:eastAsia="宋体" w:hAnsi="Arial"/>
                  <w:sz w:val="18"/>
                  <w:lang w:val="it-IT"/>
                </w:rPr>
                <w:t>TDD Configuration</w:t>
              </w:r>
            </w:ins>
          </w:p>
        </w:tc>
        <w:tc>
          <w:tcPr>
            <w:tcW w:w="1656" w:type="pct"/>
            <w:shd w:val="clear" w:color="auto" w:fill="auto"/>
          </w:tcPr>
          <w:p w14:paraId="58EE9EF1" w14:textId="77777777" w:rsidR="001E2CC0" w:rsidRPr="001A46B0" w:rsidRDefault="001E2CC0" w:rsidP="00F85753">
            <w:pPr>
              <w:keepNext/>
              <w:keepLines/>
              <w:spacing w:after="0"/>
              <w:rPr>
                <w:ins w:id="1316" w:author="Chen, Delia (NSB - CN/Hangzhou)" w:date="2019-03-26T11:14:00Z"/>
                <w:rFonts w:ascii="Arial" w:eastAsia="宋体" w:hAnsi="Arial"/>
                <w:sz w:val="18"/>
                <w:lang w:val="it-IT"/>
              </w:rPr>
            </w:pPr>
            <w:ins w:id="1317" w:author="Chen, Delia (NSB - CN/Hangzhou)" w:date="2019-03-26T11:14:00Z">
              <w:r w:rsidRPr="001A46B0">
                <w:rPr>
                  <w:rFonts w:ascii="Arial" w:eastAsia="宋体" w:hAnsi="Arial"/>
                  <w:sz w:val="18"/>
                  <w:lang w:val="it-IT"/>
                </w:rPr>
                <w:t>Config 1</w:t>
              </w:r>
            </w:ins>
          </w:p>
        </w:tc>
        <w:tc>
          <w:tcPr>
            <w:tcW w:w="677" w:type="pct"/>
            <w:shd w:val="clear" w:color="auto" w:fill="auto"/>
          </w:tcPr>
          <w:p w14:paraId="55546B7A" w14:textId="77777777" w:rsidR="001E2CC0" w:rsidRPr="001A46B0" w:rsidRDefault="001E2CC0" w:rsidP="00F85753">
            <w:pPr>
              <w:keepNext/>
              <w:keepLines/>
              <w:spacing w:after="0"/>
              <w:jc w:val="center"/>
              <w:rPr>
                <w:ins w:id="1318" w:author="Chen, Delia (NSB - CN/Hangzhou)" w:date="2019-03-26T11:14:00Z"/>
                <w:rFonts w:ascii="Arial" w:eastAsia="宋体" w:hAnsi="Arial"/>
                <w:sz w:val="18"/>
                <w:lang w:val="it-IT"/>
              </w:rPr>
            </w:pPr>
          </w:p>
        </w:tc>
        <w:tc>
          <w:tcPr>
            <w:tcW w:w="1595" w:type="pct"/>
            <w:shd w:val="clear" w:color="auto" w:fill="auto"/>
          </w:tcPr>
          <w:p w14:paraId="22ABFEB0" w14:textId="77777777" w:rsidR="001E2CC0" w:rsidRPr="001A46B0" w:rsidRDefault="001E2CC0" w:rsidP="00F85753">
            <w:pPr>
              <w:keepNext/>
              <w:keepLines/>
              <w:spacing w:after="0"/>
              <w:jc w:val="center"/>
              <w:rPr>
                <w:ins w:id="1319" w:author="Chen, Delia (NSB - CN/Hangzhou)" w:date="2019-03-26T11:14:00Z"/>
                <w:rFonts w:ascii="Arial" w:eastAsia="宋体" w:hAnsi="Arial"/>
                <w:sz w:val="18"/>
              </w:rPr>
            </w:pPr>
            <w:ins w:id="1320" w:author="Chen, Delia (NSB - CN/Hangzhou)" w:date="2019-03-26T11:14:00Z">
              <w:r w:rsidRPr="00122D9C">
                <w:rPr>
                  <w:rFonts w:ascii="Arial" w:eastAsia="宋体" w:hAnsi="Arial"/>
                  <w:sz w:val="18"/>
                </w:rPr>
                <w:t>TDDConf.3.1</w:t>
              </w:r>
            </w:ins>
          </w:p>
        </w:tc>
      </w:tr>
      <w:tr w:rsidR="001E2CC0" w:rsidRPr="001A46B0" w14:paraId="26771A0C" w14:textId="77777777" w:rsidTr="00F85753">
        <w:trPr>
          <w:trHeight w:val="189"/>
          <w:jc w:val="center"/>
          <w:ins w:id="1321" w:author="Chen, Delia (NSB - CN/Hangzhou)" w:date="2019-03-26T11:14:00Z"/>
        </w:trPr>
        <w:tc>
          <w:tcPr>
            <w:tcW w:w="1072" w:type="pct"/>
            <w:shd w:val="clear" w:color="auto" w:fill="auto"/>
          </w:tcPr>
          <w:p w14:paraId="7F4014AB" w14:textId="77777777" w:rsidR="001E2CC0" w:rsidRPr="001A46B0" w:rsidRDefault="001E2CC0" w:rsidP="00F85753">
            <w:pPr>
              <w:keepNext/>
              <w:keepLines/>
              <w:spacing w:after="0"/>
              <w:rPr>
                <w:ins w:id="1322" w:author="Chen, Delia (NSB - CN/Hangzhou)" w:date="2019-03-26T11:14:00Z"/>
                <w:rFonts w:ascii="Arial" w:eastAsia="宋体" w:hAnsi="Arial"/>
                <w:sz w:val="18"/>
              </w:rPr>
            </w:pPr>
            <w:ins w:id="1323" w:author="Chen, Delia (NSB - CN/Hangzhou)" w:date="2019-03-26T11:14:00Z">
              <w:r w:rsidRPr="001A46B0">
                <w:rPr>
                  <w:rFonts w:ascii="Arial" w:eastAsia="宋体" w:hAnsi="Arial"/>
                  <w:sz w:val="18"/>
                </w:rPr>
                <w:t>CORESET Reference Channel</w:t>
              </w:r>
            </w:ins>
          </w:p>
        </w:tc>
        <w:tc>
          <w:tcPr>
            <w:tcW w:w="1656" w:type="pct"/>
            <w:shd w:val="clear" w:color="auto" w:fill="auto"/>
          </w:tcPr>
          <w:p w14:paraId="5865F2B5" w14:textId="77777777" w:rsidR="001E2CC0" w:rsidRPr="001A46B0" w:rsidRDefault="001E2CC0" w:rsidP="00F85753">
            <w:pPr>
              <w:keepNext/>
              <w:keepLines/>
              <w:spacing w:after="0"/>
              <w:rPr>
                <w:ins w:id="1324" w:author="Chen, Delia (NSB - CN/Hangzhou)" w:date="2019-03-26T11:14:00Z"/>
                <w:rFonts w:ascii="Arial" w:eastAsia="宋体" w:hAnsi="Arial"/>
                <w:sz w:val="18"/>
                <w:lang w:val="it-IT"/>
              </w:rPr>
            </w:pPr>
            <w:ins w:id="1325" w:author="Chen, Delia (NSB - CN/Hangzhou)" w:date="2019-03-26T11:14:00Z">
              <w:r w:rsidRPr="001A46B0">
                <w:rPr>
                  <w:rFonts w:ascii="Arial" w:eastAsia="宋体" w:hAnsi="Arial"/>
                  <w:sz w:val="18"/>
                  <w:lang w:val="it-IT"/>
                </w:rPr>
                <w:t>Config 1</w:t>
              </w:r>
            </w:ins>
          </w:p>
        </w:tc>
        <w:tc>
          <w:tcPr>
            <w:tcW w:w="677" w:type="pct"/>
            <w:shd w:val="clear" w:color="auto" w:fill="auto"/>
          </w:tcPr>
          <w:p w14:paraId="5A1CFD11" w14:textId="77777777" w:rsidR="001E2CC0" w:rsidRPr="001A46B0" w:rsidRDefault="001E2CC0" w:rsidP="00F85753">
            <w:pPr>
              <w:keepNext/>
              <w:keepLines/>
              <w:spacing w:after="0"/>
              <w:jc w:val="center"/>
              <w:rPr>
                <w:ins w:id="1326" w:author="Chen, Delia (NSB - CN/Hangzhou)" w:date="2019-03-26T11:14:00Z"/>
                <w:rFonts w:ascii="Arial" w:eastAsia="宋体" w:hAnsi="Arial"/>
                <w:sz w:val="18"/>
              </w:rPr>
            </w:pPr>
          </w:p>
        </w:tc>
        <w:tc>
          <w:tcPr>
            <w:tcW w:w="1595" w:type="pct"/>
            <w:shd w:val="clear" w:color="auto" w:fill="auto"/>
          </w:tcPr>
          <w:p w14:paraId="252563EC" w14:textId="77777777" w:rsidR="001E2CC0" w:rsidRPr="001A46B0" w:rsidRDefault="001E2CC0" w:rsidP="00F85753">
            <w:pPr>
              <w:keepNext/>
              <w:keepLines/>
              <w:spacing w:after="0"/>
              <w:jc w:val="center"/>
              <w:rPr>
                <w:ins w:id="1327" w:author="Chen, Delia (NSB - CN/Hangzhou)" w:date="2019-03-26T11:14:00Z"/>
                <w:rFonts w:ascii="Arial" w:eastAsia="宋体" w:hAnsi="Arial"/>
                <w:sz w:val="18"/>
              </w:rPr>
            </w:pPr>
            <w:ins w:id="1328" w:author="Chen, Delia (NSB - CN/Hangzhou)" w:date="2019-03-26T11:14:00Z">
              <w:r>
                <w:rPr>
                  <w:rFonts w:ascii="Arial" w:eastAsia="宋体" w:hAnsi="Arial"/>
                  <w:sz w:val="18"/>
                </w:rPr>
                <w:t>CR.3.1 TDD</w:t>
              </w:r>
            </w:ins>
          </w:p>
        </w:tc>
      </w:tr>
      <w:tr w:rsidR="001E2CC0" w:rsidRPr="001A46B0" w14:paraId="7D5C6ACD" w14:textId="77777777" w:rsidTr="00F85753">
        <w:trPr>
          <w:trHeight w:val="125"/>
          <w:jc w:val="center"/>
          <w:ins w:id="1329" w:author="Chen, Delia (NSB - CN/Hangzhou)" w:date="2019-03-26T11:14:00Z"/>
        </w:trPr>
        <w:tc>
          <w:tcPr>
            <w:tcW w:w="1072" w:type="pct"/>
            <w:shd w:val="clear" w:color="auto" w:fill="auto"/>
          </w:tcPr>
          <w:p w14:paraId="422EF282" w14:textId="77777777" w:rsidR="001E2CC0" w:rsidRPr="001A46B0" w:rsidRDefault="001E2CC0" w:rsidP="00F85753">
            <w:pPr>
              <w:keepNext/>
              <w:keepLines/>
              <w:spacing w:after="0"/>
              <w:rPr>
                <w:ins w:id="1330" w:author="Chen, Delia (NSB - CN/Hangzhou)" w:date="2019-03-26T11:14:00Z"/>
                <w:rFonts w:ascii="Arial" w:eastAsia="宋体" w:hAnsi="Arial"/>
                <w:sz w:val="18"/>
              </w:rPr>
            </w:pPr>
            <w:ins w:id="1331" w:author="Chen, Delia (NSB - CN/Hangzhou)" w:date="2019-03-26T11:14:00Z">
              <w:r w:rsidRPr="001A46B0">
                <w:rPr>
                  <w:rFonts w:ascii="Arial" w:eastAsia="宋体" w:hAnsi="Arial"/>
                  <w:sz w:val="18"/>
                </w:rPr>
                <w:t>SSB Configuration</w:t>
              </w:r>
            </w:ins>
          </w:p>
        </w:tc>
        <w:tc>
          <w:tcPr>
            <w:tcW w:w="1656" w:type="pct"/>
            <w:shd w:val="clear" w:color="auto" w:fill="auto"/>
          </w:tcPr>
          <w:p w14:paraId="1E1A4F41" w14:textId="77777777" w:rsidR="001E2CC0" w:rsidRPr="001A46B0" w:rsidRDefault="001E2CC0" w:rsidP="00F85753">
            <w:pPr>
              <w:keepNext/>
              <w:keepLines/>
              <w:spacing w:after="0"/>
              <w:rPr>
                <w:ins w:id="1332" w:author="Chen, Delia (NSB - CN/Hangzhou)" w:date="2019-03-26T11:14:00Z"/>
                <w:rFonts w:ascii="Arial" w:eastAsia="宋体" w:hAnsi="Arial"/>
                <w:sz w:val="18"/>
                <w:lang w:val="it-IT"/>
              </w:rPr>
            </w:pPr>
            <w:ins w:id="1333" w:author="Chen, Delia (NSB - CN/Hangzhou)" w:date="2019-03-26T11:14:00Z">
              <w:r w:rsidRPr="001A46B0">
                <w:rPr>
                  <w:rFonts w:ascii="Arial" w:eastAsia="宋体" w:hAnsi="Arial"/>
                  <w:sz w:val="18"/>
                  <w:lang w:val="it-IT"/>
                </w:rPr>
                <w:t>Config 1</w:t>
              </w:r>
            </w:ins>
          </w:p>
        </w:tc>
        <w:tc>
          <w:tcPr>
            <w:tcW w:w="677" w:type="pct"/>
            <w:shd w:val="clear" w:color="auto" w:fill="auto"/>
          </w:tcPr>
          <w:p w14:paraId="725F24E9" w14:textId="77777777" w:rsidR="001E2CC0" w:rsidRPr="001A46B0" w:rsidRDefault="001E2CC0" w:rsidP="00F85753">
            <w:pPr>
              <w:keepNext/>
              <w:keepLines/>
              <w:spacing w:after="0"/>
              <w:jc w:val="center"/>
              <w:rPr>
                <w:ins w:id="1334" w:author="Chen, Delia (NSB - CN/Hangzhou)" w:date="2019-03-26T11:14:00Z"/>
                <w:rFonts w:ascii="Arial" w:eastAsia="宋体" w:hAnsi="Arial"/>
                <w:sz w:val="18"/>
              </w:rPr>
            </w:pPr>
          </w:p>
        </w:tc>
        <w:tc>
          <w:tcPr>
            <w:tcW w:w="1595" w:type="pct"/>
            <w:shd w:val="clear" w:color="auto" w:fill="auto"/>
          </w:tcPr>
          <w:p w14:paraId="4717F69B" w14:textId="77777777" w:rsidR="001E2CC0" w:rsidRPr="002548CD" w:rsidRDefault="001E2CC0" w:rsidP="00F85753">
            <w:pPr>
              <w:keepNext/>
              <w:keepLines/>
              <w:spacing w:after="0"/>
              <w:jc w:val="center"/>
              <w:rPr>
                <w:ins w:id="1335" w:author="Chen, Delia (NSB - CN/Hangzhou)" w:date="2019-03-26T11:14:00Z"/>
                <w:rFonts w:ascii="Arial" w:eastAsia="宋体" w:hAnsi="Arial"/>
                <w:sz w:val="18"/>
              </w:rPr>
            </w:pPr>
            <w:ins w:id="1336" w:author="Chen, Delia (NSB - CN/Hangzhou)" w:date="2019-03-26T11:14:00Z">
              <w:r w:rsidRPr="002548CD">
                <w:rPr>
                  <w:rFonts w:ascii="Arial" w:eastAsia="宋体" w:hAnsi="Arial"/>
                  <w:sz w:val="18"/>
                </w:rPr>
                <w:t>SSB.1 FR</w:t>
              </w:r>
              <w:r>
                <w:rPr>
                  <w:rFonts w:ascii="Arial" w:eastAsia="宋体" w:hAnsi="Arial"/>
                  <w:sz w:val="18"/>
                </w:rPr>
                <w:t>2</w:t>
              </w:r>
            </w:ins>
          </w:p>
        </w:tc>
      </w:tr>
      <w:tr w:rsidR="001E2CC0" w:rsidRPr="001A46B0" w14:paraId="5473ED5A" w14:textId="77777777" w:rsidTr="00F85753">
        <w:trPr>
          <w:trHeight w:val="223"/>
          <w:jc w:val="center"/>
          <w:ins w:id="1337" w:author="Chen, Delia (NSB - CN/Hangzhou)" w:date="2019-03-26T11:14:00Z"/>
        </w:trPr>
        <w:tc>
          <w:tcPr>
            <w:tcW w:w="1072" w:type="pct"/>
            <w:shd w:val="clear" w:color="auto" w:fill="auto"/>
          </w:tcPr>
          <w:p w14:paraId="5D7A3A26" w14:textId="77777777" w:rsidR="001E2CC0" w:rsidRPr="001A46B0" w:rsidRDefault="001E2CC0" w:rsidP="00F85753">
            <w:pPr>
              <w:keepNext/>
              <w:keepLines/>
              <w:spacing w:after="0"/>
              <w:rPr>
                <w:ins w:id="1338" w:author="Chen, Delia (NSB - CN/Hangzhou)" w:date="2019-03-26T11:14:00Z"/>
                <w:rFonts w:ascii="Arial" w:eastAsia="宋体" w:hAnsi="Arial"/>
                <w:sz w:val="18"/>
              </w:rPr>
            </w:pPr>
            <w:ins w:id="1339" w:author="Chen, Delia (NSB - CN/Hangzhou)" w:date="2019-03-26T11:14:00Z">
              <w:r w:rsidRPr="001A46B0">
                <w:rPr>
                  <w:rFonts w:ascii="Arial" w:eastAsia="宋体" w:hAnsi="Arial"/>
                  <w:sz w:val="18"/>
                </w:rPr>
                <w:t>SMTC Configuration</w:t>
              </w:r>
            </w:ins>
          </w:p>
        </w:tc>
        <w:tc>
          <w:tcPr>
            <w:tcW w:w="1656" w:type="pct"/>
            <w:shd w:val="clear" w:color="auto" w:fill="auto"/>
          </w:tcPr>
          <w:p w14:paraId="3515B16D" w14:textId="77777777" w:rsidR="001E2CC0" w:rsidRPr="001A46B0" w:rsidRDefault="001E2CC0" w:rsidP="00F85753">
            <w:pPr>
              <w:keepNext/>
              <w:keepLines/>
              <w:spacing w:after="0"/>
              <w:rPr>
                <w:ins w:id="1340" w:author="Chen, Delia (NSB - CN/Hangzhou)" w:date="2019-03-26T11:14:00Z"/>
                <w:rFonts w:ascii="Arial" w:eastAsia="宋体" w:hAnsi="Arial"/>
                <w:sz w:val="18"/>
                <w:lang w:val="it-IT"/>
              </w:rPr>
            </w:pPr>
            <w:ins w:id="1341" w:author="Chen, Delia (NSB - CN/Hangzhou)" w:date="2019-03-26T11:14:00Z">
              <w:r w:rsidRPr="001A46B0">
                <w:rPr>
                  <w:rFonts w:ascii="Arial" w:eastAsia="宋体" w:hAnsi="Arial"/>
                  <w:sz w:val="18"/>
                  <w:lang w:val="it-IT"/>
                </w:rPr>
                <w:t>Config 1</w:t>
              </w:r>
            </w:ins>
          </w:p>
        </w:tc>
        <w:tc>
          <w:tcPr>
            <w:tcW w:w="677" w:type="pct"/>
            <w:shd w:val="clear" w:color="auto" w:fill="auto"/>
          </w:tcPr>
          <w:p w14:paraId="1C447279" w14:textId="77777777" w:rsidR="001E2CC0" w:rsidRPr="001A46B0" w:rsidRDefault="001E2CC0" w:rsidP="00F85753">
            <w:pPr>
              <w:keepNext/>
              <w:keepLines/>
              <w:spacing w:after="0"/>
              <w:jc w:val="center"/>
              <w:rPr>
                <w:ins w:id="1342" w:author="Chen, Delia (NSB - CN/Hangzhou)" w:date="2019-03-26T11:14:00Z"/>
                <w:rFonts w:ascii="Arial" w:eastAsia="宋体" w:hAnsi="Arial"/>
                <w:sz w:val="18"/>
              </w:rPr>
            </w:pPr>
          </w:p>
        </w:tc>
        <w:tc>
          <w:tcPr>
            <w:tcW w:w="1595" w:type="pct"/>
            <w:shd w:val="clear" w:color="auto" w:fill="auto"/>
          </w:tcPr>
          <w:p w14:paraId="08E85790" w14:textId="77777777" w:rsidR="001E2CC0" w:rsidRPr="002548CD" w:rsidRDefault="001E2CC0" w:rsidP="00F85753">
            <w:pPr>
              <w:keepNext/>
              <w:keepLines/>
              <w:spacing w:after="0"/>
              <w:jc w:val="center"/>
              <w:rPr>
                <w:ins w:id="1343" w:author="Chen, Delia (NSB - CN/Hangzhou)" w:date="2019-03-26T11:14:00Z"/>
                <w:rFonts w:ascii="Arial" w:eastAsia="宋体" w:hAnsi="Arial"/>
                <w:sz w:val="18"/>
              </w:rPr>
            </w:pPr>
            <w:ins w:id="1344" w:author="Chen, Delia (NSB - CN/Hangzhou)" w:date="2019-03-26T11:14:00Z">
              <w:r w:rsidRPr="002548CD">
                <w:rPr>
                  <w:rFonts w:ascii="Arial" w:eastAsia="宋体" w:hAnsi="Arial"/>
                  <w:sz w:val="18"/>
                </w:rPr>
                <w:t>SMTC.1</w:t>
              </w:r>
            </w:ins>
          </w:p>
        </w:tc>
      </w:tr>
      <w:tr w:rsidR="001E2CC0" w:rsidRPr="001A46B0" w14:paraId="535CEF9A" w14:textId="77777777" w:rsidTr="00F85753">
        <w:trPr>
          <w:trHeight w:val="284"/>
          <w:jc w:val="center"/>
          <w:ins w:id="1345" w:author="Chen, Delia (NSB - CN/Hangzhou)" w:date="2019-03-26T11:14:00Z"/>
        </w:trPr>
        <w:tc>
          <w:tcPr>
            <w:tcW w:w="1072" w:type="pct"/>
            <w:shd w:val="clear" w:color="auto" w:fill="auto"/>
          </w:tcPr>
          <w:p w14:paraId="7E657ED1" w14:textId="77777777" w:rsidR="001E2CC0" w:rsidRPr="001A46B0" w:rsidRDefault="001E2CC0" w:rsidP="00F85753">
            <w:pPr>
              <w:keepNext/>
              <w:keepLines/>
              <w:spacing w:after="0"/>
              <w:rPr>
                <w:ins w:id="1346" w:author="Chen, Delia (NSB - CN/Hangzhou)" w:date="2019-03-26T11:14:00Z"/>
                <w:rFonts w:ascii="Arial" w:eastAsia="宋体" w:hAnsi="Arial"/>
                <w:sz w:val="18"/>
              </w:rPr>
            </w:pPr>
            <w:ins w:id="1347" w:author="Chen, Delia (NSB - CN/Hangzhou)" w:date="2019-03-26T11:14:00Z">
              <w:r w:rsidRPr="001A46B0">
                <w:rPr>
                  <w:rFonts w:ascii="Arial" w:eastAsia="宋体" w:hAnsi="Arial"/>
                  <w:sz w:val="18"/>
                </w:rPr>
                <w:t>PDSCH/PDCCH subcarrier spacing</w:t>
              </w:r>
            </w:ins>
          </w:p>
        </w:tc>
        <w:tc>
          <w:tcPr>
            <w:tcW w:w="1656" w:type="pct"/>
            <w:shd w:val="clear" w:color="auto" w:fill="auto"/>
          </w:tcPr>
          <w:p w14:paraId="16BF1210" w14:textId="77777777" w:rsidR="001E2CC0" w:rsidRPr="001A46B0" w:rsidRDefault="001E2CC0" w:rsidP="00F85753">
            <w:pPr>
              <w:keepNext/>
              <w:keepLines/>
              <w:spacing w:after="0"/>
              <w:rPr>
                <w:ins w:id="1348" w:author="Chen, Delia (NSB - CN/Hangzhou)" w:date="2019-03-26T11:14:00Z"/>
                <w:rFonts w:ascii="Arial" w:eastAsia="宋体" w:hAnsi="Arial"/>
                <w:sz w:val="18"/>
                <w:lang w:val="it-IT"/>
              </w:rPr>
            </w:pPr>
            <w:ins w:id="1349" w:author="Chen, Delia (NSB - CN/Hangzhou)" w:date="2019-03-26T11:14:00Z">
              <w:r w:rsidRPr="001A46B0">
                <w:rPr>
                  <w:rFonts w:ascii="Arial" w:eastAsia="宋体" w:hAnsi="Arial"/>
                  <w:sz w:val="18"/>
                  <w:lang w:val="it-IT"/>
                </w:rPr>
                <w:t>Config 1</w:t>
              </w:r>
            </w:ins>
          </w:p>
        </w:tc>
        <w:tc>
          <w:tcPr>
            <w:tcW w:w="677" w:type="pct"/>
            <w:shd w:val="clear" w:color="auto" w:fill="auto"/>
          </w:tcPr>
          <w:p w14:paraId="3B24A649" w14:textId="77777777" w:rsidR="001E2CC0" w:rsidRPr="001A46B0" w:rsidRDefault="001E2CC0" w:rsidP="00F85753">
            <w:pPr>
              <w:keepNext/>
              <w:keepLines/>
              <w:spacing w:after="0"/>
              <w:jc w:val="center"/>
              <w:rPr>
                <w:ins w:id="1350" w:author="Chen, Delia (NSB - CN/Hangzhou)" w:date="2019-03-26T11:14:00Z"/>
                <w:rFonts w:ascii="Arial" w:eastAsia="宋体" w:hAnsi="Arial"/>
                <w:sz w:val="18"/>
              </w:rPr>
            </w:pPr>
          </w:p>
        </w:tc>
        <w:tc>
          <w:tcPr>
            <w:tcW w:w="1595" w:type="pct"/>
            <w:shd w:val="clear" w:color="auto" w:fill="auto"/>
          </w:tcPr>
          <w:p w14:paraId="080C1A63" w14:textId="77777777" w:rsidR="001E2CC0" w:rsidRPr="001A46B0" w:rsidRDefault="001E2CC0" w:rsidP="00F85753">
            <w:pPr>
              <w:keepNext/>
              <w:keepLines/>
              <w:spacing w:after="0"/>
              <w:jc w:val="center"/>
              <w:rPr>
                <w:ins w:id="1351" w:author="Chen, Delia (NSB - CN/Hangzhou)" w:date="2019-03-26T11:14:00Z"/>
                <w:rFonts w:ascii="Arial" w:eastAsia="宋体" w:hAnsi="Arial"/>
                <w:sz w:val="18"/>
              </w:rPr>
            </w:pPr>
            <w:ins w:id="1352" w:author="Chen, Delia (NSB - CN/Hangzhou)" w:date="2019-03-26T11:14:00Z">
              <w:r>
                <w:rPr>
                  <w:rFonts w:ascii="Arial" w:eastAsia="宋体" w:hAnsi="Arial"/>
                  <w:sz w:val="18"/>
                </w:rPr>
                <w:t>120</w:t>
              </w:r>
              <w:r w:rsidRPr="001A46B0">
                <w:rPr>
                  <w:rFonts w:ascii="Arial" w:eastAsia="宋体" w:hAnsi="Arial"/>
                  <w:sz w:val="18"/>
                </w:rPr>
                <w:t xml:space="preserve"> KHz</w:t>
              </w:r>
            </w:ins>
          </w:p>
        </w:tc>
      </w:tr>
      <w:tr w:rsidR="001E2CC0" w:rsidRPr="001A46B0" w14:paraId="3FC320A7" w14:textId="77777777" w:rsidTr="00F85753">
        <w:trPr>
          <w:trHeight w:val="164"/>
          <w:jc w:val="center"/>
          <w:ins w:id="1353" w:author="Chen, Delia (NSB - CN/Hangzhou)" w:date="2019-03-26T11:14:00Z"/>
        </w:trPr>
        <w:tc>
          <w:tcPr>
            <w:tcW w:w="2728" w:type="pct"/>
            <w:gridSpan w:val="2"/>
            <w:shd w:val="clear" w:color="auto" w:fill="auto"/>
          </w:tcPr>
          <w:p w14:paraId="2F60C428" w14:textId="77777777" w:rsidR="001E2CC0" w:rsidRPr="001A46B0" w:rsidRDefault="001E2CC0" w:rsidP="00F85753">
            <w:pPr>
              <w:keepNext/>
              <w:keepLines/>
              <w:spacing w:after="0"/>
              <w:rPr>
                <w:ins w:id="1354" w:author="Chen, Delia (NSB - CN/Hangzhou)" w:date="2019-03-26T11:14:00Z"/>
                <w:rFonts w:ascii="Arial" w:eastAsia="宋体" w:hAnsi="Arial"/>
                <w:sz w:val="18"/>
              </w:rPr>
            </w:pPr>
            <w:ins w:id="1355" w:author="Chen, Delia (NSB - CN/Hangzhou)" w:date="2019-03-26T11:14:00Z">
              <w:r w:rsidRPr="001A46B0">
                <w:rPr>
                  <w:rFonts w:ascii="Arial" w:eastAsia="宋体" w:hAnsi="Arial"/>
                  <w:sz w:val="18"/>
                </w:rPr>
                <w:t>csi-RS-Index assigned as RLM RS</w:t>
              </w:r>
            </w:ins>
          </w:p>
        </w:tc>
        <w:tc>
          <w:tcPr>
            <w:tcW w:w="677" w:type="pct"/>
            <w:shd w:val="clear" w:color="auto" w:fill="auto"/>
          </w:tcPr>
          <w:p w14:paraId="2E520AE0" w14:textId="77777777" w:rsidR="001E2CC0" w:rsidRPr="001A46B0" w:rsidRDefault="001E2CC0" w:rsidP="00F85753">
            <w:pPr>
              <w:keepNext/>
              <w:keepLines/>
              <w:spacing w:after="0"/>
              <w:jc w:val="center"/>
              <w:rPr>
                <w:ins w:id="1356" w:author="Chen, Delia (NSB - CN/Hangzhou)" w:date="2019-03-26T11:14:00Z"/>
                <w:rFonts w:ascii="Arial" w:eastAsia="宋体" w:hAnsi="Arial"/>
                <w:sz w:val="18"/>
              </w:rPr>
            </w:pPr>
          </w:p>
        </w:tc>
        <w:tc>
          <w:tcPr>
            <w:tcW w:w="1595" w:type="pct"/>
            <w:shd w:val="clear" w:color="auto" w:fill="auto"/>
          </w:tcPr>
          <w:p w14:paraId="1C77ECC6" w14:textId="77777777" w:rsidR="001E2CC0" w:rsidRPr="001A46B0" w:rsidRDefault="001E2CC0" w:rsidP="00F85753">
            <w:pPr>
              <w:keepNext/>
              <w:keepLines/>
              <w:spacing w:after="0"/>
              <w:jc w:val="center"/>
              <w:rPr>
                <w:ins w:id="1357" w:author="Chen, Delia (NSB - CN/Hangzhou)" w:date="2019-03-26T11:14:00Z"/>
                <w:rFonts w:ascii="Arial" w:eastAsia="宋体" w:hAnsi="Arial"/>
                <w:sz w:val="18"/>
              </w:rPr>
            </w:pPr>
            <w:ins w:id="1358" w:author="Chen, Delia (NSB - CN/Hangzhou)" w:date="2019-03-26T11:14:00Z">
              <w:r w:rsidRPr="001A46B0">
                <w:rPr>
                  <w:rFonts w:ascii="Arial" w:eastAsia="宋体" w:hAnsi="Arial"/>
                  <w:sz w:val="18"/>
                </w:rPr>
                <w:t>[0]</w:t>
              </w:r>
            </w:ins>
          </w:p>
        </w:tc>
      </w:tr>
      <w:tr w:rsidR="001E2CC0" w:rsidRPr="001A46B0" w14:paraId="5F9F6A6F" w14:textId="77777777" w:rsidTr="00F85753">
        <w:trPr>
          <w:trHeight w:val="176"/>
          <w:jc w:val="center"/>
          <w:ins w:id="1359" w:author="Chen, Delia (NSB - CN/Hangzhou)" w:date="2019-03-26T11:14:00Z"/>
        </w:trPr>
        <w:tc>
          <w:tcPr>
            <w:tcW w:w="2728" w:type="pct"/>
            <w:gridSpan w:val="2"/>
            <w:shd w:val="clear" w:color="auto" w:fill="auto"/>
          </w:tcPr>
          <w:p w14:paraId="3BC86D67" w14:textId="77777777" w:rsidR="001E2CC0" w:rsidRPr="001A46B0" w:rsidRDefault="001E2CC0" w:rsidP="00F85753">
            <w:pPr>
              <w:keepNext/>
              <w:keepLines/>
              <w:spacing w:after="0"/>
              <w:rPr>
                <w:ins w:id="1360" w:author="Chen, Delia (NSB - CN/Hangzhou)" w:date="2019-03-26T11:14:00Z"/>
                <w:rFonts w:ascii="Arial" w:eastAsia="宋体" w:hAnsi="Arial"/>
                <w:sz w:val="18"/>
              </w:rPr>
            </w:pPr>
            <w:ins w:id="1361" w:author="Chen, Delia (NSB - CN/Hangzhou)" w:date="2019-03-26T11:14:00Z">
              <w:r w:rsidRPr="002573E8">
                <w:rPr>
                  <w:rFonts w:ascii="Arial" w:eastAsia="宋体" w:hAnsi="Arial"/>
                  <w:sz w:val="18"/>
                </w:rPr>
                <w:t>TRS configuration</w:t>
              </w:r>
            </w:ins>
          </w:p>
        </w:tc>
        <w:tc>
          <w:tcPr>
            <w:tcW w:w="677" w:type="pct"/>
            <w:shd w:val="clear" w:color="auto" w:fill="auto"/>
          </w:tcPr>
          <w:p w14:paraId="1319CDE1" w14:textId="77777777" w:rsidR="001E2CC0" w:rsidRPr="001A46B0" w:rsidRDefault="001E2CC0" w:rsidP="00F85753">
            <w:pPr>
              <w:keepNext/>
              <w:keepLines/>
              <w:spacing w:after="0"/>
              <w:jc w:val="center"/>
              <w:rPr>
                <w:ins w:id="1362" w:author="Chen, Delia (NSB - CN/Hangzhou)" w:date="2019-03-26T11:14:00Z"/>
                <w:rFonts w:ascii="Arial" w:eastAsia="宋体" w:hAnsi="Arial"/>
                <w:sz w:val="18"/>
              </w:rPr>
            </w:pPr>
          </w:p>
        </w:tc>
        <w:tc>
          <w:tcPr>
            <w:tcW w:w="1595" w:type="pct"/>
            <w:shd w:val="clear" w:color="auto" w:fill="auto"/>
          </w:tcPr>
          <w:p w14:paraId="5FFBF2D3" w14:textId="77777777" w:rsidR="001E2CC0" w:rsidRPr="002548CD" w:rsidRDefault="001E2CC0" w:rsidP="00F85753">
            <w:pPr>
              <w:keepNext/>
              <w:keepLines/>
              <w:spacing w:after="0"/>
              <w:jc w:val="center"/>
              <w:rPr>
                <w:ins w:id="1363" w:author="Chen, Delia (NSB - CN/Hangzhou)" w:date="2019-03-26T11:14:00Z"/>
                <w:rFonts w:ascii="Arial" w:eastAsia="宋体" w:hAnsi="Arial"/>
                <w:sz w:val="18"/>
              </w:rPr>
            </w:pPr>
            <w:ins w:id="1364" w:author="Chen, Delia (NSB - CN/Hangzhou)" w:date="2019-03-26T11:14:00Z">
              <w:r w:rsidRPr="00080E92">
                <w:rPr>
                  <w:rFonts w:ascii="Arial" w:eastAsia="宋体" w:hAnsi="Arial"/>
                  <w:sz w:val="18"/>
                </w:rPr>
                <w:t>TRS.2.1 TDD</w:t>
              </w:r>
            </w:ins>
          </w:p>
        </w:tc>
      </w:tr>
      <w:tr w:rsidR="001E2CC0" w:rsidRPr="001A46B0" w14:paraId="6F6DADAE" w14:textId="77777777" w:rsidTr="00F85753">
        <w:trPr>
          <w:trHeight w:val="176"/>
          <w:jc w:val="center"/>
          <w:ins w:id="1365" w:author="Chen, Delia (NSB - CN/Hangzhou)" w:date="2019-03-26T11:14:00Z"/>
        </w:trPr>
        <w:tc>
          <w:tcPr>
            <w:tcW w:w="2728" w:type="pct"/>
            <w:gridSpan w:val="2"/>
            <w:shd w:val="clear" w:color="auto" w:fill="auto"/>
          </w:tcPr>
          <w:p w14:paraId="01C2FFBE" w14:textId="77777777" w:rsidR="001E2CC0" w:rsidRPr="001A46B0" w:rsidRDefault="001E2CC0" w:rsidP="00F85753">
            <w:pPr>
              <w:keepNext/>
              <w:keepLines/>
              <w:spacing w:after="0"/>
              <w:rPr>
                <w:ins w:id="1366" w:author="Chen, Delia (NSB - CN/Hangzhou)" w:date="2019-03-26T11:14:00Z"/>
                <w:rFonts w:ascii="Arial" w:eastAsia="宋体" w:hAnsi="Arial"/>
                <w:sz w:val="18"/>
              </w:rPr>
            </w:pPr>
            <w:ins w:id="1367" w:author="Chen, Delia (NSB - CN/Hangzhou)" w:date="2019-03-26T11:14:00Z">
              <w:r w:rsidRPr="002573E8">
                <w:rPr>
                  <w:rFonts w:ascii="Arial" w:eastAsia="宋体" w:hAnsi="Arial"/>
                  <w:sz w:val="18"/>
                </w:rPr>
                <w:t>TCI configuration</w:t>
              </w:r>
            </w:ins>
          </w:p>
        </w:tc>
        <w:tc>
          <w:tcPr>
            <w:tcW w:w="677" w:type="pct"/>
            <w:shd w:val="clear" w:color="auto" w:fill="auto"/>
          </w:tcPr>
          <w:p w14:paraId="30D9C037" w14:textId="77777777" w:rsidR="001E2CC0" w:rsidRPr="001A46B0" w:rsidRDefault="001E2CC0" w:rsidP="00F85753">
            <w:pPr>
              <w:keepNext/>
              <w:keepLines/>
              <w:spacing w:after="0"/>
              <w:jc w:val="center"/>
              <w:rPr>
                <w:ins w:id="1368" w:author="Chen, Delia (NSB - CN/Hangzhou)" w:date="2019-03-26T11:14:00Z"/>
                <w:rFonts w:ascii="Arial" w:eastAsia="宋体" w:hAnsi="Arial"/>
                <w:sz w:val="18"/>
              </w:rPr>
            </w:pPr>
          </w:p>
        </w:tc>
        <w:tc>
          <w:tcPr>
            <w:tcW w:w="1595" w:type="pct"/>
            <w:shd w:val="clear" w:color="auto" w:fill="auto"/>
          </w:tcPr>
          <w:p w14:paraId="2CAFCD8F" w14:textId="77777777" w:rsidR="001E2CC0" w:rsidRPr="002548CD" w:rsidRDefault="001E2CC0" w:rsidP="00F85753">
            <w:pPr>
              <w:keepNext/>
              <w:keepLines/>
              <w:spacing w:after="0"/>
              <w:jc w:val="center"/>
              <w:rPr>
                <w:ins w:id="1369" w:author="Chen, Delia (NSB - CN/Hangzhou)" w:date="2019-03-26T11:14:00Z"/>
                <w:rFonts w:ascii="Arial" w:eastAsia="宋体" w:hAnsi="Arial"/>
                <w:sz w:val="18"/>
              </w:rPr>
            </w:pPr>
            <w:ins w:id="1370" w:author="Chen, Delia (NSB - CN/Hangzhou)" w:date="2019-03-26T11:14:00Z">
              <w:r w:rsidRPr="00080E92">
                <w:rPr>
                  <w:rFonts w:ascii="Arial" w:eastAsia="宋体" w:hAnsi="Arial"/>
                  <w:sz w:val="18"/>
                </w:rPr>
                <w:t>CSI-RS.Config.0</w:t>
              </w:r>
            </w:ins>
          </w:p>
        </w:tc>
      </w:tr>
      <w:tr w:rsidR="001E2CC0" w:rsidRPr="001A46B0" w14:paraId="03CFDC6A" w14:textId="77777777" w:rsidTr="00F85753">
        <w:trPr>
          <w:trHeight w:val="176"/>
          <w:jc w:val="center"/>
          <w:ins w:id="1371" w:author="Chen, Delia (NSB - CN/Hangzhou)" w:date="2019-03-26T11:14:00Z"/>
        </w:trPr>
        <w:tc>
          <w:tcPr>
            <w:tcW w:w="2728" w:type="pct"/>
            <w:gridSpan w:val="2"/>
            <w:shd w:val="clear" w:color="auto" w:fill="auto"/>
          </w:tcPr>
          <w:p w14:paraId="5DACD808" w14:textId="77777777" w:rsidR="001E2CC0" w:rsidRPr="001A46B0" w:rsidRDefault="001E2CC0" w:rsidP="00F85753">
            <w:pPr>
              <w:keepNext/>
              <w:keepLines/>
              <w:spacing w:after="0"/>
              <w:rPr>
                <w:ins w:id="1372" w:author="Chen, Delia (NSB - CN/Hangzhou)" w:date="2019-03-26T11:14:00Z"/>
                <w:rFonts w:ascii="Arial" w:eastAsia="宋体" w:hAnsi="Arial"/>
                <w:sz w:val="18"/>
              </w:rPr>
            </w:pPr>
            <w:ins w:id="1373" w:author="Chen, Delia (NSB - CN/Hangzhou)" w:date="2019-03-26T11:14:00Z">
              <w:r w:rsidRPr="001A46B0">
                <w:rPr>
                  <w:rFonts w:ascii="Arial" w:eastAsia="宋体" w:hAnsi="Arial"/>
                  <w:sz w:val="18"/>
                </w:rPr>
                <w:t>OCNG parameters</w:t>
              </w:r>
            </w:ins>
          </w:p>
        </w:tc>
        <w:tc>
          <w:tcPr>
            <w:tcW w:w="677" w:type="pct"/>
            <w:shd w:val="clear" w:color="auto" w:fill="auto"/>
          </w:tcPr>
          <w:p w14:paraId="4AE8936E" w14:textId="77777777" w:rsidR="001E2CC0" w:rsidRPr="001A46B0" w:rsidRDefault="001E2CC0" w:rsidP="00F85753">
            <w:pPr>
              <w:keepNext/>
              <w:keepLines/>
              <w:spacing w:after="0"/>
              <w:jc w:val="center"/>
              <w:rPr>
                <w:ins w:id="1374" w:author="Chen, Delia (NSB - CN/Hangzhou)" w:date="2019-03-26T11:14:00Z"/>
                <w:rFonts w:ascii="Arial" w:eastAsia="宋体" w:hAnsi="Arial"/>
                <w:sz w:val="18"/>
              </w:rPr>
            </w:pPr>
          </w:p>
        </w:tc>
        <w:tc>
          <w:tcPr>
            <w:tcW w:w="1595" w:type="pct"/>
            <w:shd w:val="clear" w:color="auto" w:fill="auto"/>
          </w:tcPr>
          <w:p w14:paraId="576CCBB6" w14:textId="77777777" w:rsidR="001E2CC0" w:rsidRPr="001A46B0" w:rsidRDefault="001E2CC0" w:rsidP="00F85753">
            <w:pPr>
              <w:keepNext/>
              <w:keepLines/>
              <w:spacing w:after="0"/>
              <w:jc w:val="center"/>
              <w:rPr>
                <w:ins w:id="1375" w:author="Chen, Delia (NSB - CN/Hangzhou)" w:date="2019-03-26T11:14:00Z"/>
                <w:rFonts w:ascii="Arial" w:eastAsia="宋体" w:hAnsi="Arial"/>
                <w:sz w:val="18"/>
              </w:rPr>
            </w:pPr>
            <w:ins w:id="1376" w:author="Chen, Delia (NSB - CN/Hangzhou)" w:date="2019-03-26T11:14:00Z">
              <w:r w:rsidRPr="002548CD">
                <w:rPr>
                  <w:rFonts w:ascii="Arial" w:eastAsia="宋体" w:hAnsi="Arial"/>
                  <w:sz w:val="18"/>
                </w:rPr>
                <w:t>OP.1</w:t>
              </w:r>
            </w:ins>
          </w:p>
        </w:tc>
      </w:tr>
      <w:tr w:rsidR="001E2CC0" w:rsidRPr="001A46B0" w14:paraId="4F814D2C" w14:textId="77777777" w:rsidTr="00F85753">
        <w:trPr>
          <w:trHeight w:val="164"/>
          <w:jc w:val="center"/>
          <w:ins w:id="1377" w:author="Chen, Delia (NSB - CN/Hangzhou)" w:date="2019-03-26T11:14:00Z"/>
        </w:trPr>
        <w:tc>
          <w:tcPr>
            <w:tcW w:w="2728" w:type="pct"/>
            <w:gridSpan w:val="2"/>
            <w:shd w:val="clear" w:color="auto" w:fill="auto"/>
          </w:tcPr>
          <w:p w14:paraId="58477312" w14:textId="77777777" w:rsidR="001E2CC0" w:rsidRPr="001A46B0" w:rsidRDefault="001E2CC0" w:rsidP="00F85753">
            <w:pPr>
              <w:keepNext/>
              <w:keepLines/>
              <w:spacing w:after="0"/>
              <w:rPr>
                <w:ins w:id="1378" w:author="Chen, Delia (NSB - CN/Hangzhou)" w:date="2019-03-26T11:14:00Z"/>
                <w:rFonts w:ascii="Arial" w:eastAsia="宋体" w:hAnsi="Arial"/>
                <w:sz w:val="18"/>
              </w:rPr>
            </w:pPr>
            <w:ins w:id="1379" w:author="Chen, Delia (NSB - CN/Hangzhou)" w:date="2019-03-26T11:14: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48166BF4" w14:textId="77777777" w:rsidR="001E2CC0" w:rsidRPr="001A46B0" w:rsidRDefault="001E2CC0" w:rsidP="00F85753">
            <w:pPr>
              <w:keepNext/>
              <w:keepLines/>
              <w:spacing w:after="0"/>
              <w:jc w:val="center"/>
              <w:rPr>
                <w:ins w:id="1380" w:author="Chen, Delia (NSB - CN/Hangzhou)" w:date="2019-03-26T11:14:00Z"/>
                <w:rFonts w:ascii="Arial" w:eastAsia="宋体" w:hAnsi="Arial"/>
                <w:sz w:val="18"/>
              </w:rPr>
            </w:pPr>
          </w:p>
        </w:tc>
        <w:tc>
          <w:tcPr>
            <w:tcW w:w="1595" w:type="pct"/>
            <w:shd w:val="clear" w:color="auto" w:fill="auto"/>
          </w:tcPr>
          <w:p w14:paraId="1F38577E" w14:textId="77777777" w:rsidR="001E2CC0" w:rsidRPr="001A46B0" w:rsidRDefault="001E2CC0" w:rsidP="00F85753">
            <w:pPr>
              <w:keepNext/>
              <w:keepLines/>
              <w:spacing w:after="0"/>
              <w:jc w:val="center"/>
              <w:rPr>
                <w:ins w:id="1381" w:author="Chen, Delia (NSB - CN/Hangzhou)" w:date="2019-03-26T11:14:00Z"/>
                <w:rFonts w:ascii="Arial" w:eastAsia="宋体" w:hAnsi="Arial"/>
                <w:sz w:val="18"/>
              </w:rPr>
            </w:pPr>
            <w:ins w:id="1382" w:author="Chen, Delia (NSB - CN/Hangzhou)" w:date="2019-03-26T11:14:00Z">
              <w:r w:rsidRPr="001A46B0">
                <w:rPr>
                  <w:rFonts w:ascii="Arial" w:eastAsia="宋体" w:hAnsi="Arial"/>
                  <w:sz w:val="18"/>
                </w:rPr>
                <w:t>Normal</w:t>
              </w:r>
            </w:ins>
          </w:p>
        </w:tc>
      </w:tr>
      <w:tr w:rsidR="001E2CC0" w:rsidRPr="001A46B0" w14:paraId="29BB2F62" w14:textId="77777777" w:rsidTr="00F85753">
        <w:trPr>
          <w:trHeight w:val="340"/>
          <w:jc w:val="center"/>
          <w:ins w:id="1383" w:author="Chen, Delia (NSB - CN/Hangzhou)" w:date="2019-03-26T11:14:00Z"/>
        </w:trPr>
        <w:tc>
          <w:tcPr>
            <w:tcW w:w="2728" w:type="pct"/>
            <w:gridSpan w:val="2"/>
            <w:shd w:val="clear" w:color="auto" w:fill="auto"/>
          </w:tcPr>
          <w:p w14:paraId="2E7A6701" w14:textId="77777777" w:rsidR="001E2CC0" w:rsidRPr="001A46B0" w:rsidRDefault="001E2CC0" w:rsidP="00F85753">
            <w:pPr>
              <w:keepNext/>
              <w:keepLines/>
              <w:spacing w:after="0"/>
              <w:rPr>
                <w:ins w:id="1384" w:author="Chen, Delia (NSB - CN/Hangzhou)" w:date="2019-03-26T11:14:00Z"/>
                <w:rFonts w:ascii="Arial" w:eastAsia="宋体" w:hAnsi="Arial"/>
                <w:sz w:val="18"/>
              </w:rPr>
            </w:pPr>
            <w:ins w:id="1385" w:author="Chen, Delia (NSB - CN/Hangzhou)" w:date="2019-03-26T11:14:00Z">
              <w:r w:rsidRPr="001A46B0">
                <w:rPr>
                  <w:rFonts w:ascii="Arial" w:eastAsia="宋体" w:hAnsi="Arial"/>
                  <w:sz w:val="18"/>
                </w:rPr>
                <w:t>Correlation Matrix and Antenna Configuration</w:t>
              </w:r>
            </w:ins>
          </w:p>
        </w:tc>
        <w:tc>
          <w:tcPr>
            <w:tcW w:w="677" w:type="pct"/>
            <w:shd w:val="clear" w:color="auto" w:fill="auto"/>
          </w:tcPr>
          <w:p w14:paraId="28CE58EC" w14:textId="77777777" w:rsidR="001E2CC0" w:rsidRPr="001A46B0" w:rsidRDefault="001E2CC0" w:rsidP="00F85753">
            <w:pPr>
              <w:keepNext/>
              <w:keepLines/>
              <w:spacing w:after="0"/>
              <w:jc w:val="center"/>
              <w:rPr>
                <w:ins w:id="1386" w:author="Chen, Delia (NSB - CN/Hangzhou)" w:date="2019-03-26T11:14:00Z"/>
                <w:rFonts w:ascii="Arial" w:eastAsia="宋体" w:hAnsi="Arial"/>
                <w:sz w:val="18"/>
              </w:rPr>
            </w:pPr>
          </w:p>
        </w:tc>
        <w:tc>
          <w:tcPr>
            <w:tcW w:w="1595" w:type="pct"/>
            <w:shd w:val="clear" w:color="auto" w:fill="auto"/>
          </w:tcPr>
          <w:p w14:paraId="0F361B1F" w14:textId="77777777" w:rsidR="001E2CC0" w:rsidRPr="001A46B0" w:rsidRDefault="001E2CC0" w:rsidP="00F85753">
            <w:pPr>
              <w:keepNext/>
              <w:keepLines/>
              <w:spacing w:after="0"/>
              <w:jc w:val="center"/>
              <w:rPr>
                <w:ins w:id="1387" w:author="Chen, Delia (NSB - CN/Hangzhou)" w:date="2019-03-26T11:14:00Z"/>
                <w:rFonts w:ascii="Arial" w:eastAsia="宋体" w:hAnsi="Arial"/>
                <w:sz w:val="18"/>
              </w:rPr>
            </w:pPr>
            <w:ins w:id="1388" w:author="Chen, Delia (NSB - CN/Hangzhou)" w:date="2019-03-26T11:14:00Z">
              <w:r>
                <w:rPr>
                  <w:rFonts w:ascii="Arial" w:eastAsia="宋体" w:hAnsi="Arial"/>
                  <w:sz w:val="18"/>
                </w:rPr>
                <w:t>2x2 Low</w:t>
              </w:r>
            </w:ins>
          </w:p>
        </w:tc>
      </w:tr>
      <w:tr w:rsidR="001E2CC0" w:rsidRPr="001A46B0" w14:paraId="134CA912" w14:textId="77777777" w:rsidTr="00F85753">
        <w:trPr>
          <w:trHeight w:val="164"/>
          <w:jc w:val="center"/>
          <w:ins w:id="1389" w:author="Chen, Delia (NSB - CN/Hangzhou)" w:date="2019-03-26T11:14:00Z"/>
        </w:trPr>
        <w:tc>
          <w:tcPr>
            <w:tcW w:w="1072" w:type="pct"/>
            <w:vMerge w:val="restart"/>
            <w:shd w:val="clear" w:color="auto" w:fill="auto"/>
          </w:tcPr>
          <w:p w14:paraId="0D158225" w14:textId="77777777" w:rsidR="001E2CC0" w:rsidRPr="001A46B0" w:rsidRDefault="001E2CC0" w:rsidP="00F85753">
            <w:pPr>
              <w:keepNext/>
              <w:keepLines/>
              <w:spacing w:after="0"/>
              <w:rPr>
                <w:ins w:id="1390" w:author="Chen, Delia (NSB - CN/Hangzhou)" w:date="2019-03-26T11:14:00Z"/>
                <w:rFonts w:ascii="Arial" w:eastAsia="宋体" w:hAnsi="Arial"/>
                <w:sz w:val="18"/>
              </w:rPr>
            </w:pPr>
          </w:p>
          <w:p w14:paraId="0D2E7A1F" w14:textId="77777777" w:rsidR="001E2CC0" w:rsidRPr="001A46B0" w:rsidRDefault="001E2CC0" w:rsidP="00F85753">
            <w:pPr>
              <w:keepNext/>
              <w:keepLines/>
              <w:spacing w:after="0"/>
              <w:rPr>
                <w:ins w:id="1391" w:author="Chen, Delia (NSB - CN/Hangzhou)" w:date="2019-03-26T11:14:00Z"/>
                <w:rFonts w:ascii="Arial" w:eastAsia="宋体" w:hAnsi="Arial"/>
                <w:sz w:val="18"/>
              </w:rPr>
            </w:pPr>
          </w:p>
          <w:p w14:paraId="4B0F9EF9" w14:textId="77777777" w:rsidR="001E2CC0" w:rsidRPr="001A46B0" w:rsidRDefault="001E2CC0" w:rsidP="00F85753">
            <w:pPr>
              <w:keepNext/>
              <w:keepLines/>
              <w:spacing w:after="0"/>
              <w:rPr>
                <w:ins w:id="1392" w:author="Chen, Delia (NSB - CN/Hangzhou)" w:date="2019-03-26T11:14:00Z"/>
                <w:rFonts w:ascii="Arial" w:eastAsia="宋体" w:hAnsi="Arial"/>
                <w:sz w:val="18"/>
              </w:rPr>
            </w:pPr>
            <w:ins w:id="1393" w:author="Chen, Delia (NSB - CN/Hangzhou)" w:date="2019-03-26T11:14:00Z">
              <w:r w:rsidRPr="001A46B0">
                <w:rPr>
                  <w:rFonts w:ascii="Arial" w:eastAsia="宋体" w:hAnsi="Arial"/>
                  <w:sz w:val="18"/>
                </w:rPr>
                <w:t xml:space="preserve">Out of sync transmission parameters </w:t>
              </w:r>
            </w:ins>
          </w:p>
        </w:tc>
        <w:tc>
          <w:tcPr>
            <w:tcW w:w="1656" w:type="pct"/>
            <w:shd w:val="clear" w:color="auto" w:fill="auto"/>
          </w:tcPr>
          <w:p w14:paraId="31529AA3" w14:textId="77777777" w:rsidR="001E2CC0" w:rsidRPr="001A46B0" w:rsidRDefault="001E2CC0" w:rsidP="00F85753">
            <w:pPr>
              <w:keepNext/>
              <w:keepLines/>
              <w:spacing w:after="0"/>
              <w:rPr>
                <w:ins w:id="1394" w:author="Chen, Delia (NSB - CN/Hangzhou)" w:date="2019-03-26T11:14:00Z"/>
                <w:rFonts w:ascii="Arial" w:eastAsia="宋体" w:hAnsi="Arial"/>
                <w:sz w:val="18"/>
              </w:rPr>
            </w:pPr>
            <w:ins w:id="1395" w:author="Chen, Delia (NSB - CN/Hangzhou)" w:date="2019-03-26T11:14:00Z">
              <w:r w:rsidRPr="001A46B0">
                <w:rPr>
                  <w:rFonts w:ascii="Arial" w:eastAsia="宋体" w:hAnsi="Arial"/>
                  <w:sz w:val="18"/>
                </w:rPr>
                <w:t>DCI format</w:t>
              </w:r>
            </w:ins>
          </w:p>
        </w:tc>
        <w:tc>
          <w:tcPr>
            <w:tcW w:w="677" w:type="pct"/>
            <w:shd w:val="clear" w:color="auto" w:fill="auto"/>
          </w:tcPr>
          <w:p w14:paraId="4903336F" w14:textId="77777777" w:rsidR="001E2CC0" w:rsidRPr="001A46B0" w:rsidRDefault="001E2CC0" w:rsidP="00F85753">
            <w:pPr>
              <w:keepNext/>
              <w:keepLines/>
              <w:spacing w:after="0"/>
              <w:jc w:val="center"/>
              <w:rPr>
                <w:ins w:id="1396" w:author="Chen, Delia (NSB - CN/Hangzhou)" w:date="2019-03-26T11:14:00Z"/>
                <w:rFonts w:ascii="Arial" w:eastAsia="宋体" w:hAnsi="Arial"/>
                <w:sz w:val="18"/>
              </w:rPr>
            </w:pPr>
          </w:p>
        </w:tc>
        <w:tc>
          <w:tcPr>
            <w:tcW w:w="1595" w:type="pct"/>
            <w:shd w:val="clear" w:color="auto" w:fill="auto"/>
          </w:tcPr>
          <w:p w14:paraId="1AD90976" w14:textId="77777777" w:rsidR="001E2CC0" w:rsidRPr="001A46B0" w:rsidRDefault="001E2CC0" w:rsidP="00F85753">
            <w:pPr>
              <w:keepNext/>
              <w:keepLines/>
              <w:spacing w:after="0"/>
              <w:jc w:val="center"/>
              <w:rPr>
                <w:ins w:id="1397" w:author="Chen, Delia (NSB - CN/Hangzhou)" w:date="2019-03-26T11:14:00Z"/>
                <w:rFonts w:ascii="Arial" w:eastAsia="宋体" w:hAnsi="Arial"/>
                <w:sz w:val="18"/>
              </w:rPr>
            </w:pPr>
            <w:ins w:id="1398" w:author="Chen, Delia (NSB - CN/Hangzhou)" w:date="2019-03-26T11:14:00Z">
              <w:r w:rsidRPr="001A46B0">
                <w:rPr>
                  <w:rFonts w:ascii="Arial" w:eastAsia="宋体" w:hAnsi="Arial"/>
                  <w:sz w:val="18"/>
                </w:rPr>
                <w:t>1-0</w:t>
              </w:r>
            </w:ins>
          </w:p>
        </w:tc>
      </w:tr>
      <w:tr w:rsidR="001E2CC0" w:rsidRPr="001A46B0" w14:paraId="1D378479" w14:textId="77777777" w:rsidTr="00F85753">
        <w:trPr>
          <w:trHeight w:val="93"/>
          <w:jc w:val="center"/>
          <w:ins w:id="1399" w:author="Chen, Delia (NSB - CN/Hangzhou)" w:date="2019-03-26T11:14:00Z"/>
        </w:trPr>
        <w:tc>
          <w:tcPr>
            <w:tcW w:w="1072" w:type="pct"/>
            <w:vMerge/>
            <w:shd w:val="clear" w:color="auto" w:fill="auto"/>
          </w:tcPr>
          <w:p w14:paraId="7EFEC9AA" w14:textId="77777777" w:rsidR="001E2CC0" w:rsidRPr="001A46B0" w:rsidRDefault="001E2CC0" w:rsidP="00F85753">
            <w:pPr>
              <w:keepNext/>
              <w:keepLines/>
              <w:spacing w:after="0"/>
              <w:rPr>
                <w:ins w:id="1400" w:author="Chen, Delia (NSB - CN/Hangzhou)" w:date="2019-03-26T11:14:00Z"/>
                <w:rFonts w:ascii="Arial" w:eastAsia="宋体" w:hAnsi="Arial"/>
                <w:sz w:val="18"/>
              </w:rPr>
            </w:pPr>
          </w:p>
        </w:tc>
        <w:tc>
          <w:tcPr>
            <w:tcW w:w="1656" w:type="pct"/>
            <w:shd w:val="clear" w:color="auto" w:fill="auto"/>
          </w:tcPr>
          <w:p w14:paraId="0F8B6C75" w14:textId="77777777" w:rsidR="001E2CC0" w:rsidRPr="001A46B0" w:rsidRDefault="001E2CC0" w:rsidP="00F85753">
            <w:pPr>
              <w:keepNext/>
              <w:keepLines/>
              <w:spacing w:after="0"/>
              <w:rPr>
                <w:ins w:id="1401" w:author="Chen, Delia (NSB - CN/Hangzhou)" w:date="2019-03-26T11:14:00Z"/>
                <w:rFonts w:ascii="Arial" w:eastAsia="宋体" w:hAnsi="Arial"/>
                <w:sz w:val="18"/>
              </w:rPr>
            </w:pPr>
            <w:ins w:id="1402" w:author="Chen, Delia (NSB - CN/Hangzhou)" w:date="2019-03-26T11:14:00Z">
              <w:r w:rsidRPr="001A46B0">
                <w:rPr>
                  <w:rFonts w:ascii="Arial" w:eastAsia="宋体" w:hAnsi="Arial"/>
                  <w:sz w:val="18"/>
                </w:rPr>
                <w:t>Number of Control OFDM symbols</w:t>
              </w:r>
            </w:ins>
          </w:p>
        </w:tc>
        <w:tc>
          <w:tcPr>
            <w:tcW w:w="677" w:type="pct"/>
            <w:shd w:val="clear" w:color="auto" w:fill="auto"/>
          </w:tcPr>
          <w:p w14:paraId="72CC74FB" w14:textId="77777777" w:rsidR="001E2CC0" w:rsidRPr="001A46B0" w:rsidRDefault="001E2CC0" w:rsidP="00F85753">
            <w:pPr>
              <w:keepNext/>
              <w:keepLines/>
              <w:spacing w:after="0"/>
              <w:jc w:val="center"/>
              <w:rPr>
                <w:ins w:id="1403" w:author="Chen, Delia (NSB - CN/Hangzhou)" w:date="2019-03-26T11:14:00Z"/>
                <w:rFonts w:ascii="Arial" w:eastAsia="宋体" w:hAnsi="Arial"/>
                <w:sz w:val="18"/>
              </w:rPr>
            </w:pPr>
          </w:p>
        </w:tc>
        <w:tc>
          <w:tcPr>
            <w:tcW w:w="1595" w:type="pct"/>
            <w:shd w:val="clear" w:color="auto" w:fill="auto"/>
          </w:tcPr>
          <w:p w14:paraId="28B0AF08" w14:textId="77777777" w:rsidR="001E2CC0" w:rsidRPr="001A46B0" w:rsidRDefault="001E2CC0" w:rsidP="00F85753">
            <w:pPr>
              <w:keepNext/>
              <w:keepLines/>
              <w:spacing w:after="0"/>
              <w:jc w:val="center"/>
              <w:rPr>
                <w:ins w:id="1404" w:author="Chen, Delia (NSB - CN/Hangzhou)" w:date="2019-03-26T11:14:00Z"/>
                <w:rFonts w:ascii="Arial" w:eastAsia="宋体" w:hAnsi="Arial"/>
                <w:sz w:val="18"/>
              </w:rPr>
            </w:pPr>
            <w:ins w:id="1405" w:author="Chen, Delia (NSB - CN/Hangzhou)" w:date="2019-03-26T11:14:00Z">
              <w:r w:rsidRPr="001A46B0">
                <w:rPr>
                  <w:rFonts w:ascii="Arial" w:eastAsia="宋体" w:hAnsi="Arial"/>
                  <w:sz w:val="18"/>
                </w:rPr>
                <w:t>2</w:t>
              </w:r>
            </w:ins>
          </w:p>
        </w:tc>
      </w:tr>
      <w:tr w:rsidR="001E2CC0" w:rsidRPr="001A46B0" w14:paraId="52DF44A5" w14:textId="77777777" w:rsidTr="00F85753">
        <w:trPr>
          <w:trHeight w:val="176"/>
          <w:jc w:val="center"/>
          <w:ins w:id="1406" w:author="Chen, Delia (NSB - CN/Hangzhou)" w:date="2019-03-26T11:14:00Z"/>
        </w:trPr>
        <w:tc>
          <w:tcPr>
            <w:tcW w:w="1072" w:type="pct"/>
            <w:vMerge/>
            <w:shd w:val="clear" w:color="auto" w:fill="auto"/>
          </w:tcPr>
          <w:p w14:paraId="75E1E321" w14:textId="77777777" w:rsidR="001E2CC0" w:rsidRPr="001A46B0" w:rsidRDefault="001E2CC0" w:rsidP="00F85753">
            <w:pPr>
              <w:keepNext/>
              <w:keepLines/>
              <w:spacing w:after="0"/>
              <w:rPr>
                <w:ins w:id="1407" w:author="Chen, Delia (NSB - CN/Hangzhou)" w:date="2019-03-26T11:14:00Z"/>
                <w:rFonts w:ascii="Arial" w:eastAsia="宋体" w:hAnsi="Arial"/>
                <w:sz w:val="18"/>
              </w:rPr>
            </w:pPr>
          </w:p>
        </w:tc>
        <w:tc>
          <w:tcPr>
            <w:tcW w:w="1656" w:type="pct"/>
            <w:shd w:val="clear" w:color="auto" w:fill="auto"/>
          </w:tcPr>
          <w:p w14:paraId="75D36CA2" w14:textId="77777777" w:rsidR="001E2CC0" w:rsidRPr="001A46B0" w:rsidRDefault="001E2CC0" w:rsidP="00F85753">
            <w:pPr>
              <w:keepNext/>
              <w:keepLines/>
              <w:spacing w:after="0"/>
              <w:rPr>
                <w:ins w:id="1408" w:author="Chen, Delia (NSB - CN/Hangzhou)" w:date="2019-03-26T11:14:00Z"/>
                <w:rFonts w:ascii="Arial" w:eastAsia="宋体" w:hAnsi="Arial"/>
                <w:sz w:val="18"/>
              </w:rPr>
            </w:pPr>
            <w:ins w:id="1409"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4AFB8899" w14:textId="77777777" w:rsidR="001E2CC0" w:rsidRPr="001A46B0" w:rsidRDefault="001E2CC0" w:rsidP="00F85753">
            <w:pPr>
              <w:keepNext/>
              <w:keepLines/>
              <w:spacing w:after="0"/>
              <w:jc w:val="center"/>
              <w:rPr>
                <w:ins w:id="1410" w:author="Chen, Delia (NSB - CN/Hangzhou)" w:date="2019-03-26T11:14:00Z"/>
                <w:rFonts w:ascii="Arial" w:eastAsia="宋体" w:hAnsi="Arial"/>
                <w:sz w:val="18"/>
              </w:rPr>
            </w:pPr>
            <w:ins w:id="1411" w:author="Chen, Delia (NSB - CN/Hangzhou)" w:date="2019-03-26T11:14:00Z">
              <w:r w:rsidRPr="001A46B0">
                <w:rPr>
                  <w:rFonts w:ascii="Arial" w:eastAsia="宋体" w:hAnsi="Arial"/>
                  <w:sz w:val="18"/>
                </w:rPr>
                <w:t>CCE</w:t>
              </w:r>
            </w:ins>
          </w:p>
        </w:tc>
        <w:tc>
          <w:tcPr>
            <w:tcW w:w="1595" w:type="pct"/>
            <w:shd w:val="clear" w:color="auto" w:fill="auto"/>
          </w:tcPr>
          <w:p w14:paraId="2EB43844" w14:textId="77777777" w:rsidR="001E2CC0" w:rsidRPr="001A46B0" w:rsidRDefault="001E2CC0" w:rsidP="00F85753">
            <w:pPr>
              <w:keepNext/>
              <w:keepLines/>
              <w:spacing w:after="0"/>
              <w:jc w:val="center"/>
              <w:rPr>
                <w:ins w:id="1412" w:author="Chen, Delia (NSB - CN/Hangzhou)" w:date="2019-03-26T11:14:00Z"/>
                <w:rFonts w:ascii="Arial" w:eastAsia="宋体" w:hAnsi="Arial"/>
                <w:sz w:val="18"/>
              </w:rPr>
            </w:pPr>
            <w:ins w:id="1413" w:author="Chen, Delia (NSB - CN/Hangzhou)" w:date="2019-03-26T11:14:00Z">
              <w:r w:rsidRPr="001A46B0">
                <w:rPr>
                  <w:rFonts w:ascii="Arial" w:eastAsia="宋体" w:hAnsi="Arial"/>
                  <w:sz w:val="18"/>
                </w:rPr>
                <w:t>8</w:t>
              </w:r>
            </w:ins>
          </w:p>
        </w:tc>
      </w:tr>
      <w:tr w:rsidR="001E2CC0" w:rsidRPr="001A46B0" w14:paraId="109FFC06" w14:textId="77777777" w:rsidTr="00F85753">
        <w:trPr>
          <w:trHeight w:val="369"/>
          <w:jc w:val="center"/>
          <w:ins w:id="1414" w:author="Chen, Delia (NSB - CN/Hangzhou)" w:date="2019-03-26T11:14:00Z"/>
        </w:trPr>
        <w:tc>
          <w:tcPr>
            <w:tcW w:w="1072" w:type="pct"/>
            <w:vMerge/>
            <w:shd w:val="clear" w:color="auto" w:fill="auto"/>
          </w:tcPr>
          <w:p w14:paraId="5A5953C5" w14:textId="77777777" w:rsidR="001E2CC0" w:rsidRPr="001A46B0" w:rsidRDefault="001E2CC0" w:rsidP="00F85753">
            <w:pPr>
              <w:keepNext/>
              <w:keepLines/>
              <w:spacing w:after="0"/>
              <w:rPr>
                <w:ins w:id="1415" w:author="Chen, Delia (NSB - CN/Hangzhou)" w:date="2019-03-26T11:14:00Z"/>
                <w:rFonts w:ascii="Arial" w:eastAsia="宋体" w:hAnsi="Arial"/>
                <w:sz w:val="18"/>
              </w:rPr>
            </w:pPr>
          </w:p>
        </w:tc>
        <w:tc>
          <w:tcPr>
            <w:tcW w:w="1656" w:type="pct"/>
            <w:shd w:val="clear" w:color="auto" w:fill="auto"/>
          </w:tcPr>
          <w:p w14:paraId="2FEF80A3" w14:textId="77777777" w:rsidR="001E2CC0" w:rsidRPr="001A46B0" w:rsidRDefault="001E2CC0" w:rsidP="00F85753">
            <w:pPr>
              <w:keepNext/>
              <w:keepLines/>
              <w:spacing w:after="0"/>
              <w:rPr>
                <w:ins w:id="1416" w:author="Chen, Delia (NSB - CN/Hangzhou)" w:date="2019-03-26T11:14:00Z"/>
                <w:rFonts w:ascii="Arial" w:eastAsia="宋体" w:hAnsi="Arial"/>
                <w:sz w:val="18"/>
              </w:rPr>
            </w:pPr>
            <w:ins w:id="1417"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1226BF6A" w14:textId="77777777" w:rsidR="001E2CC0" w:rsidRPr="001A46B0" w:rsidRDefault="001E2CC0" w:rsidP="00F85753">
            <w:pPr>
              <w:keepNext/>
              <w:keepLines/>
              <w:spacing w:after="0"/>
              <w:jc w:val="center"/>
              <w:rPr>
                <w:ins w:id="1418" w:author="Chen, Delia (NSB - CN/Hangzhou)" w:date="2019-03-26T11:14:00Z"/>
                <w:rFonts w:ascii="Arial" w:eastAsia="宋体" w:hAnsi="Arial"/>
                <w:sz w:val="18"/>
              </w:rPr>
            </w:pPr>
            <w:ins w:id="1419" w:author="Chen, Delia (NSB - CN/Hangzhou)" w:date="2019-03-26T11:14:00Z">
              <w:r w:rsidRPr="001A46B0">
                <w:rPr>
                  <w:rFonts w:ascii="Arial" w:eastAsia="宋体" w:hAnsi="Arial"/>
                  <w:sz w:val="18"/>
                </w:rPr>
                <w:t>dB</w:t>
              </w:r>
            </w:ins>
          </w:p>
        </w:tc>
        <w:tc>
          <w:tcPr>
            <w:tcW w:w="1595" w:type="pct"/>
            <w:shd w:val="clear" w:color="auto" w:fill="auto"/>
          </w:tcPr>
          <w:p w14:paraId="738A02F2" w14:textId="77777777" w:rsidR="001E2CC0" w:rsidRPr="001A46B0" w:rsidRDefault="001E2CC0" w:rsidP="00F85753">
            <w:pPr>
              <w:keepNext/>
              <w:keepLines/>
              <w:spacing w:after="0"/>
              <w:jc w:val="center"/>
              <w:rPr>
                <w:ins w:id="1420" w:author="Chen, Delia (NSB - CN/Hangzhou)" w:date="2019-03-26T11:14:00Z"/>
                <w:rFonts w:ascii="Arial" w:eastAsia="宋体" w:hAnsi="Arial"/>
                <w:sz w:val="18"/>
              </w:rPr>
            </w:pPr>
            <w:ins w:id="1421" w:author="Chen, Delia (NSB - CN/Hangzhou)" w:date="2019-03-26T11:14:00Z">
              <w:r w:rsidRPr="001A46B0">
                <w:rPr>
                  <w:rFonts w:ascii="Arial" w:eastAsia="宋体" w:hAnsi="Arial"/>
                  <w:sz w:val="18"/>
                </w:rPr>
                <w:t>4</w:t>
              </w:r>
            </w:ins>
          </w:p>
        </w:tc>
      </w:tr>
      <w:tr w:rsidR="001E2CC0" w:rsidRPr="001A46B0" w14:paraId="31EDC4C5" w14:textId="77777777" w:rsidTr="00F85753">
        <w:trPr>
          <w:trHeight w:val="307"/>
          <w:jc w:val="center"/>
          <w:ins w:id="1422" w:author="Chen, Delia (NSB - CN/Hangzhou)" w:date="2019-03-26T11:14:00Z"/>
        </w:trPr>
        <w:tc>
          <w:tcPr>
            <w:tcW w:w="1072" w:type="pct"/>
            <w:vMerge/>
            <w:shd w:val="clear" w:color="auto" w:fill="auto"/>
          </w:tcPr>
          <w:p w14:paraId="64941A44" w14:textId="77777777" w:rsidR="001E2CC0" w:rsidRPr="001A46B0" w:rsidRDefault="001E2CC0" w:rsidP="00F85753">
            <w:pPr>
              <w:keepNext/>
              <w:keepLines/>
              <w:spacing w:after="0"/>
              <w:rPr>
                <w:ins w:id="1423" w:author="Chen, Delia (NSB - CN/Hangzhou)" w:date="2019-03-26T11:14:00Z"/>
                <w:rFonts w:ascii="Arial" w:eastAsia="宋体" w:hAnsi="Arial"/>
                <w:sz w:val="18"/>
              </w:rPr>
            </w:pPr>
          </w:p>
        </w:tc>
        <w:tc>
          <w:tcPr>
            <w:tcW w:w="1656" w:type="pct"/>
            <w:shd w:val="clear" w:color="auto" w:fill="auto"/>
          </w:tcPr>
          <w:p w14:paraId="20C0835D" w14:textId="77777777" w:rsidR="001E2CC0" w:rsidRPr="001A46B0" w:rsidRDefault="001E2CC0" w:rsidP="00F85753">
            <w:pPr>
              <w:keepNext/>
              <w:keepLines/>
              <w:spacing w:after="0"/>
              <w:rPr>
                <w:ins w:id="1424" w:author="Chen, Delia (NSB - CN/Hangzhou)" w:date="2019-03-26T11:14:00Z"/>
                <w:rFonts w:ascii="Arial" w:eastAsia="宋体" w:hAnsi="Arial"/>
                <w:sz w:val="18"/>
              </w:rPr>
            </w:pPr>
            <w:ins w:id="1425"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147C4667" w14:textId="77777777" w:rsidR="001E2CC0" w:rsidRPr="001A46B0" w:rsidRDefault="001E2CC0" w:rsidP="00F85753">
            <w:pPr>
              <w:keepNext/>
              <w:keepLines/>
              <w:spacing w:after="0"/>
              <w:jc w:val="center"/>
              <w:rPr>
                <w:ins w:id="1426" w:author="Chen, Delia (NSB - CN/Hangzhou)" w:date="2019-03-26T11:14:00Z"/>
                <w:rFonts w:ascii="Arial" w:eastAsia="宋体" w:hAnsi="Arial"/>
                <w:sz w:val="18"/>
              </w:rPr>
            </w:pPr>
            <w:ins w:id="1427" w:author="Chen, Delia (NSB - CN/Hangzhou)" w:date="2019-03-26T11:14:00Z">
              <w:r w:rsidRPr="001A46B0">
                <w:rPr>
                  <w:rFonts w:ascii="Arial" w:eastAsia="宋体" w:hAnsi="Arial"/>
                  <w:sz w:val="18"/>
                </w:rPr>
                <w:t>dB</w:t>
              </w:r>
            </w:ins>
          </w:p>
        </w:tc>
        <w:tc>
          <w:tcPr>
            <w:tcW w:w="1595" w:type="pct"/>
            <w:shd w:val="clear" w:color="auto" w:fill="auto"/>
          </w:tcPr>
          <w:p w14:paraId="7EA5990F" w14:textId="77777777" w:rsidR="001E2CC0" w:rsidRPr="001A46B0" w:rsidRDefault="001E2CC0" w:rsidP="00F85753">
            <w:pPr>
              <w:keepNext/>
              <w:keepLines/>
              <w:spacing w:after="0"/>
              <w:jc w:val="center"/>
              <w:rPr>
                <w:ins w:id="1428" w:author="Chen, Delia (NSB - CN/Hangzhou)" w:date="2019-03-26T11:14:00Z"/>
                <w:rFonts w:ascii="Arial" w:eastAsia="宋体" w:hAnsi="Arial"/>
                <w:sz w:val="18"/>
              </w:rPr>
            </w:pPr>
            <w:ins w:id="1429" w:author="Chen, Delia (NSB - CN/Hangzhou)" w:date="2019-03-26T11:14:00Z">
              <w:r w:rsidRPr="001A46B0">
                <w:rPr>
                  <w:rFonts w:ascii="Arial" w:eastAsia="宋体" w:hAnsi="Arial"/>
                  <w:sz w:val="18"/>
                </w:rPr>
                <w:t>4</w:t>
              </w:r>
            </w:ins>
          </w:p>
        </w:tc>
      </w:tr>
      <w:tr w:rsidR="001E2CC0" w:rsidRPr="001A46B0" w14:paraId="4127E6D0" w14:textId="77777777" w:rsidTr="00F85753">
        <w:trPr>
          <w:trHeight w:val="50"/>
          <w:jc w:val="center"/>
          <w:ins w:id="1430" w:author="Chen, Delia (NSB - CN/Hangzhou)" w:date="2019-03-26T11:14:00Z"/>
        </w:trPr>
        <w:tc>
          <w:tcPr>
            <w:tcW w:w="1072" w:type="pct"/>
            <w:vMerge/>
            <w:shd w:val="clear" w:color="auto" w:fill="auto"/>
          </w:tcPr>
          <w:p w14:paraId="09A277D6" w14:textId="77777777" w:rsidR="001E2CC0" w:rsidRPr="001A46B0" w:rsidRDefault="001E2CC0" w:rsidP="00F85753">
            <w:pPr>
              <w:keepNext/>
              <w:keepLines/>
              <w:spacing w:after="0"/>
              <w:rPr>
                <w:ins w:id="1431" w:author="Chen, Delia (NSB - CN/Hangzhou)" w:date="2019-03-26T11:14:00Z"/>
                <w:rFonts w:ascii="Arial" w:eastAsia="宋体" w:hAnsi="Arial"/>
                <w:sz w:val="18"/>
              </w:rPr>
            </w:pPr>
          </w:p>
        </w:tc>
        <w:tc>
          <w:tcPr>
            <w:tcW w:w="1656" w:type="pct"/>
            <w:shd w:val="clear" w:color="auto" w:fill="auto"/>
            <w:vAlign w:val="center"/>
          </w:tcPr>
          <w:p w14:paraId="38DBFE0C" w14:textId="77777777" w:rsidR="001E2CC0" w:rsidRPr="001A46B0" w:rsidRDefault="001E2CC0" w:rsidP="00F85753">
            <w:pPr>
              <w:keepNext/>
              <w:keepLines/>
              <w:spacing w:after="0"/>
              <w:rPr>
                <w:ins w:id="1432" w:author="Chen, Delia (NSB - CN/Hangzhou)" w:date="2019-03-26T11:14:00Z"/>
                <w:rFonts w:ascii="Arial" w:eastAsia="宋体" w:hAnsi="Arial"/>
                <w:sz w:val="18"/>
              </w:rPr>
            </w:pPr>
            <w:ins w:id="1433"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6AADD9C4" w14:textId="77777777" w:rsidR="001E2CC0" w:rsidRPr="001A46B0" w:rsidRDefault="001E2CC0" w:rsidP="00F85753">
            <w:pPr>
              <w:keepNext/>
              <w:keepLines/>
              <w:spacing w:after="0"/>
              <w:jc w:val="center"/>
              <w:rPr>
                <w:ins w:id="1434" w:author="Chen, Delia (NSB - CN/Hangzhou)" w:date="2019-03-26T11:14:00Z"/>
                <w:rFonts w:ascii="Arial" w:eastAsia="宋体" w:hAnsi="Arial"/>
                <w:sz w:val="18"/>
              </w:rPr>
            </w:pPr>
          </w:p>
        </w:tc>
        <w:tc>
          <w:tcPr>
            <w:tcW w:w="1595" w:type="pct"/>
            <w:shd w:val="clear" w:color="auto" w:fill="auto"/>
          </w:tcPr>
          <w:p w14:paraId="2A881204" w14:textId="77777777" w:rsidR="001E2CC0" w:rsidRPr="001A46B0" w:rsidRDefault="001E2CC0" w:rsidP="00F85753">
            <w:pPr>
              <w:keepNext/>
              <w:keepLines/>
              <w:spacing w:after="0"/>
              <w:jc w:val="center"/>
              <w:rPr>
                <w:ins w:id="1435" w:author="Chen, Delia (NSB - CN/Hangzhou)" w:date="2019-03-26T11:14:00Z"/>
                <w:rFonts w:ascii="Arial" w:eastAsia="宋体" w:hAnsi="Arial"/>
                <w:sz w:val="18"/>
              </w:rPr>
            </w:pPr>
            <w:ins w:id="1436" w:author="Chen, Delia (NSB - CN/Hangzhou)" w:date="2019-03-26T11:14:00Z">
              <w:r w:rsidRPr="001A46B0">
                <w:rPr>
                  <w:rFonts w:ascii="Arial" w:eastAsia="宋体" w:hAnsi="Arial"/>
                  <w:sz w:val="18"/>
                </w:rPr>
                <w:t>REG bundle size</w:t>
              </w:r>
            </w:ins>
          </w:p>
        </w:tc>
      </w:tr>
      <w:tr w:rsidR="001E2CC0" w:rsidRPr="001A46B0" w14:paraId="69881F81" w14:textId="77777777" w:rsidTr="00F85753">
        <w:trPr>
          <w:trHeight w:val="188"/>
          <w:jc w:val="center"/>
          <w:ins w:id="1437" w:author="Chen, Delia (NSB - CN/Hangzhou)" w:date="2019-03-26T11:14:00Z"/>
        </w:trPr>
        <w:tc>
          <w:tcPr>
            <w:tcW w:w="1072" w:type="pct"/>
            <w:vMerge/>
            <w:shd w:val="clear" w:color="auto" w:fill="auto"/>
          </w:tcPr>
          <w:p w14:paraId="32CE9EB8" w14:textId="77777777" w:rsidR="001E2CC0" w:rsidRPr="001A46B0" w:rsidRDefault="001E2CC0" w:rsidP="00F85753">
            <w:pPr>
              <w:keepNext/>
              <w:keepLines/>
              <w:spacing w:after="0"/>
              <w:rPr>
                <w:ins w:id="1438" w:author="Chen, Delia (NSB - CN/Hangzhou)" w:date="2019-03-26T11:14:00Z"/>
                <w:rFonts w:ascii="Arial" w:eastAsia="宋体" w:hAnsi="Arial"/>
                <w:sz w:val="18"/>
              </w:rPr>
            </w:pPr>
          </w:p>
        </w:tc>
        <w:tc>
          <w:tcPr>
            <w:tcW w:w="1656" w:type="pct"/>
            <w:shd w:val="clear" w:color="auto" w:fill="auto"/>
            <w:vAlign w:val="center"/>
          </w:tcPr>
          <w:p w14:paraId="3BABB490" w14:textId="77777777" w:rsidR="001E2CC0" w:rsidRPr="001A46B0" w:rsidRDefault="001E2CC0" w:rsidP="00F85753">
            <w:pPr>
              <w:keepNext/>
              <w:keepLines/>
              <w:spacing w:after="0"/>
              <w:rPr>
                <w:ins w:id="1439" w:author="Chen, Delia (NSB - CN/Hangzhou)" w:date="2019-03-26T11:14:00Z"/>
                <w:rFonts w:ascii="Arial" w:eastAsia="宋体" w:hAnsi="Arial"/>
                <w:sz w:val="18"/>
              </w:rPr>
            </w:pPr>
            <w:ins w:id="1440"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453AC93C" w14:textId="77777777" w:rsidR="001E2CC0" w:rsidRPr="001A46B0" w:rsidRDefault="001E2CC0" w:rsidP="00F85753">
            <w:pPr>
              <w:keepNext/>
              <w:keepLines/>
              <w:spacing w:after="0"/>
              <w:jc w:val="center"/>
              <w:rPr>
                <w:ins w:id="1441" w:author="Chen, Delia (NSB - CN/Hangzhou)" w:date="2019-03-26T11:14:00Z"/>
                <w:rFonts w:ascii="Arial" w:eastAsia="宋体" w:hAnsi="Arial"/>
                <w:sz w:val="18"/>
              </w:rPr>
            </w:pPr>
          </w:p>
        </w:tc>
        <w:tc>
          <w:tcPr>
            <w:tcW w:w="1595" w:type="pct"/>
            <w:shd w:val="clear" w:color="auto" w:fill="auto"/>
          </w:tcPr>
          <w:p w14:paraId="7B46E33A" w14:textId="77777777" w:rsidR="001E2CC0" w:rsidRPr="001A46B0" w:rsidRDefault="001E2CC0" w:rsidP="00F85753">
            <w:pPr>
              <w:keepNext/>
              <w:keepLines/>
              <w:spacing w:after="0"/>
              <w:jc w:val="center"/>
              <w:rPr>
                <w:ins w:id="1442" w:author="Chen, Delia (NSB - CN/Hangzhou)" w:date="2019-03-26T11:14:00Z"/>
                <w:rFonts w:ascii="Arial" w:eastAsia="宋体" w:hAnsi="Arial"/>
                <w:sz w:val="18"/>
              </w:rPr>
            </w:pPr>
            <w:ins w:id="1443" w:author="Chen, Delia (NSB - CN/Hangzhou)" w:date="2019-03-26T11:14:00Z">
              <w:r w:rsidRPr="001A46B0">
                <w:rPr>
                  <w:rFonts w:ascii="Arial" w:eastAsia="宋体" w:hAnsi="Arial"/>
                  <w:sz w:val="18"/>
                </w:rPr>
                <w:t>6</w:t>
              </w:r>
            </w:ins>
          </w:p>
        </w:tc>
      </w:tr>
      <w:tr w:rsidR="001E2CC0" w:rsidRPr="001A46B0" w14:paraId="2A15C07F" w14:textId="77777777" w:rsidTr="00F85753">
        <w:trPr>
          <w:trHeight w:val="188"/>
          <w:jc w:val="center"/>
          <w:ins w:id="1444" w:author="Chen, Delia (NSB - CN/Hangzhou)" w:date="2019-03-26T11:14:00Z"/>
        </w:trPr>
        <w:tc>
          <w:tcPr>
            <w:tcW w:w="1072" w:type="pct"/>
            <w:vMerge w:val="restart"/>
            <w:shd w:val="clear" w:color="auto" w:fill="auto"/>
          </w:tcPr>
          <w:p w14:paraId="262D8662" w14:textId="77777777" w:rsidR="001E2CC0" w:rsidRPr="001A46B0" w:rsidRDefault="001E2CC0" w:rsidP="00F85753">
            <w:pPr>
              <w:keepNext/>
              <w:keepLines/>
              <w:spacing w:after="0"/>
              <w:rPr>
                <w:ins w:id="1445" w:author="Chen, Delia (NSB - CN/Hangzhou)" w:date="2019-03-26T11:14:00Z"/>
                <w:rFonts w:ascii="Arial" w:eastAsia="宋体" w:hAnsi="Arial"/>
                <w:sz w:val="18"/>
              </w:rPr>
            </w:pPr>
            <w:ins w:id="1446" w:author="Chen, Delia (NSB - CN/Hangzhou)" w:date="2019-03-26T11:14:00Z">
              <w:r w:rsidRPr="002548CD">
                <w:rPr>
                  <w:rFonts w:ascii="Arial" w:eastAsia="宋体" w:hAnsi="Arial"/>
                  <w:sz w:val="18"/>
                </w:rPr>
                <w:t>In sync transmission parameters</w:t>
              </w:r>
            </w:ins>
          </w:p>
        </w:tc>
        <w:tc>
          <w:tcPr>
            <w:tcW w:w="1656" w:type="pct"/>
            <w:shd w:val="clear" w:color="auto" w:fill="auto"/>
          </w:tcPr>
          <w:p w14:paraId="3B89345E" w14:textId="77777777" w:rsidR="001E2CC0" w:rsidRPr="001A46B0" w:rsidRDefault="001E2CC0" w:rsidP="00F85753">
            <w:pPr>
              <w:keepNext/>
              <w:keepLines/>
              <w:spacing w:after="0"/>
              <w:rPr>
                <w:ins w:id="1447" w:author="Chen, Delia (NSB - CN/Hangzhou)" w:date="2019-03-26T11:14:00Z"/>
                <w:rFonts w:ascii="Arial" w:eastAsia="宋体" w:hAnsi="Arial"/>
                <w:sz w:val="18"/>
              </w:rPr>
            </w:pPr>
            <w:ins w:id="1448" w:author="Chen, Delia (NSB - CN/Hangzhou)" w:date="2019-03-26T11:14:00Z">
              <w:r w:rsidRPr="001A46B0">
                <w:rPr>
                  <w:rFonts w:ascii="Arial" w:eastAsia="宋体" w:hAnsi="Arial"/>
                  <w:sz w:val="18"/>
                </w:rPr>
                <w:t>DCI format</w:t>
              </w:r>
            </w:ins>
          </w:p>
        </w:tc>
        <w:tc>
          <w:tcPr>
            <w:tcW w:w="677" w:type="pct"/>
            <w:shd w:val="clear" w:color="auto" w:fill="auto"/>
            <w:vAlign w:val="center"/>
          </w:tcPr>
          <w:p w14:paraId="19AAE107" w14:textId="77777777" w:rsidR="001E2CC0" w:rsidRPr="001A46B0" w:rsidRDefault="001E2CC0" w:rsidP="00F85753">
            <w:pPr>
              <w:keepNext/>
              <w:keepLines/>
              <w:spacing w:after="0"/>
              <w:jc w:val="center"/>
              <w:rPr>
                <w:ins w:id="1449" w:author="Chen, Delia (NSB - CN/Hangzhou)" w:date="2019-03-26T11:14:00Z"/>
                <w:rFonts w:ascii="Arial" w:eastAsia="宋体" w:hAnsi="Arial"/>
                <w:sz w:val="18"/>
              </w:rPr>
            </w:pPr>
          </w:p>
        </w:tc>
        <w:tc>
          <w:tcPr>
            <w:tcW w:w="1595" w:type="pct"/>
            <w:shd w:val="clear" w:color="auto" w:fill="auto"/>
          </w:tcPr>
          <w:p w14:paraId="4B878C14" w14:textId="77777777" w:rsidR="001E2CC0" w:rsidRPr="001A46B0" w:rsidRDefault="001E2CC0" w:rsidP="00F85753">
            <w:pPr>
              <w:keepNext/>
              <w:keepLines/>
              <w:spacing w:after="0"/>
              <w:jc w:val="center"/>
              <w:rPr>
                <w:ins w:id="1450" w:author="Chen, Delia (NSB - CN/Hangzhou)" w:date="2019-03-26T11:14:00Z"/>
                <w:rFonts w:ascii="Arial" w:eastAsia="宋体" w:hAnsi="Arial"/>
                <w:sz w:val="18"/>
              </w:rPr>
            </w:pPr>
            <w:ins w:id="1451" w:author="Chen, Delia (NSB - CN/Hangzhou)" w:date="2019-03-26T11:14:00Z">
              <w:r w:rsidRPr="001A46B0">
                <w:rPr>
                  <w:rFonts w:ascii="Arial" w:eastAsia="宋体" w:hAnsi="Arial"/>
                  <w:sz w:val="18"/>
                </w:rPr>
                <w:t>1-0</w:t>
              </w:r>
            </w:ins>
          </w:p>
        </w:tc>
      </w:tr>
      <w:tr w:rsidR="001E2CC0" w:rsidRPr="001A46B0" w14:paraId="34862CC8" w14:textId="77777777" w:rsidTr="00F85753">
        <w:trPr>
          <w:trHeight w:val="188"/>
          <w:jc w:val="center"/>
          <w:ins w:id="1452" w:author="Chen, Delia (NSB - CN/Hangzhou)" w:date="2019-03-26T11:14:00Z"/>
        </w:trPr>
        <w:tc>
          <w:tcPr>
            <w:tcW w:w="1072" w:type="pct"/>
            <w:vMerge/>
            <w:shd w:val="clear" w:color="auto" w:fill="auto"/>
          </w:tcPr>
          <w:p w14:paraId="1F868AD3" w14:textId="77777777" w:rsidR="001E2CC0" w:rsidRPr="001A46B0" w:rsidRDefault="001E2CC0" w:rsidP="00F85753">
            <w:pPr>
              <w:keepNext/>
              <w:keepLines/>
              <w:spacing w:after="0"/>
              <w:rPr>
                <w:ins w:id="1453" w:author="Chen, Delia (NSB - CN/Hangzhou)" w:date="2019-03-26T11:14:00Z"/>
                <w:rFonts w:ascii="Arial" w:eastAsia="宋体" w:hAnsi="Arial"/>
                <w:sz w:val="18"/>
              </w:rPr>
            </w:pPr>
          </w:p>
        </w:tc>
        <w:tc>
          <w:tcPr>
            <w:tcW w:w="1656" w:type="pct"/>
            <w:shd w:val="clear" w:color="auto" w:fill="auto"/>
          </w:tcPr>
          <w:p w14:paraId="07888D75" w14:textId="77777777" w:rsidR="001E2CC0" w:rsidRPr="001A46B0" w:rsidRDefault="001E2CC0" w:rsidP="00F85753">
            <w:pPr>
              <w:keepNext/>
              <w:keepLines/>
              <w:spacing w:after="0"/>
              <w:rPr>
                <w:ins w:id="1454" w:author="Chen, Delia (NSB - CN/Hangzhou)" w:date="2019-03-26T11:14:00Z"/>
                <w:rFonts w:ascii="Arial" w:eastAsia="宋体" w:hAnsi="Arial"/>
                <w:sz w:val="18"/>
              </w:rPr>
            </w:pPr>
            <w:ins w:id="1455" w:author="Chen, Delia (NSB - CN/Hangzhou)" w:date="2019-03-26T11:14:00Z">
              <w:r w:rsidRPr="001A46B0">
                <w:rPr>
                  <w:rFonts w:ascii="Arial" w:eastAsia="宋体" w:hAnsi="Arial"/>
                  <w:sz w:val="18"/>
                </w:rPr>
                <w:t>Number of Control OFDM symbols</w:t>
              </w:r>
            </w:ins>
          </w:p>
        </w:tc>
        <w:tc>
          <w:tcPr>
            <w:tcW w:w="677" w:type="pct"/>
            <w:shd w:val="clear" w:color="auto" w:fill="auto"/>
            <w:vAlign w:val="center"/>
          </w:tcPr>
          <w:p w14:paraId="1CA77BF3" w14:textId="77777777" w:rsidR="001E2CC0" w:rsidRPr="001A46B0" w:rsidRDefault="001E2CC0" w:rsidP="00F85753">
            <w:pPr>
              <w:keepNext/>
              <w:keepLines/>
              <w:spacing w:after="0"/>
              <w:jc w:val="center"/>
              <w:rPr>
                <w:ins w:id="1456" w:author="Chen, Delia (NSB - CN/Hangzhou)" w:date="2019-03-26T11:14:00Z"/>
                <w:rFonts w:ascii="Arial" w:eastAsia="宋体" w:hAnsi="Arial"/>
                <w:sz w:val="18"/>
              </w:rPr>
            </w:pPr>
          </w:p>
        </w:tc>
        <w:tc>
          <w:tcPr>
            <w:tcW w:w="1595" w:type="pct"/>
            <w:shd w:val="clear" w:color="auto" w:fill="auto"/>
          </w:tcPr>
          <w:p w14:paraId="604AE6D4" w14:textId="77777777" w:rsidR="001E2CC0" w:rsidRPr="001A46B0" w:rsidRDefault="001E2CC0" w:rsidP="00F85753">
            <w:pPr>
              <w:keepNext/>
              <w:keepLines/>
              <w:spacing w:after="0"/>
              <w:jc w:val="center"/>
              <w:rPr>
                <w:ins w:id="1457" w:author="Chen, Delia (NSB - CN/Hangzhou)" w:date="2019-03-26T11:14:00Z"/>
                <w:rFonts w:ascii="Arial" w:eastAsia="宋体" w:hAnsi="Arial"/>
                <w:sz w:val="18"/>
              </w:rPr>
            </w:pPr>
            <w:ins w:id="1458" w:author="Chen, Delia (NSB - CN/Hangzhou)" w:date="2019-03-26T11:14:00Z">
              <w:r w:rsidRPr="001A46B0">
                <w:rPr>
                  <w:rFonts w:ascii="Arial" w:eastAsia="宋体" w:hAnsi="Arial"/>
                  <w:sz w:val="18"/>
                </w:rPr>
                <w:t>2</w:t>
              </w:r>
            </w:ins>
          </w:p>
        </w:tc>
      </w:tr>
      <w:tr w:rsidR="001E2CC0" w:rsidRPr="001A46B0" w14:paraId="55FAECB7" w14:textId="77777777" w:rsidTr="00F85753">
        <w:trPr>
          <w:trHeight w:val="188"/>
          <w:jc w:val="center"/>
          <w:ins w:id="1459" w:author="Chen, Delia (NSB - CN/Hangzhou)" w:date="2019-03-26T11:14:00Z"/>
        </w:trPr>
        <w:tc>
          <w:tcPr>
            <w:tcW w:w="1072" w:type="pct"/>
            <w:vMerge/>
            <w:shd w:val="clear" w:color="auto" w:fill="auto"/>
          </w:tcPr>
          <w:p w14:paraId="1A70BF5D" w14:textId="77777777" w:rsidR="001E2CC0" w:rsidRPr="001A46B0" w:rsidRDefault="001E2CC0" w:rsidP="00F85753">
            <w:pPr>
              <w:keepNext/>
              <w:keepLines/>
              <w:spacing w:after="0"/>
              <w:rPr>
                <w:ins w:id="1460" w:author="Chen, Delia (NSB - CN/Hangzhou)" w:date="2019-03-26T11:14:00Z"/>
                <w:rFonts w:ascii="Arial" w:eastAsia="宋体" w:hAnsi="Arial"/>
                <w:sz w:val="18"/>
              </w:rPr>
            </w:pPr>
          </w:p>
        </w:tc>
        <w:tc>
          <w:tcPr>
            <w:tcW w:w="1656" w:type="pct"/>
            <w:shd w:val="clear" w:color="auto" w:fill="auto"/>
          </w:tcPr>
          <w:p w14:paraId="726A09EE" w14:textId="77777777" w:rsidR="001E2CC0" w:rsidRPr="001A46B0" w:rsidRDefault="001E2CC0" w:rsidP="00F85753">
            <w:pPr>
              <w:keepNext/>
              <w:keepLines/>
              <w:spacing w:after="0"/>
              <w:rPr>
                <w:ins w:id="1461" w:author="Chen, Delia (NSB - CN/Hangzhou)" w:date="2019-03-26T11:14:00Z"/>
                <w:rFonts w:ascii="Arial" w:eastAsia="宋体" w:hAnsi="Arial"/>
                <w:sz w:val="18"/>
              </w:rPr>
            </w:pPr>
            <w:ins w:id="1462" w:author="Chen, Delia (NSB - CN/Hangzhou)" w:date="2019-03-26T11:14:00Z">
              <w:r w:rsidRPr="001A46B0">
                <w:rPr>
                  <w:rFonts w:ascii="Arial" w:eastAsia="宋体" w:hAnsi="Arial"/>
                  <w:sz w:val="18"/>
                </w:rPr>
                <w:t xml:space="preserve">Aggregation level </w:t>
              </w:r>
            </w:ins>
          </w:p>
        </w:tc>
        <w:tc>
          <w:tcPr>
            <w:tcW w:w="677" w:type="pct"/>
            <w:shd w:val="clear" w:color="auto" w:fill="auto"/>
          </w:tcPr>
          <w:p w14:paraId="690BE3AC" w14:textId="77777777" w:rsidR="001E2CC0" w:rsidRPr="001A46B0" w:rsidRDefault="001E2CC0" w:rsidP="00F85753">
            <w:pPr>
              <w:keepNext/>
              <w:keepLines/>
              <w:spacing w:after="0"/>
              <w:jc w:val="center"/>
              <w:rPr>
                <w:ins w:id="1463" w:author="Chen, Delia (NSB - CN/Hangzhou)" w:date="2019-03-26T11:14:00Z"/>
                <w:rFonts w:ascii="Arial" w:eastAsia="宋体" w:hAnsi="Arial"/>
                <w:sz w:val="18"/>
              </w:rPr>
            </w:pPr>
            <w:ins w:id="1464" w:author="Chen, Delia (NSB - CN/Hangzhou)" w:date="2019-03-26T11:14:00Z">
              <w:r w:rsidRPr="001A46B0">
                <w:rPr>
                  <w:rFonts w:ascii="Arial" w:eastAsia="宋体" w:hAnsi="Arial"/>
                  <w:sz w:val="18"/>
                </w:rPr>
                <w:t>CCE</w:t>
              </w:r>
            </w:ins>
          </w:p>
        </w:tc>
        <w:tc>
          <w:tcPr>
            <w:tcW w:w="1595" w:type="pct"/>
            <w:shd w:val="clear" w:color="auto" w:fill="auto"/>
          </w:tcPr>
          <w:p w14:paraId="082A3333" w14:textId="77777777" w:rsidR="001E2CC0" w:rsidRPr="001A46B0" w:rsidRDefault="001E2CC0" w:rsidP="00F85753">
            <w:pPr>
              <w:keepNext/>
              <w:keepLines/>
              <w:spacing w:after="0"/>
              <w:jc w:val="center"/>
              <w:rPr>
                <w:ins w:id="1465" w:author="Chen, Delia (NSB - CN/Hangzhou)" w:date="2019-03-26T11:14:00Z"/>
                <w:rFonts w:ascii="Arial" w:eastAsia="宋体" w:hAnsi="Arial"/>
                <w:sz w:val="18"/>
              </w:rPr>
            </w:pPr>
            <w:ins w:id="1466" w:author="Chen, Delia (NSB - CN/Hangzhou)" w:date="2019-03-26T11:14:00Z">
              <w:r>
                <w:rPr>
                  <w:rFonts w:ascii="Arial" w:eastAsia="宋体" w:hAnsi="Arial"/>
                  <w:sz w:val="18"/>
                </w:rPr>
                <w:t>4</w:t>
              </w:r>
            </w:ins>
          </w:p>
        </w:tc>
      </w:tr>
      <w:tr w:rsidR="001E2CC0" w:rsidRPr="001A46B0" w14:paraId="4728F8CF" w14:textId="77777777" w:rsidTr="00F85753">
        <w:trPr>
          <w:trHeight w:val="188"/>
          <w:jc w:val="center"/>
          <w:ins w:id="1467" w:author="Chen, Delia (NSB - CN/Hangzhou)" w:date="2019-03-26T11:14:00Z"/>
        </w:trPr>
        <w:tc>
          <w:tcPr>
            <w:tcW w:w="1072" w:type="pct"/>
            <w:vMerge/>
            <w:shd w:val="clear" w:color="auto" w:fill="auto"/>
          </w:tcPr>
          <w:p w14:paraId="1658035F" w14:textId="77777777" w:rsidR="001E2CC0" w:rsidRPr="001A46B0" w:rsidRDefault="001E2CC0" w:rsidP="00F85753">
            <w:pPr>
              <w:keepNext/>
              <w:keepLines/>
              <w:spacing w:after="0"/>
              <w:rPr>
                <w:ins w:id="1468" w:author="Chen, Delia (NSB - CN/Hangzhou)" w:date="2019-03-26T11:14:00Z"/>
                <w:rFonts w:ascii="Arial" w:eastAsia="宋体" w:hAnsi="Arial"/>
                <w:sz w:val="18"/>
              </w:rPr>
            </w:pPr>
          </w:p>
        </w:tc>
        <w:tc>
          <w:tcPr>
            <w:tcW w:w="1656" w:type="pct"/>
            <w:shd w:val="clear" w:color="auto" w:fill="auto"/>
          </w:tcPr>
          <w:p w14:paraId="498613A6" w14:textId="77777777" w:rsidR="001E2CC0" w:rsidRPr="001A46B0" w:rsidRDefault="001E2CC0" w:rsidP="00F85753">
            <w:pPr>
              <w:keepNext/>
              <w:keepLines/>
              <w:spacing w:after="0"/>
              <w:rPr>
                <w:ins w:id="1469" w:author="Chen, Delia (NSB - CN/Hangzhou)" w:date="2019-03-26T11:14:00Z"/>
                <w:rFonts w:ascii="Arial" w:eastAsia="宋体" w:hAnsi="Arial"/>
                <w:sz w:val="18"/>
              </w:rPr>
            </w:pPr>
            <w:ins w:id="1470" w:author="Chen, Delia (NSB - CN/Hangzhou)" w:date="2019-03-26T11:14:00Z">
              <w:r w:rsidRPr="001A46B0">
                <w:rPr>
                  <w:rFonts w:ascii="Arial" w:eastAsia="宋体" w:hAnsi="Arial"/>
                  <w:sz w:val="18"/>
                </w:rPr>
                <w:t>Ratio of hypothetical PDCCH RE energy to average CSI-RS RE energy</w:t>
              </w:r>
            </w:ins>
          </w:p>
        </w:tc>
        <w:tc>
          <w:tcPr>
            <w:tcW w:w="677" w:type="pct"/>
            <w:shd w:val="clear" w:color="auto" w:fill="auto"/>
          </w:tcPr>
          <w:p w14:paraId="37ACB3BA" w14:textId="77777777" w:rsidR="001E2CC0" w:rsidRPr="001A46B0" w:rsidRDefault="001E2CC0" w:rsidP="00F85753">
            <w:pPr>
              <w:keepNext/>
              <w:keepLines/>
              <w:spacing w:after="0"/>
              <w:jc w:val="center"/>
              <w:rPr>
                <w:ins w:id="1471" w:author="Chen, Delia (NSB - CN/Hangzhou)" w:date="2019-03-26T11:14:00Z"/>
                <w:rFonts w:ascii="Arial" w:eastAsia="宋体" w:hAnsi="Arial"/>
                <w:sz w:val="18"/>
              </w:rPr>
            </w:pPr>
            <w:ins w:id="1472" w:author="Chen, Delia (NSB - CN/Hangzhou)" w:date="2019-03-26T11:14:00Z">
              <w:r w:rsidRPr="001A46B0">
                <w:rPr>
                  <w:rFonts w:ascii="Arial" w:eastAsia="宋体" w:hAnsi="Arial"/>
                  <w:sz w:val="18"/>
                </w:rPr>
                <w:t>dB</w:t>
              </w:r>
            </w:ins>
          </w:p>
        </w:tc>
        <w:tc>
          <w:tcPr>
            <w:tcW w:w="1595" w:type="pct"/>
            <w:shd w:val="clear" w:color="auto" w:fill="auto"/>
          </w:tcPr>
          <w:p w14:paraId="7777BA0A" w14:textId="77777777" w:rsidR="001E2CC0" w:rsidRPr="001A46B0" w:rsidRDefault="001E2CC0" w:rsidP="00F85753">
            <w:pPr>
              <w:keepNext/>
              <w:keepLines/>
              <w:spacing w:after="0"/>
              <w:jc w:val="center"/>
              <w:rPr>
                <w:ins w:id="1473" w:author="Chen, Delia (NSB - CN/Hangzhou)" w:date="2019-03-26T11:14:00Z"/>
                <w:rFonts w:ascii="Arial" w:eastAsia="宋体" w:hAnsi="Arial"/>
                <w:sz w:val="18"/>
              </w:rPr>
            </w:pPr>
            <w:ins w:id="1474" w:author="Chen, Delia (NSB - CN/Hangzhou)" w:date="2019-03-26T11:14:00Z">
              <w:r>
                <w:rPr>
                  <w:rFonts w:ascii="Arial" w:eastAsia="宋体" w:hAnsi="Arial"/>
                  <w:sz w:val="18"/>
                </w:rPr>
                <w:t>0</w:t>
              </w:r>
            </w:ins>
          </w:p>
        </w:tc>
      </w:tr>
      <w:tr w:rsidR="001E2CC0" w:rsidRPr="001A46B0" w14:paraId="6E242CBD" w14:textId="77777777" w:rsidTr="00F85753">
        <w:trPr>
          <w:trHeight w:val="188"/>
          <w:jc w:val="center"/>
          <w:ins w:id="1475" w:author="Chen, Delia (NSB - CN/Hangzhou)" w:date="2019-03-26T11:14:00Z"/>
        </w:trPr>
        <w:tc>
          <w:tcPr>
            <w:tcW w:w="1072" w:type="pct"/>
            <w:vMerge/>
            <w:shd w:val="clear" w:color="auto" w:fill="auto"/>
          </w:tcPr>
          <w:p w14:paraId="09DDFBB0" w14:textId="77777777" w:rsidR="001E2CC0" w:rsidRPr="001A46B0" w:rsidRDefault="001E2CC0" w:rsidP="00F85753">
            <w:pPr>
              <w:keepNext/>
              <w:keepLines/>
              <w:spacing w:after="0"/>
              <w:rPr>
                <w:ins w:id="1476" w:author="Chen, Delia (NSB - CN/Hangzhou)" w:date="2019-03-26T11:14:00Z"/>
                <w:rFonts w:ascii="Arial" w:eastAsia="宋体" w:hAnsi="Arial"/>
                <w:sz w:val="18"/>
              </w:rPr>
            </w:pPr>
          </w:p>
        </w:tc>
        <w:tc>
          <w:tcPr>
            <w:tcW w:w="1656" w:type="pct"/>
            <w:shd w:val="clear" w:color="auto" w:fill="auto"/>
          </w:tcPr>
          <w:p w14:paraId="240D444A" w14:textId="77777777" w:rsidR="001E2CC0" w:rsidRPr="001A46B0" w:rsidRDefault="001E2CC0" w:rsidP="00F85753">
            <w:pPr>
              <w:keepNext/>
              <w:keepLines/>
              <w:spacing w:after="0"/>
              <w:rPr>
                <w:ins w:id="1477" w:author="Chen, Delia (NSB - CN/Hangzhou)" w:date="2019-03-26T11:14:00Z"/>
                <w:rFonts w:ascii="Arial" w:eastAsia="宋体" w:hAnsi="Arial"/>
                <w:sz w:val="18"/>
              </w:rPr>
            </w:pPr>
            <w:ins w:id="1478" w:author="Chen, Delia (NSB - CN/Hangzhou)" w:date="2019-03-26T11:14:00Z">
              <w:r w:rsidRPr="001A46B0">
                <w:rPr>
                  <w:rFonts w:ascii="Arial" w:eastAsia="宋体" w:hAnsi="Arial"/>
                  <w:sz w:val="18"/>
                </w:rPr>
                <w:t>Ratio of hypothetical PDCCH DMRS energy to average CSI-RS RE energy</w:t>
              </w:r>
            </w:ins>
          </w:p>
        </w:tc>
        <w:tc>
          <w:tcPr>
            <w:tcW w:w="677" w:type="pct"/>
            <w:shd w:val="clear" w:color="auto" w:fill="auto"/>
          </w:tcPr>
          <w:p w14:paraId="2C018AF3" w14:textId="77777777" w:rsidR="001E2CC0" w:rsidRPr="001A46B0" w:rsidRDefault="001E2CC0" w:rsidP="00F85753">
            <w:pPr>
              <w:keepNext/>
              <w:keepLines/>
              <w:spacing w:after="0"/>
              <w:jc w:val="center"/>
              <w:rPr>
                <w:ins w:id="1479" w:author="Chen, Delia (NSB - CN/Hangzhou)" w:date="2019-03-26T11:14:00Z"/>
                <w:rFonts w:ascii="Arial" w:eastAsia="宋体" w:hAnsi="Arial"/>
                <w:sz w:val="18"/>
              </w:rPr>
            </w:pPr>
            <w:ins w:id="1480" w:author="Chen, Delia (NSB - CN/Hangzhou)" w:date="2019-03-26T11:14:00Z">
              <w:r w:rsidRPr="001A46B0">
                <w:rPr>
                  <w:rFonts w:ascii="Arial" w:eastAsia="宋体" w:hAnsi="Arial"/>
                  <w:sz w:val="18"/>
                </w:rPr>
                <w:t>dB</w:t>
              </w:r>
            </w:ins>
          </w:p>
        </w:tc>
        <w:tc>
          <w:tcPr>
            <w:tcW w:w="1595" w:type="pct"/>
            <w:shd w:val="clear" w:color="auto" w:fill="auto"/>
          </w:tcPr>
          <w:p w14:paraId="523C4B5E" w14:textId="77777777" w:rsidR="001E2CC0" w:rsidRPr="001A46B0" w:rsidRDefault="001E2CC0" w:rsidP="00F85753">
            <w:pPr>
              <w:keepNext/>
              <w:keepLines/>
              <w:spacing w:after="0"/>
              <w:jc w:val="center"/>
              <w:rPr>
                <w:ins w:id="1481" w:author="Chen, Delia (NSB - CN/Hangzhou)" w:date="2019-03-26T11:14:00Z"/>
                <w:rFonts w:ascii="Arial" w:eastAsia="宋体" w:hAnsi="Arial"/>
                <w:sz w:val="18"/>
              </w:rPr>
            </w:pPr>
            <w:ins w:id="1482" w:author="Chen, Delia (NSB - CN/Hangzhou)" w:date="2019-03-26T11:14:00Z">
              <w:r>
                <w:rPr>
                  <w:rFonts w:ascii="Arial" w:eastAsia="宋体" w:hAnsi="Arial"/>
                  <w:sz w:val="18"/>
                </w:rPr>
                <w:t>0</w:t>
              </w:r>
            </w:ins>
          </w:p>
        </w:tc>
      </w:tr>
      <w:tr w:rsidR="001E2CC0" w:rsidRPr="001A46B0" w14:paraId="069DD414" w14:textId="77777777" w:rsidTr="00F85753">
        <w:trPr>
          <w:trHeight w:val="188"/>
          <w:jc w:val="center"/>
          <w:ins w:id="1483" w:author="Chen, Delia (NSB - CN/Hangzhou)" w:date="2019-03-26T11:14:00Z"/>
        </w:trPr>
        <w:tc>
          <w:tcPr>
            <w:tcW w:w="1072" w:type="pct"/>
            <w:vMerge/>
            <w:shd w:val="clear" w:color="auto" w:fill="auto"/>
          </w:tcPr>
          <w:p w14:paraId="7CD53575" w14:textId="77777777" w:rsidR="001E2CC0" w:rsidRPr="001A46B0" w:rsidRDefault="001E2CC0" w:rsidP="00F85753">
            <w:pPr>
              <w:keepNext/>
              <w:keepLines/>
              <w:spacing w:after="0"/>
              <w:rPr>
                <w:ins w:id="1484" w:author="Chen, Delia (NSB - CN/Hangzhou)" w:date="2019-03-26T11:14:00Z"/>
                <w:rFonts w:ascii="Arial" w:eastAsia="宋体" w:hAnsi="Arial"/>
                <w:sz w:val="18"/>
              </w:rPr>
            </w:pPr>
          </w:p>
        </w:tc>
        <w:tc>
          <w:tcPr>
            <w:tcW w:w="1656" w:type="pct"/>
            <w:shd w:val="clear" w:color="auto" w:fill="auto"/>
            <w:vAlign w:val="center"/>
          </w:tcPr>
          <w:p w14:paraId="1A70D1CD" w14:textId="77777777" w:rsidR="001E2CC0" w:rsidRPr="001A46B0" w:rsidRDefault="001E2CC0" w:rsidP="00F85753">
            <w:pPr>
              <w:keepNext/>
              <w:keepLines/>
              <w:spacing w:after="0"/>
              <w:rPr>
                <w:ins w:id="1485" w:author="Chen, Delia (NSB - CN/Hangzhou)" w:date="2019-03-26T11:14:00Z"/>
                <w:rFonts w:ascii="Arial" w:eastAsia="宋体" w:hAnsi="Arial"/>
                <w:sz w:val="18"/>
              </w:rPr>
            </w:pPr>
            <w:ins w:id="1486" w:author="Chen, Delia (NSB - CN/Hangzhou)" w:date="2019-03-26T11:14:00Z">
              <w:r w:rsidRPr="001A46B0">
                <w:rPr>
                  <w:rFonts w:ascii="Arial" w:eastAsia="宋体" w:hAnsi="Arial"/>
                  <w:sz w:val="18"/>
                </w:rPr>
                <w:t>DMRS precoder granularity</w:t>
              </w:r>
            </w:ins>
          </w:p>
        </w:tc>
        <w:tc>
          <w:tcPr>
            <w:tcW w:w="677" w:type="pct"/>
            <w:shd w:val="clear" w:color="auto" w:fill="auto"/>
            <w:vAlign w:val="center"/>
          </w:tcPr>
          <w:p w14:paraId="752D6888" w14:textId="77777777" w:rsidR="001E2CC0" w:rsidRPr="001A46B0" w:rsidRDefault="001E2CC0" w:rsidP="00F85753">
            <w:pPr>
              <w:keepNext/>
              <w:keepLines/>
              <w:spacing w:after="0"/>
              <w:jc w:val="center"/>
              <w:rPr>
                <w:ins w:id="1487" w:author="Chen, Delia (NSB - CN/Hangzhou)" w:date="2019-03-26T11:14:00Z"/>
                <w:rFonts w:ascii="Arial" w:eastAsia="宋体" w:hAnsi="Arial"/>
                <w:sz w:val="18"/>
              </w:rPr>
            </w:pPr>
          </w:p>
        </w:tc>
        <w:tc>
          <w:tcPr>
            <w:tcW w:w="1595" w:type="pct"/>
            <w:shd w:val="clear" w:color="auto" w:fill="auto"/>
          </w:tcPr>
          <w:p w14:paraId="6A10190C" w14:textId="77777777" w:rsidR="001E2CC0" w:rsidRPr="001A46B0" w:rsidRDefault="001E2CC0" w:rsidP="00F85753">
            <w:pPr>
              <w:keepNext/>
              <w:keepLines/>
              <w:spacing w:after="0"/>
              <w:jc w:val="center"/>
              <w:rPr>
                <w:ins w:id="1488" w:author="Chen, Delia (NSB - CN/Hangzhou)" w:date="2019-03-26T11:14:00Z"/>
                <w:rFonts w:ascii="Arial" w:eastAsia="宋体" w:hAnsi="Arial"/>
                <w:sz w:val="18"/>
              </w:rPr>
            </w:pPr>
            <w:ins w:id="1489" w:author="Chen, Delia (NSB - CN/Hangzhou)" w:date="2019-03-26T11:14:00Z">
              <w:r w:rsidRPr="001A46B0">
                <w:rPr>
                  <w:rFonts w:ascii="Arial" w:eastAsia="宋体" w:hAnsi="Arial"/>
                  <w:sz w:val="18"/>
                </w:rPr>
                <w:t>REG bundle size</w:t>
              </w:r>
            </w:ins>
          </w:p>
        </w:tc>
      </w:tr>
      <w:tr w:rsidR="001E2CC0" w:rsidRPr="001A46B0" w14:paraId="556AE60C" w14:textId="77777777" w:rsidTr="00F85753">
        <w:trPr>
          <w:trHeight w:val="188"/>
          <w:jc w:val="center"/>
          <w:ins w:id="1490" w:author="Chen, Delia (NSB - CN/Hangzhou)" w:date="2019-03-26T11:14:00Z"/>
        </w:trPr>
        <w:tc>
          <w:tcPr>
            <w:tcW w:w="1072" w:type="pct"/>
            <w:vMerge/>
            <w:shd w:val="clear" w:color="auto" w:fill="auto"/>
          </w:tcPr>
          <w:p w14:paraId="6FDDBA43" w14:textId="77777777" w:rsidR="001E2CC0" w:rsidRPr="001A46B0" w:rsidRDefault="001E2CC0" w:rsidP="00F85753">
            <w:pPr>
              <w:keepNext/>
              <w:keepLines/>
              <w:spacing w:after="0"/>
              <w:rPr>
                <w:ins w:id="1491" w:author="Chen, Delia (NSB - CN/Hangzhou)" w:date="2019-03-26T11:14:00Z"/>
                <w:rFonts w:ascii="Arial" w:eastAsia="宋体" w:hAnsi="Arial"/>
                <w:sz w:val="18"/>
              </w:rPr>
            </w:pPr>
          </w:p>
        </w:tc>
        <w:tc>
          <w:tcPr>
            <w:tcW w:w="1656" w:type="pct"/>
            <w:shd w:val="clear" w:color="auto" w:fill="auto"/>
            <w:vAlign w:val="center"/>
          </w:tcPr>
          <w:p w14:paraId="283F829E" w14:textId="77777777" w:rsidR="001E2CC0" w:rsidRPr="001A46B0" w:rsidRDefault="001E2CC0" w:rsidP="00F85753">
            <w:pPr>
              <w:keepNext/>
              <w:keepLines/>
              <w:spacing w:after="0"/>
              <w:rPr>
                <w:ins w:id="1492" w:author="Chen, Delia (NSB - CN/Hangzhou)" w:date="2019-03-26T11:14:00Z"/>
                <w:rFonts w:ascii="Arial" w:eastAsia="宋体" w:hAnsi="Arial"/>
                <w:sz w:val="18"/>
              </w:rPr>
            </w:pPr>
            <w:ins w:id="1493" w:author="Chen, Delia (NSB - CN/Hangzhou)" w:date="2019-03-26T11:14:00Z">
              <w:r w:rsidRPr="001A46B0">
                <w:rPr>
                  <w:rFonts w:ascii="Arial" w:eastAsia="宋体" w:hAnsi="Arial"/>
                  <w:sz w:val="18"/>
                </w:rPr>
                <w:t>REG bundle size</w:t>
              </w:r>
            </w:ins>
          </w:p>
        </w:tc>
        <w:tc>
          <w:tcPr>
            <w:tcW w:w="677" w:type="pct"/>
            <w:shd w:val="clear" w:color="auto" w:fill="auto"/>
            <w:vAlign w:val="center"/>
          </w:tcPr>
          <w:p w14:paraId="2782BEFE" w14:textId="77777777" w:rsidR="001E2CC0" w:rsidRPr="001A46B0" w:rsidRDefault="001E2CC0" w:rsidP="00F85753">
            <w:pPr>
              <w:keepNext/>
              <w:keepLines/>
              <w:spacing w:after="0"/>
              <w:jc w:val="center"/>
              <w:rPr>
                <w:ins w:id="1494" w:author="Chen, Delia (NSB - CN/Hangzhou)" w:date="2019-03-26T11:14:00Z"/>
                <w:rFonts w:ascii="Arial" w:eastAsia="宋体" w:hAnsi="Arial"/>
                <w:sz w:val="18"/>
              </w:rPr>
            </w:pPr>
          </w:p>
        </w:tc>
        <w:tc>
          <w:tcPr>
            <w:tcW w:w="1595" w:type="pct"/>
            <w:shd w:val="clear" w:color="auto" w:fill="auto"/>
          </w:tcPr>
          <w:p w14:paraId="5DE5D6B6" w14:textId="77777777" w:rsidR="001E2CC0" w:rsidRPr="001A46B0" w:rsidRDefault="001E2CC0" w:rsidP="00F85753">
            <w:pPr>
              <w:keepNext/>
              <w:keepLines/>
              <w:spacing w:after="0"/>
              <w:jc w:val="center"/>
              <w:rPr>
                <w:ins w:id="1495" w:author="Chen, Delia (NSB - CN/Hangzhou)" w:date="2019-03-26T11:14:00Z"/>
                <w:rFonts w:ascii="Arial" w:eastAsia="宋体" w:hAnsi="Arial"/>
                <w:sz w:val="18"/>
              </w:rPr>
            </w:pPr>
            <w:ins w:id="1496" w:author="Chen, Delia (NSB - CN/Hangzhou)" w:date="2019-03-26T11:14:00Z">
              <w:r w:rsidRPr="001A46B0">
                <w:rPr>
                  <w:rFonts w:ascii="Arial" w:eastAsia="宋体" w:hAnsi="Arial"/>
                  <w:sz w:val="18"/>
                </w:rPr>
                <w:t>6</w:t>
              </w:r>
            </w:ins>
          </w:p>
        </w:tc>
      </w:tr>
      <w:tr w:rsidR="001E2CC0" w:rsidRPr="001A46B0" w14:paraId="58DBFE12" w14:textId="77777777" w:rsidTr="00F85753">
        <w:trPr>
          <w:trHeight w:val="176"/>
          <w:jc w:val="center"/>
          <w:ins w:id="1497" w:author="Chen, Delia (NSB - CN/Hangzhou)" w:date="2019-03-26T11:14:00Z"/>
        </w:trPr>
        <w:tc>
          <w:tcPr>
            <w:tcW w:w="2728" w:type="pct"/>
            <w:gridSpan w:val="2"/>
            <w:shd w:val="clear" w:color="auto" w:fill="auto"/>
          </w:tcPr>
          <w:p w14:paraId="010843B6" w14:textId="77777777" w:rsidR="001E2CC0" w:rsidRPr="001A46B0" w:rsidRDefault="001E2CC0" w:rsidP="00F85753">
            <w:pPr>
              <w:keepNext/>
              <w:keepLines/>
              <w:spacing w:after="0"/>
              <w:rPr>
                <w:ins w:id="1498" w:author="Chen, Delia (NSB - CN/Hangzhou)" w:date="2019-03-26T11:14:00Z"/>
                <w:rFonts w:ascii="Arial" w:eastAsia="宋体" w:hAnsi="Arial"/>
                <w:sz w:val="18"/>
              </w:rPr>
            </w:pPr>
            <w:ins w:id="1499" w:author="Chen, Delia (NSB - CN/Hangzhou)" w:date="2019-03-26T11:14:00Z">
              <w:r w:rsidRPr="001A46B0">
                <w:rPr>
                  <w:rFonts w:ascii="Arial" w:eastAsia="宋体" w:hAnsi="Arial"/>
                  <w:sz w:val="18"/>
                </w:rPr>
                <w:t>DRX</w:t>
              </w:r>
            </w:ins>
          </w:p>
        </w:tc>
        <w:tc>
          <w:tcPr>
            <w:tcW w:w="677" w:type="pct"/>
            <w:shd w:val="clear" w:color="auto" w:fill="auto"/>
          </w:tcPr>
          <w:p w14:paraId="351A5F6E" w14:textId="77777777" w:rsidR="001E2CC0" w:rsidRPr="001A46B0" w:rsidRDefault="001E2CC0" w:rsidP="00F85753">
            <w:pPr>
              <w:keepNext/>
              <w:keepLines/>
              <w:spacing w:after="0"/>
              <w:jc w:val="center"/>
              <w:rPr>
                <w:ins w:id="1500" w:author="Chen, Delia (NSB - CN/Hangzhou)" w:date="2019-03-26T11:14:00Z"/>
                <w:rFonts w:ascii="Arial" w:eastAsia="宋体" w:hAnsi="Arial"/>
                <w:sz w:val="18"/>
              </w:rPr>
            </w:pPr>
          </w:p>
        </w:tc>
        <w:tc>
          <w:tcPr>
            <w:tcW w:w="1595" w:type="pct"/>
            <w:shd w:val="clear" w:color="auto" w:fill="auto"/>
          </w:tcPr>
          <w:p w14:paraId="4FCBCF49" w14:textId="36B5F81A" w:rsidR="001E2CC0" w:rsidRPr="00CF040A" w:rsidRDefault="001E2CC0" w:rsidP="00F85753">
            <w:pPr>
              <w:keepNext/>
              <w:keepLines/>
              <w:spacing w:after="0"/>
              <w:jc w:val="center"/>
              <w:rPr>
                <w:ins w:id="1501" w:author="Chen, Delia (NSB - CN/Hangzhou)" w:date="2019-03-26T11:14:00Z"/>
                <w:rFonts w:ascii="Arial" w:eastAsia="宋体" w:hAnsi="Arial"/>
                <w:iCs/>
                <w:sz w:val="18"/>
              </w:rPr>
            </w:pPr>
            <w:ins w:id="1502" w:author="Chen, Delia (NSB - CN/Hangzhou)" w:date="2019-03-26T11:14:00Z">
              <w:r>
                <w:rPr>
                  <w:rFonts w:ascii="Arial" w:eastAsia="宋体" w:hAnsi="Arial"/>
                  <w:iCs/>
                  <w:sz w:val="18"/>
                </w:rPr>
                <w:t>OFF</w:t>
              </w:r>
            </w:ins>
          </w:p>
        </w:tc>
      </w:tr>
      <w:tr w:rsidR="001E2CC0" w:rsidRPr="001A46B0" w14:paraId="28FC50EA" w14:textId="77777777" w:rsidTr="00F85753">
        <w:trPr>
          <w:trHeight w:val="164"/>
          <w:jc w:val="center"/>
          <w:ins w:id="1503" w:author="Chen, Delia (NSB - CN/Hangzhou)" w:date="2019-03-26T11:14:00Z"/>
        </w:trPr>
        <w:tc>
          <w:tcPr>
            <w:tcW w:w="2728" w:type="pct"/>
            <w:gridSpan w:val="2"/>
            <w:shd w:val="clear" w:color="auto" w:fill="auto"/>
          </w:tcPr>
          <w:p w14:paraId="0AAED2E8" w14:textId="77777777" w:rsidR="001E2CC0" w:rsidRPr="001A46B0" w:rsidRDefault="001E2CC0" w:rsidP="00F85753">
            <w:pPr>
              <w:keepNext/>
              <w:keepLines/>
              <w:spacing w:after="0"/>
              <w:rPr>
                <w:ins w:id="1504" w:author="Chen, Delia (NSB - CN/Hangzhou)" w:date="2019-03-26T11:14:00Z"/>
                <w:rFonts w:ascii="Arial" w:eastAsia="宋体" w:hAnsi="Arial"/>
                <w:sz w:val="18"/>
              </w:rPr>
            </w:pPr>
            <w:ins w:id="1505" w:author="Chen, Delia (NSB - CN/Hangzhou)" w:date="2019-03-26T11:14:00Z">
              <w:r w:rsidRPr="001A46B0">
                <w:rPr>
                  <w:rFonts w:ascii="Arial" w:eastAsia="宋体" w:hAnsi="Arial"/>
                  <w:sz w:val="18"/>
                </w:rPr>
                <w:t xml:space="preserve">Gap pattern ID </w:t>
              </w:r>
            </w:ins>
          </w:p>
        </w:tc>
        <w:tc>
          <w:tcPr>
            <w:tcW w:w="677" w:type="pct"/>
            <w:shd w:val="clear" w:color="auto" w:fill="auto"/>
          </w:tcPr>
          <w:p w14:paraId="6FDDC401" w14:textId="77777777" w:rsidR="001E2CC0" w:rsidRPr="001A46B0" w:rsidRDefault="001E2CC0" w:rsidP="00F85753">
            <w:pPr>
              <w:keepNext/>
              <w:keepLines/>
              <w:spacing w:after="0"/>
              <w:jc w:val="center"/>
              <w:rPr>
                <w:ins w:id="1506" w:author="Chen, Delia (NSB - CN/Hangzhou)" w:date="2019-03-26T11:14:00Z"/>
                <w:rFonts w:ascii="Arial" w:eastAsia="宋体" w:hAnsi="Arial"/>
                <w:sz w:val="18"/>
              </w:rPr>
            </w:pPr>
          </w:p>
        </w:tc>
        <w:tc>
          <w:tcPr>
            <w:tcW w:w="1595" w:type="pct"/>
            <w:shd w:val="clear" w:color="auto" w:fill="auto"/>
          </w:tcPr>
          <w:p w14:paraId="29B53D45" w14:textId="4CCAF92F" w:rsidR="001E2CC0" w:rsidRPr="001A46B0" w:rsidRDefault="001E2CC0" w:rsidP="00F85753">
            <w:pPr>
              <w:keepNext/>
              <w:keepLines/>
              <w:spacing w:after="0"/>
              <w:jc w:val="center"/>
              <w:rPr>
                <w:ins w:id="1507" w:author="Chen, Delia (NSB - CN/Hangzhou)" w:date="2019-03-26T11:14:00Z"/>
                <w:rFonts w:ascii="Arial" w:eastAsia="宋体" w:hAnsi="Arial"/>
                <w:iCs/>
                <w:sz w:val="18"/>
              </w:rPr>
            </w:pPr>
            <w:ins w:id="1508" w:author="Chen, Delia (NSB - CN/Hangzhou)" w:date="2019-03-26T11:14:00Z">
              <w:r>
                <w:rPr>
                  <w:rFonts w:ascii="Arial" w:eastAsia="宋体" w:hAnsi="Arial"/>
                  <w:iCs/>
                  <w:sz w:val="18"/>
                </w:rPr>
                <w:t>N.A.</w:t>
              </w:r>
            </w:ins>
          </w:p>
        </w:tc>
      </w:tr>
      <w:tr w:rsidR="001E2CC0" w:rsidRPr="001A46B0" w14:paraId="7423F8B1" w14:textId="77777777" w:rsidTr="00F85753">
        <w:trPr>
          <w:trHeight w:val="50"/>
          <w:jc w:val="center"/>
          <w:ins w:id="1509" w:author="Chen, Delia (NSB - CN/Hangzhou)" w:date="2019-03-26T11:14:00Z"/>
        </w:trPr>
        <w:tc>
          <w:tcPr>
            <w:tcW w:w="2728" w:type="pct"/>
            <w:gridSpan w:val="2"/>
            <w:shd w:val="clear" w:color="auto" w:fill="auto"/>
          </w:tcPr>
          <w:p w14:paraId="72B8FA78" w14:textId="77777777" w:rsidR="001E2CC0" w:rsidRPr="001A46B0" w:rsidRDefault="001E2CC0" w:rsidP="00F85753">
            <w:pPr>
              <w:keepNext/>
              <w:keepLines/>
              <w:spacing w:after="0"/>
              <w:rPr>
                <w:ins w:id="1510" w:author="Chen, Delia (NSB - CN/Hangzhou)" w:date="2019-03-26T11:14:00Z"/>
                <w:rFonts w:ascii="Arial" w:eastAsia="宋体" w:hAnsi="Arial"/>
                <w:sz w:val="18"/>
              </w:rPr>
            </w:pPr>
            <w:ins w:id="1511" w:author="Chen, Delia (NSB - CN/Hangzhou)" w:date="2019-03-26T11:14:00Z">
              <w:r w:rsidRPr="001A46B0">
                <w:rPr>
                  <w:rFonts w:ascii="Arial" w:eastAsia="宋体" w:hAnsi="Arial"/>
                  <w:sz w:val="18"/>
                </w:rPr>
                <w:t>Layer 3 filtering</w:t>
              </w:r>
            </w:ins>
          </w:p>
        </w:tc>
        <w:tc>
          <w:tcPr>
            <w:tcW w:w="677" w:type="pct"/>
            <w:shd w:val="clear" w:color="auto" w:fill="auto"/>
          </w:tcPr>
          <w:p w14:paraId="3D6DC927" w14:textId="77777777" w:rsidR="001E2CC0" w:rsidRPr="001A46B0" w:rsidRDefault="001E2CC0" w:rsidP="00F85753">
            <w:pPr>
              <w:keepNext/>
              <w:keepLines/>
              <w:spacing w:after="0"/>
              <w:jc w:val="center"/>
              <w:rPr>
                <w:ins w:id="1512" w:author="Chen, Delia (NSB - CN/Hangzhou)" w:date="2019-03-26T11:14:00Z"/>
                <w:rFonts w:ascii="Arial" w:eastAsia="宋体" w:hAnsi="Arial"/>
                <w:sz w:val="18"/>
              </w:rPr>
            </w:pPr>
          </w:p>
        </w:tc>
        <w:tc>
          <w:tcPr>
            <w:tcW w:w="1595" w:type="pct"/>
            <w:shd w:val="clear" w:color="auto" w:fill="auto"/>
          </w:tcPr>
          <w:p w14:paraId="37CAA4E0" w14:textId="77777777" w:rsidR="001E2CC0" w:rsidRPr="001A46B0" w:rsidRDefault="001E2CC0" w:rsidP="00F85753">
            <w:pPr>
              <w:keepNext/>
              <w:keepLines/>
              <w:spacing w:after="0"/>
              <w:jc w:val="center"/>
              <w:rPr>
                <w:ins w:id="1513" w:author="Chen, Delia (NSB - CN/Hangzhou)" w:date="2019-03-26T11:14:00Z"/>
                <w:rFonts w:ascii="Arial" w:eastAsia="宋体" w:hAnsi="Arial"/>
                <w:sz w:val="18"/>
              </w:rPr>
            </w:pPr>
            <w:ins w:id="1514" w:author="Chen, Delia (NSB - CN/Hangzhou)" w:date="2019-03-26T11:14:00Z">
              <w:r w:rsidRPr="001A46B0">
                <w:rPr>
                  <w:rFonts w:ascii="Arial" w:eastAsia="宋体" w:hAnsi="Arial"/>
                  <w:i/>
                  <w:iCs/>
                  <w:sz w:val="18"/>
                </w:rPr>
                <w:t>Enabled</w:t>
              </w:r>
            </w:ins>
          </w:p>
        </w:tc>
      </w:tr>
      <w:tr w:rsidR="001E2CC0" w:rsidRPr="001A46B0" w14:paraId="45640463" w14:textId="77777777" w:rsidTr="00F85753">
        <w:trPr>
          <w:trHeight w:val="164"/>
          <w:jc w:val="center"/>
          <w:ins w:id="1515" w:author="Chen, Delia (NSB - CN/Hangzhou)" w:date="2019-03-26T11:14:00Z"/>
        </w:trPr>
        <w:tc>
          <w:tcPr>
            <w:tcW w:w="2728" w:type="pct"/>
            <w:gridSpan w:val="2"/>
            <w:shd w:val="clear" w:color="auto" w:fill="auto"/>
          </w:tcPr>
          <w:p w14:paraId="23089DE8" w14:textId="77777777" w:rsidR="001E2CC0" w:rsidRPr="001A46B0" w:rsidRDefault="001E2CC0" w:rsidP="00F85753">
            <w:pPr>
              <w:keepNext/>
              <w:keepLines/>
              <w:spacing w:after="0"/>
              <w:rPr>
                <w:ins w:id="1516" w:author="Chen, Delia (NSB - CN/Hangzhou)" w:date="2019-03-26T11:14:00Z"/>
                <w:rFonts w:ascii="Arial" w:eastAsia="宋体" w:hAnsi="Arial"/>
                <w:sz w:val="18"/>
              </w:rPr>
            </w:pPr>
            <w:ins w:id="1517" w:author="Chen, Delia (NSB - CN/Hangzhou)" w:date="2019-03-26T11:14:00Z">
              <w:r w:rsidRPr="001A46B0">
                <w:rPr>
                  <w:rFonts w:ascii="Arial" w:eastAsia="宋体" w:hAnsi="Arial"/>
                  <w:sz w:val="18"/>
                </w:rPr>
                <w:t>T310 timer</w:t>
              </w:r>
            </w:ins>
          </w:p>
        </w:tc>
        <w:tc>
          <w:tcPr>
            <w:tcW w:w="677" w:type="pct"/>
            <w:shd w:val="clear" w:color="auto" w:fill="auto"/>
          </w:tcPr>
          <w:p w14:paraId="1C9E8DA6" w14:textId="77777777" w:rsidR="001E2CC0" w:rsidRPr="001A46B0" w:rsidRDefault="001E2CC0" w:rsidP="00F85753">
            <w:pPr>
              <w:keepNext/>
              <w:keepLines/>
              <w:spacing w:after="0"/>
              <w:jc w:val="center"/>
              <w:rPr>
                <w:ins w:id="1518" w:author="Chen, Delia (NSB - CN/Hangzhou)" w:date="2019-03-26T11:14:00Z"/>
                <w:rFonts w:ascii="Arial" w:eastAsia="宋体" w:hAnsi="Arial"/>
                <w:iCs/>
                <w:sz w:val="18"/>
              </w:rPr>
            </w:pPr>
            <w:ins w:id="1519" w:author="Chen, Delia (NSB - CN/Hangzhou)" w:date="2019-03-26T11:14:00Z">
              <w:r w:rsidRPr="001A46B0">
                <w:rPr>
                  <w:rFonts w:ascii="Arial" w:eastAsia="宋体" w:hAnsi="Arial"/>
                  <w:iCs/>
                  <w:sz w:val="18"/>
                </w:rPr>
                <w:t>ms</w:t>
              </w:r>
            </w:ins>
          </w:p>
        </w:tc>
        <w:tc>
          <w:tcPr>
            <w:tcW w:w="1595" w:type="pct"/>
            <w:shd w:val="clear" w:color="auto" w:fill="auto"/>
          </w:tcPr>
          <w:p w14:paraId="09ACCDE8" w14:textId="77777777" w:rsidR="001E2CC0" w:rsidRPr="001A46B0" w:rsidRDefault="001E2CC0" w:rsidP="00F85753">
            <w:pPr>
              <w:keepNext/>
              <w:keepLines/>
              <w:spacing w:after="0"/>
              <w:jc w:val="center"/>
              <w:rPr>
                <w:ins w:id="1520" w:author="Chen, Delia (NSB - CN/Hangzhou)" w:date="2019-03-26T11:14:00Z"/>
                <w:rFonts w:ascii="Arial" w:eastAsia="宋体" w:hAnsi="Arial"/>
                <w:i/>
                <w:iCs/>
                <w:sz w:val="18"/>
              </w:rPr>
            </w:pPr>
            <w:ins w:id="1521" w:author="Chen, Delia (NSB - CN/Hangzhou)" w:date="2019-03-26T11:14:00Z">
              <w:r w:rsidRPr="001A46B0">
                <w:rPr>
                  <w:rFonts w:ascii="Arial" w:eastAsia="宋体" w:hAnsi="Arial"/>
                  <w:i/>
                  <w:iCs/>
                  <w:sz w:val="18"/>
                </w:rPr>
                <w:t>0</w:t>
              </w:r>
            </w:ins>
          </w:p>
        </w:tc>
      </w:tr>
      <w:tr w:rsidR="001E2CC0" w:rsidRPr="001A46B0" w14:paraId="6EA655C1" w14:textId="77777777" w:rsidTr="00F85753">
        <w:trPr>
          <w:trHeight w:val="164"/>
          <w:jc w:val="center"/>
          <w:ins w:id="1522" w:author="Chen, Delia (NSB - CN/Hangzhou)" w:date="2019-03-26T11:14:00Z"/>
        </w:trPr>
        <w:tc>
          <w:tcPr>
            <w:tcW w:w="2728" w:type="pct"/>
            <w:gridSpan w:val="2"/>
            <w:shd w:val="clear" w:color="auto" w:fill="auto"/>
          </w:tcPr>
          <w:p w14:paraId="29093244" w14:textId="77777777" w:rsidR="001E2CC0" w:rsidRPr="001A46B0" w:rsidRDefault="001E2CC0" w:rsidP="00F85753">
            <w:pPr>
              <w:keepNext/>
              <w:keepLines/>
              <w:spacing w:after="0"/>
              <w:rPr>
                <w:ins w:id="1523" w:author="Chen, Delia (NSB - CN/Hangzhou)" w:date="2019-03-26T11:14:00Z"/>
                <w:rFonts w:ascii="Arial" w:eastAsia="宋体" w:hAnsi="Arial"/>
                <w:sz w:val="18"/>
              </w:rPr>
            </w:pPr>
            <w:ins w:id="1524" w:author="Chen, Delia (NSB - CN/Hangzhou)" w:date="2019-03-26T11:14:00Z">
              <w:r w:rsidRPr="001A46B0">
                <w:rPr>
                  <w:rFonts w:ascii="Arial" w:eastAsia="宋体" w:hAnsi="Arial"/>
                  <w:sz w:val="18"/>
                </w:rPr>
                <w:t>T311 timer</w:t>
              </w:r>
            </w:ins>
          </w:p>
        </w:tc>
        <w:tc>
          <w:tcPr>
            <w:tcW w:w="677" w:type="pct"/>
            <w:shd w:val="clear" w:color="auto" w:fill="auto"/>
          </w:tcPr>
          <w:p w14:paraId="60DA2E8C" w14:textId="77777777" w:rsidR="001E2CC0" w:rsidRPr="001A46B0" w:rsidRDefault="001E2CC0" w:rsidP="00F85753">
            <w:pPr>
              <w:keepNext/>
              <w:keepLines/>
              <w:spacing w:after="0"/>
              <w:jc w:val="center"/>
              <w:rPr>
                <w:ins w:id="1525" w:author="Chen, Delia (NSB - CN/Hangzhou)" w:date="2019-03-26T11:14:00Z"/>
                <w:rFonts w:ascii="Arial" w:eastAsia="宋体" w:hAnsi="Arial"/>
                <w:iCs/>
                <w:sz w:val="18"/>
              </w:rPr>
            </w:pPr>
            <w:ins w:id="1526" w:author="Chen, Delia (NSB - CN/Hangzhou)" w:date="2019-03-26T11:14:00Z">
              <w:r w:rsidRPr="001A46B0">
                <w:rPr>
                  <w:rFonts w:ascii="Arial" w:eastAsia="宋体" w:hAnsi="Arial"/>
                  <w:sz w:val="18"/>
                </w:rPr>
                <w:t>ms</w:t>
              </w:r>
            </w:ins>
          </w:p>
        </w:tc>
        <w:tc>
          <w:tcPr>
            <w:tcW w:w="1595" w:type="pct"/>
            <w:shd w:val="clear" w:color="auto" w:fill="auto"/>
          </w:tcPr>
          <w:p w14:paraId="2D389484" w14:textId="77777777" w:rsidR="001E2CC0" w:rsidRPr="001A46B0" w:rsidRDefault="001E2CC0" w:rsidP="00F85753">
            <w:pPr>
              <w:keepNext/>
              <w:keepLines/>
              <w:spacing w:after="0"/>
              <w:jc w:val="center"/>
              <w:rPr>
                <w:ins w:id="1527" w:author="Chen, Delia (NSB - CN/Hangzhou)" w:date="2019-03-26T11:14:00Z"/>
                <w:rFonts w:ascii="Arial" w:eastAsia="宋体" w:hAnsi="Arial"/>
                <w:i/>
                <w:iCs/>
                <w:sz w:val="18"/>
              </w:rPr>
            </w:pPr>
            <w:ins w:id="1528" w:author="Chen, Delia (NSB - CN/Hangzhou)" w:date="2019-03-26T11:14:00Z">
              <w:r w:rsidRPr="001A46B0">
                <w:rPr>
                  <w:rFonts w:ascii="Arial" w:eastAsia="宋体" w:hAnsi="Arial"/>
                  <w:sz w:val="18"/>
                </w:rPr>
                <w:t>1000</w:t>
              </w:r>
            </w:ins>
          </w:p>
        </w:tc>
      </w:tr>
      <w:tr w:rsidR="001E2CC0" w:rsidRPr="001A46B0" w14:paraId="0590ED56" w14:textId="77777777" w:rsidTr="00F85753">
        <w:trPr>
          <w:trHeight w:val="164"/>
          <w:jc w:val="center"/>
          <w:ins w:id="1529" w:author="Chen, Delia (NSB - CN/Hangzhou)" w:date="2019-03-26T11:14:00Z"/>
        </w:trPr>
        <w:tc>
          <w:tcPr>
            <w:tcW w:w="2728" w:type="pct"/>
            <w:gridSpan w:val="2"/>
            <w:shd w:val="clear" w:color="auto" w:fill="auto"/>
          </w:tcPr>
          <w:p w14:paraId="7E34CA17" w14:textId="77777777" w:rsidR="001E2CC0" w:rsidRPr="001A46B0" w:rsidRDefault="001E2CC0" w:rsidP="00F85753">
            <w:pPr>
              <w:keepNext/>
              <w:keepLines/>
              <w:spacing w:after="0"/>
              <w:rPr>
                <w:ins w:id="1530" w:author="Chen, Delia (NSB - CN/Hangzhou)" w:date="2019-03-26T11:14:00Z"/>
                <w:rFonts w:ascii="Arial" w:eastAsia="宋体" w:hAnsi="Arial"/>
                <w:sz w:val="18"/>
              </w:rPr>
            </w:pPr>
            <w:ins w:id="1531" w:author="Chen, Delia (NSB - CN/Hangzhou)" w:date="2019-03-26T11:14:00Z">
              <w:r w:rsidRPr="001A46B0">
                <w:rPr>
                  <w:rFonts w:ascii="Arial" w:eastAsia="宋体" w:hAnsi="Arial"/>
                  <w:sz w:val="18"/>
                </w:rPr>
                <w:t>N310</w:t>
              </w:r>
            </w:ins>
          </w:p>
        </w:tc>
        <w:tc>
          <w:tcPr>
            <w:tcW w:w="677" w:type="pct"/>
            <w:shd w:val="clear" w:color="auto" w:fill="auto"/>
          </w:tcPr>
          <w:p w14:paraId="4A39D3A9" w14:textId="77777777" w:rsidR="001E2CC0" w:rsidRPr="001A46B0" w:rsidRDefault="001E2CC0" w:rsidP="00F85753">
            <w:pPr>
              <w:keepNext/>
              <w:keepLines/>
              <w:spacing w:after="0"/>
              <w:jc w:val="center"/>
              <w:rPr>
                <w:ins w:id="1532" w:author="Chen, Delia (NSB - CN/Hangzhou)" w:date="2019-03-26T11:14:00Z"/>
                <w:rFonts w:ascii="Arial" w:eastAsia="宋体" w:hAnsi="Arial"/>
                <w:sz w:val="18"/>
              </w:rPr>
            </w:pPr>
          </w:p>
        </w:tc>
        <w:tc>
          <w:tcPr>
            <w:tcW w:w="1595" w:type="pct"/>
            <w:shd w:val="clear" w:color="auto" w:fill="auto"/>
          </w:tcPr>
          <w:p w14:paraId="2779C540" w14:textId="77777777" w:rsidR="001E2CC0" w:rsidRPr="001A46B0" w:rsidRDefault="001E2CC0" w:rsidP="00F85753">
            <w:pPr>
              <w:keepNext/>
              <w:keepLines/>
              <w:spacing w:after="0"/>
              <w:jc w:val="center"/>
              <w:rPr>
                <w:ins w:id="1533" w:author="Chen, Delia (NSB - CN/Hangzhou)" w:date="2019-03-26T11:14:00Z"/>
                <w:rFonts w:ascii="Arial" w:eastAsia="宋体" w:hAnsi="Arial"/>
                <w:sz w:val="18"/>
              </w:rPr>
            </w:pPr>
            <w:ins w:id="1534" w:author="Chen, Delia (NSB - CN/Hangzhou)" w:date="2019-03-26T11:14:00Z">
              <w:r w:rsidRPr="001A46B0">
                <w:rPr>
                  <w:rFonts w:ascii="Arial" w:eastAsia="宋体" w:hAnsi="Arial"/>
                  <w:sz w:val="18"/>
                </w:rPr>
                <w:t>1</w:t>
              </w:r>
            </w:ins>
          </w:p>
        </w:tc>
      </w:tr>
      <w:tr w:rsidR="001E2CC0" w:rsidRPr="001A46B0" w14:paraId="4DE53B56" w14:textId="77777777" w:rsidTr="00F85753">
        <w:trPr>
          <w:trHeight w:val="164"/>
          <w:jc w:val="center"/>
          <w:ins w:id="1535" w:author="Chen, Delia (NSB - CN/Hangzhou)" w:date="2019-03-26T11:14:00Z"/>
        </w:trPr>
        <w:tc>
          <w:tcPr>
            <w:tcW w:w="2728" w:type="pct"/>
            <w:gridSpan w:val="2"/>
            <w:shd w:val="clear" w:color="auto" w:fill="auto"/>
          </w:tcPr>
          <w:p w14:paraId="23EDC1DA" w14:textId="77777777" w:rsidR="001E2CC0" w:rsidRPr="001A46B0" w:rsidRDefault="001E2CC0" w:rsidP="00F85753">
            <w:pPr>
              <w:keepNext/>
              <w:keepLines/>
              <w:spacing w:after="0"/>
              <w:rPr>
                <w:ins w:id="1536" w:author="Chen, Delia (NSB - CN/Hangzhou)" w:date="2019-03-26T11:14:00Z"/>
                <w:rFonts w:ascii="Arial" w:eastAsia="宋体" w:hAnsi="Arial"/>
                <w:sz w:val="18"/>
              </w:rPr>
            </w:pPr>
            <w:ins w:id="1537" w:author="Chen, Delia (NSB - CN/Hangzhou)" w:date="2019-03-26T11:14:00Z">
              <w:r w:rsidRPr="001A46B0">
                <w:rPr>
                  <w:rFonts w:ascii="Arial" w:eastAsia="宋体" w:hAnsi="Arial"/>
                  <w:sz w:val="18"/>
                </w:rPr>
                <w:t>N311</w:t>
              </w:r>
            </w:ins>
          </w:p>
        </w:tc>
        <w:tc>
          <w:tcPr>
            <w:tcW w:w="677" w:type="pct"/>
            <w:shd w:val="clear" w:color="auto" w:fill="auto"/>
          </w:tcPr>
          <w:p w14:paraId="73329837" w14:textId="77777777" w:rsidR="001E2CC0" w:rsidRPr="001A46B0" w:rsidRDefault="001E2CC0" w:rsidP="00F85753">
            <w:pPr>
              <w:keepNext/>
              <w:keepLines/>
              <w:spacing w:after="0"/>
              <w:jc w:val="center"/>
              <w:rPr>
                <w:ins w:id="1538" w:author="Chen, Delia (NSB - CN/Hangzhou)" w:date="2019-03-26T11:14:00Z"/>
                <w:rFonts w:ascii="Arial" w:eastAsia="宋体" w:hAnsi="Arial"/>
                <w:sz w:val="18"/>
              </w:rPr>
            </w:pPr>
          </w:p>
        </w:tc>
        <w:tc>
          <w:tcPr>
            <w:tcW w:w="1595" w:type="pct"/>
            <w:shd w:val="clear" w:color="auto" w:fill="auto"/>
          </w:tcPr>
          <w:p w14:paraId="770675E1" w14:textId="77777777" w:rsidR="001E2CC0" w:rsidRPr="001A46B0" w:rsidRDefault="001E2CC0" w:rsidP="00F85753">
            <w:pPr>
              <w:keepNext/>
              <w:keepLines/>
              <w:spacing w:after="0"/>
              <w:jc w:val="center"/>
              <w:rPr>
                <w:ins w:id="1539" w:author="Chen, Delia (NSB - CN/Hangzhou)" w:date="2019-03-26T11:14:00Z"/>
                <w:rFonts w:ascii="Arial" w:eastAsia="宋体" w:hAnsi="Arial"/>
                <w:sz w:val="18"/>
              </w:rPr>
            </w:pPr>
            <w:ins w:id="1540" w:author="Chen, Delia (NSB - CN/Hangzhou)" w:date="2019-03-26T11:14:00Z">
              <w:r w:rsidRPr="001A46B0">
                <w:rPr>
                  <w:rFonts w:ascii="Arial" w:eastAsia="宋体" w:hAnsi="Arial"/>
                  <w:sz w:val="18"/>
                </w:rPr>
                <w:t>1</w:t>
              </w:r>
            </w:ins>
          </w:p>
        </w:tc>
      </w:tr>
      <w:tr w:rsidR="006956D4" w:rsidRPr="001A46B0" w14:paraId="30AACC7B" w14:textId="77777777" w:rsidTr="00F85753">
        <w:trPr>
          <w:trHeight w:val="164"/>
          <w:jc w:val="center"/>
          <w:ins w:id="1541" w:author="Chen, Delia (NSB - CN/Hangzhou)" w:date="2019-04-01T17:12:00Z"/>
        </w:trPr>
        <w:tc>
          <w:tcPr>
            <w:tcW w:w="2728" w:type="pct"/>
            <w:gridSpan w:val="2"/>
            <w:shd w:val="clear" w:color="auto" w:fill="auto"/>
          </w:tcPr>
          <w:p w14:paraId="42BE0668" w14:textId="74715300" w:rsidR="006956D4" w:rsidRPr="001A46B0" w:rsidRDefault="006956D4" w:rsidP="006956D4">
            <w:pPr>
              <w:keepNext/>
              <w:keepLines/>
              <w:spacing w:after="0"/>
              <w:rPr>
                <w:ins w:id="1542" w:author="Chen, Delia (NSB - CN/Hangzhou)" w:date="2019-04-01T17:12:00Z"/>
                <w:rFonts w:ascii="Arial" w:eastAsia="宋体" w:hAnsi="Arial"/>
                <w:sz w:val="18"/>
              </w:rPr>
            </w:pPr>
            <w:ins w:id="1543" w:author="Chen, Delia (NSB - CN/Hangzhou)" w:date="2019-04-01T17:12:00Z">
              <w:r w:rsidRPr="00565AE7">
                <w:rPr>
                  <w:rFonts w:ascii="Arial" w:eastAsiaTheme="minorEastAsia" w:hAnsi="Arial"/>
                  <w:noProof/>
                  <w:sz w:val="18"/>
                </w:rPr>
                <w:t xml:space="preserve">NZP CSI-RS configuration </w:t>
              </w:r>
            </w:ins>
          </w:p>
        </w:tc>
        <w:tc>
          <w:tcPr>
            <w:tcW w:w="677" w:type="pct"/>
            <w:shd w:val="clear" w:color="auto" w:fill="auto"/>
          </w:tcPr>
          <w:p w14:paraId="0F089D19" w14:textId="77777777" w:rsidR="006956D4" w:rsidRPr="001A46B0" w:rsidRDefault="006956D4" w:rsidP="006956D4">
            <w:pPr>
              <w:keepNext/>
              <w:keepLines/>
              <w:spacing w:after="0"/>
              <w:jc w:val="center"/>
              <w:rPr>
                <w:ins w:id="1544" w:author="Chen, Delia (NSB - CN/Hangzhou)" w:date="2019-04-01T17:12:00Z"/>
                <w:rFonts w:ascii="Arial" w:eastAsia="宋体" w:hAnsi="Arial"/>
                <w:sz w:val="18"/>
              </w:rPr>
            </w:pPr>
          </w:p>
        </w:tc>
        <w:tc>
          <w:tcPr>
            <w:tcW w:w="1595" w:type="pct"/>
            <w:shd w:val="clear" w:color="auto" w:fill="auto"/>
          </w:tcPr>
          <w:p w14:paraId="587F8F56" w14:textId="05076BA9" w:rsidR="006956D4" w:rsidRPr="001A46B0" w:rsidRDefault="006956D4" w:rsidP="006956D4">
            <w:pPr>
              <w:keepNext/>
              <w:keepLines/>
              <w:spacing w:after="0"/>
              <w:jc w:val="center"/>
              <w:rPr>
                <w:ins w:id="1545" w:author="Chen, Delia (NSB - CN/Hangzhou)" w:date="2019-04-01T17:12:00Z"/>
                <w:rFonts w:ascii="Arial" w:eastAsia="宋体" w:hAnsi="Arial"/>
                <w:sz w:val="18"/>
              </w:rPr>
            </w:pPr>
            <w:ins w:id="1546" w:author="Chen, Delia (NSB - CN/Hangzhou)" w:date="2019-04-01T17:12:00Z">
              <w:r w:rsidRPr="00565AE7">
                <w:rPr>
                  <w:rFonts w:ascii="Arial" w:eastAsiaTheme="minorEastAsia" w:hAnsi="Arial"/>
                  <w:noProof/>
                  <w:sz w:val="18"/>
                </w:rPr>
                <w:t>[</w:t>
              </w:r>
              <w:r w:rsidRPr="00565AE7">
                <w:rPr>
                  <w:rFonts w:ascii="Arial" w:eastAsiaTheme="minorEastAsia" w:hAnsi="Arial"/>
                  <w:noProof/>
                  <w:sz w:val="18"/>
                  <w:lang w:val="fi-FI"/>
                </w:rPr>
                <w:t xml:space="preserve">ResourceId </w:t>
              </w:r>
              <w:r>
                <w:rPr>
                  <w:rFonts w:ascii="Arial" w:eastAsiaTheme="minorEastAsia" w:hAnsi="Arial"/>
                  <w:noProof/>
                  <w:sz w:val="18"/>
                  <w:lang w:val="fi-FI"/>
                </w:rPr>
                <w:t>1</w:t>
              </w:r>
              <w:r w:rsidRPr="00565AE7">
                <w:rPr>
                  <w:rFonts w:ascii="Arial" w:eastAsiaTheme="minorEastAsia" w:hAnsi="Arial"/>
                  <w:noProof/>
                  <w:sz w:val="18"/>
                </w:rPr>
                <w:t>]</w:t>
              </w:r>
            </w:ins>
          </w:p>
        </w:tc>
      </w:tr>
      <w:tr w:rsidR="006956D4" w:rsidRPr="001A46B0" w14:paraId="0BFC1BFD" w14:textId="77777777" w:rsidTr="00F85753">
        <w:trPr>
          <w:trHeight w:val="164"/>
          <w:jc w:val="center"/>
          <w:ins w:id="1547" w:author="Chen, Delia (NSB - CN/Hangzhou)" w:date="2019-04-01T17:12:00Z"/>
        </w:trPr>
        <w:tc>
          <w:tcPr>
            <w:tcW w:w="2728" w:type="pct"/>
            <w:gridSpan w:val="2"/>
            <w:shd w:val="clear" w:color="auto" w:fill="auto"/>
          </w:tcPr>
          <w:p w14:paraId="5DC55BB1" w14:textId="5CF596EA" w:rsidR="006956D4" w:rsidRPr="001A46B0" w:rsidRDefault="006956D4" w:rsidP="006956D4">
            <w:pPr>
              <w:keepNext/>
              <w:keepLines/>
              <w:spacing w:after="0"/>
              <w:rPr>
                <w:ins w:id="1548" w:author="Chen, Delia (NSB - CN/Hangzhou)" w:date="2019-04-01T17:12:00Z"/>
                <w:rFonts w:ascii="Arial" w:eastAsia="宋体" w:hAnsi="Arial"/>
                <w:sz w:val="18"/>
              </w:rPr>
            </w:pPr>
            <w:ins w:id="1549" w:author="Chen, Delia (NSB - CN/Hangzhou)" w:date="2019-04-01T17:12:00Z">
              <w:r w:rsidRPr="00565AE7">
                <w:rPr>
                  <w:rFonts w:ascii="Arial" w:eastAsiaTheme="minorEastAsia" w:hAnsi="Arial"/>
                  <w:noProof/>
                  <w:sz w:val="18"/>
                </w:rPr>
                <w:t xml:space="preserve">ZP CSI-RS configuation </w:t>
              </w:r>
            </w:ins>
          </w:p>
        </w:tc>
        <w:tc>
          <w:tcPr>
            <w:tcW w:w="677" w:type="pct"/>
            <w:shd w:val="clear" w:color="auto" w:fill="auto"/>
          </w:tcPr>
          <w:p w14:paraId="775B71FC" w14:textId="77777777" w:rsidR="006956D4" w:rsidRPr="001A46B0" w:rsidRDefault="006956D4" w:rsidP="006956D4">
            <w:pPr>
              <w:keepNext/>
              <w:keepLines/>
              <w:spacing w:after="0"/>
              <w:jc w:val="center"/>
              <w:rPr>
                <w:ins w:id="1550" w:author="Chen, Delia (NSB - CN/Hangzhou)" w:date="2019-04-01T17:12:00Z"/>
                <w:rFonts w:ascii="Arial" w:eastAsia="宋体" w:hAnsi="Arial"/>
                <w:sz w:val="18"/>
              </w:rPr>
            </w:pPr>
          </w:p>
        </w:tc>
        <w:tc>
          <w:tcPr>
            <w:tcW w:w="1595" w:type="pct"/>
            <w:shd w:val="clear" w:color="auto" w:fill="auto"/>
          </w:tcPr>
          <w:p w14:paraId="0A30C4D7" w14:textId="54AB7E5A" w:rsidR="006956D4" w:rsidRPr="001A46B0" w:rsidRDefault="006956D4" w:rsidP="006956D4">
            <w:pPr>
              <w:keepNext/>
              <w:keepLines/>
              <w:spacing w:after="0"/>
              <w:jc w:val="center"/>
              <w:rPr>
                <w:ins w:id="1551" w:author="Chen, Delia (NSB - CN/Hangzhou)" w:date="2019-04-01T17:12:00Z"/>
                <w:rFonts w:ascii="Arial" w:eastAsia="宋体" w:hAnsi="Arial"/>
                <w:sz w:val="18"/>
              </w:rPr>
            </w:pPr>
            <w:ins w:id="1552" w:author="Chen, Delia (NSB - CN/Hangzhou)" w:date="2019-04-01T17:12:00Z">
              <w:r w:rsidRPr="00565AE7">
                <w:rPr>
                  <w:rFonts w:ascii="Arial" w:eastAsiaTheme="minorEastAsia" w:hAnsi="Arial"/>
                  <w:noProof/>
                  <w:sz w:val="18"/>
                </w:rPr>
                <w:t>TBD</w:t>
              </w:r>
            </w:ins>
          </w:p>
        </w:tc>
      </w:tr>
      <w:tr w:rsidR="006956D4" w:rsidRPr="001A46B0" w14:paraId="2633BD36" w14:textId="77777777" w:rsidTr="00F85753">
        <w:trPr>
          <w:trHeight w:val="164"/>
          <w:jc w:val="center"/>
          <w:ins w:id="1553" w:author="Chen, Delia (NSB - CN/Hangzhou)" w:date="2019-04-01T17:12:00Z"/>
        </w:trPr>
        <w:tc>
          <w:tcPr>
            <w:tcW w:w="2728" w:type="pct"/>
            <w:gridSpan w:val="2"/>
            <w:shd w:val="clear" w:color="auto" w:fill="auto"/>
          </w:tcPr>
          <w:p w14:paraId="50D6A8A1" w14:textId="521B1963" w:rsidR="006956D4" w:rsidRPr="001A46B0" w:rsidRDefault="006956D4" w:rsidP="006956D4">
            <w:pPr>
              <w:keepNext/>
              <w:keepLines/>
              <w:spacing w:after="0"/>
              <w:rPr>
                <w:ins w:id="1554" w:author="Chen, Delia (NSB - CN/Hangzhou)" w:date="2019-04-01T17:12:00Z"/>
                <w:rFonts w:ascii="Arial" w:eastAsia="宋体" w:hAnsi="Arial"/>
                <w:sz w:val="18"/>
              </w:rPr>
            </w:pPr>
            <w:ins w:id="1555" w:author="Chen, Delia (NSB - CN/Hangzhou)" w:date="2019-04-01T17:12:00Z">
              <w:r w:rsidRPr="00565AE7">
                <w:rPr>
                  <w:rFonts w:ascii="Arial" w:eastAsiaTheme="minorEastAsia" w:hAnsi="Arial"/>
                  <w:noProof/>
                  <w:sz w:val="18"/>
                </w:rPr>
                <w:t xml:space="preserve">CSI-IM configuration </w:t>
              </w:r>
            </w:ins>
          </w:p>
        </w:tc>
        <w:tc>
          <w:tcPr>
            <w:tcW w:w="677" w:type="pct"/>
            <w:shd w:val="clear" w:color="auto" w:fill="auto"/>
          </w:tcPr>
          <w:p w14:paraId="56101283" w14:textId="77777777" w:rsidR="006956D4" w:rsidRPr="001A46B0" w:rsidRDefault="006956D4" w:rsidP="006956D4">
            <w:pPr>
              <w:keepNext/>
              <w:keepLines/>
              <w:spacing w:after="0"/>
              <w:jc w:val="center"/>
              <w:rPr>
                <w:ins w:id="1556" w:author="Chen, Delia (NSB - CN/Hangzhou)" w:date="2019-04-01T17:12:00Z"/>
                <w:rFonts w:ascii="Arial" w:eastAsia="宋体" w:hAnsi="Arial"/>
                <w:sz w:val="18"/>
              </w:rPr>
            </w:pPr>
          </w:p>
        </w:tc>
        <w:tc>
          <w:tcPr>
            <w:tcW w:w="1595" w:type="pct"/>
            <w:shd w:val="clear" w:color="auto" w:fill="auto"/>
          </w:tcPr>
          <w:p w14:paraId="41A30641" w14:textId="74A9CADF" w:rsidR="006956D4" w:rsidRPr="001A46B0" w:rsidRDefault="006956D4" w:rsidP="006956D4">
            <w:pPr>
              <w:keepNext/>
              <w:keepLines/>
              <w:spacing w:after="0"/>
              <w:jc w:val="center"/>
              <w:rPr>
                <w:ins w:id="1557" w:author="Chen, Delia (NSB - CN/Hangzhou)" w:date="2019-04-01T17:12:00Z"/>
                <w:rFonts w:ascii="Arial" w:eastAsia="宋体" w:hAnsi="Arial"/>
                <w:sz w:val="18"/>
              </w:rPr>
            </w:pPr>
            <w:ins w:id="1558" w:author="Chen, Delia (NSB - CN/Hangzhou)" w:date="2019-04-01T17:12:00Z">
              <w:r w:rsidRPr="00565AE7">
                <w:rPr>
                  <w:rFonts w:ascii="Arial" w:eastAsiaTheme="minorEastAsia" w:hAnsi="Arial"/>
                  <w:noProof/>
                  <w:sz w:val="18"/>
                </w:rPr>
                <w:t>TBD</w:t>
              </w:r>
            </w:ins>
          </w:p>
        </w:tc>
      </w:tr>
      <w:tr w:rsidR="006956D4" w:rsidRPr="001A46B0" w14:paraId="0361DE62" w14:textId="77777777" w:rsidTr="00F85753">
        <w:trPr>
          <w:trHeight w:val="164"/>
          <w:jc w:val="center"/>
          <w:ins w:id="1559" w:author="Chen, Delia (NSB - CN/Hangzhou)" w:date="2019-04-01T17:12:00Z"/>
        </w:trPr>
        <w:tc>
          <w:tcPr>
            <w:tcW w:w="2728" w:type="pct"/>
            <w:gridSpan w:val="2"/>
            <w:shd w:val="clear" w:color="auto" w:fill="auto"/>
          </w:tcPr>
          <w:p w14:paraId="146DA3D0" w14:textId="30D8BA09" w:rsidR="006956D4" w:rsidRPr="001A46B0" w:rsidRDefault="006956D4" w:rsidP="006956D4">
            <w:pPr>
              <w:keepNext/>
              <w:keepLines/>
              <w:spacing w:after="0"/>
              <w:rPr>
                <w:ins w:id="1560" w:author="Chen, Delia (NSB - CN/Hangzhou)" w:date="2019-04-01T17:12:00Z"/>
                <w:rFonts w:ascii="Arial" w:eastAsia="宋体" w:hAnsi="Arial"/>
                <w:sz w:val="18"/>
              </w:rPr>
            </w:pPr>
            <w:ins w:id="1561" w:author="Chen, Delia (NSB - CN/Hangzhou)" w:date="2019-04-01T17:12:00Z">
              <w:r w:rsidRPr="00565AE7">
                <w:rPr>
                  <w:rFonts w:ascii="Arial" w:eastAsiaTheme="minorEastAsia" w:hAnsi="Arial"/>
                  <w:noProof/>
                  <w:sz w:val="18"/>
                </w:rPr>
                <w:t>Periodic CSI reporting</w:t>
              </w:r>
            </w:ins>
          </w:p>
        </w:tc>
        <w:tc>
          <w:tcPr>
            <w:tcW w:w="677" w:type="pct"/>
            <w:shd w:val="clear" w:color="auto" w:fill="auto"/>
          </w:tcPr>
          <w:p w14:paraId="4D3231B0" w14:textId="77777777" w:rsidR="006956D4" w:rsidRPr="001A46B0" w:rsidRDefault="006956D4" w:rsidP="006956D4">
            <w:pPr>
              <w:keepNext/>
              <w:keepLines/>
              <w:spacing w:after="0"/>
              <w:jc w:val="center"/>
              <w:rPr>
                <w:ins w:id="1562" w:author="Chen, Delia (NSB - CN/Hangzhou)" w:date="2019-04-01T17:12:00Z"/>
                <w:rFonts w:ascii="Arial" w:eastAsia="宋体" w:hAnsi="Arial"/>
                <w:sz w:val="18"/>
              </w:rPr>
            </w:pPr>
          </w:p>
        </w:tc>
        <w:tc>
          <w:tcPr>
            <w:tcW w:w="1595" w:type="pct"/>
            <w:shd w:val="clear" w:color="auto" w:fill="auto"/>
          </w:tcPr>
          <w:p w14:paraId="19A8FF96" w14:textId="0565A9D7" w:rsidR="006956D4" w:rsidRPr="001A46B0" w:rsidRDefault="006956D4" w:rsidP="006956D4">
            <w:pPr>
              <w:keepNext/>
              <w:keepLines/>
              <w:spacing w:after="0"/>
              <w:jc w:val="center"/>
              <w:rPr>
                <w:ins w:id="1563" w:author="Chen, Delia (NSB - CN/Hangzhou)" w:date="2019-04-01T17:12:00Z"/>
                <w:rFonts w:ascii="Arial" w:eastAsia="宋体" w:hAnsi="Arial"/>
                <w:sz w:val="18"/>
              </w:rPr>
            </w:pPr>
            <w:ins w:id="1564" w:author="Chen, Delia (NSB - CN/Hangzhou)" w:date="2019-04-01T17:12:00Z">
              <w:r w:rsidRPr="00565AE7">
                <w:rPr>
                  <w:rFonts w:ascii="Arial" w:eastAsiaTheme="minorEastAsia" w:hAnsi="Arial"/>
                  <w:noProof/>
                  <w:sz w:val="18"/>
                </w:rPr>
                <w:t>PUCCH</w:t>
              </w:r>
            </w:ins>
          </w:p>
        </w:tc>
      </w:tr>
      <w:tr w:rsidR="006956D4" w:rsidRPr="001A46B0" w14:paraId="2526B047" w14:textId="77777777" w:rsidTr="00F85753">
        <w:trPr>
          <w:trHeight w:val="50"/>
          <w:jc w:val="center"/>
          <w:ins w:id="1565" w:author="Chen, Delia (NSB - CN/Hangzhou)" w:date="2019-03-26T11:14:00Z"/>
        </w:trPr>
        <w:tc>
          <w:tcPr>
            <w:tcW w:w="1072" w:type="pct"/>
            <w:shd w:val="clear" w:color="auto" w:fill="auto"/>
          </w:tcPr>
          <w:p w14:paraId="6E224328" w14:textId="0AB919FD" w:rsidR="006956D4" w:rsidRPr="00DB77F3" w:rsidRDefault="006956D4" w:rsidP="006956D4">
            <w:pPr>
              <w:keepNext/>
              <w:keepLines/>
              <w:spacing w:after="0"/>
              <w:rPr>
                <w:ins w:id="1566" w:author="Chen, Delia (NSB - CN/Hangzhou)" w:date="2019-03-26T11:14:00Z"/>
                <w:rFonts w:ascii="Arial" w:eastAsia="宋体" w:hAnsi="Arial"/>
                <w:sz w:val="18"/>
              </w:rPr>
            </w:pPr>
            <w:ins w:id="1567" w:author="Chen, Delia (NSB - CN/Hangzhou)" w:date="2019-04-01T17:11:00Z">
              <w:r w:rsidRPr="004A25E8">
                <w:rPr>
                  <w:rFonts w:ascii="Arial" w:eastAsia="宋体" w:hAnsi="Arial"/>
                  <w:sz w:val="18"/>
                </w:rPr>
                <w:t>CSI reporting periodicity</w:t>
              </w:r>
            </w:ins>
          </w:p>
        </w:tc>
        <w:tc>
          <w:tcPr>
            <w:tcW w:w="1656" w:type="pct"/>
            <w:shd w:val="clear" w:color="auto" w:fill="auto"/>
          </w:tcPr>
          <w:p w14:paraId="33774B78" w14:textId="77777777" w:rsidR="006956D4" w:rsidRPr="00DB77F3" w:rsidRDefault="006956D4" w:rsidP="006956D4">
            <w:pPr>
              <w:keepNext/>
              <w:keepLines/>
              <w:spacing w:after="0"/>
              <w:rPr>
                <w:ins w:id="1568" w:author="Chen, Delia (NSB - CN/Hangzhou)" w:date="2019-03-26T11:14:00Z"/>
                <w:rFonts w:ascii="Arial" w:eastAsia="宋体" w:hAnsi="Arial"/>
                <w:sz w:val="18"/>
              </w:rPr>
            </w:pPr>
            <w:ins w:id="1569" w:author="Chen, Delia (NSB - CN/Hangzhou)" w:date="2019-03-26T11:14:00Z">
              <w:r w:rsidRPr="00DB77F3">
                <w:rPr>
                  <w:rFonts w:ascii="Arial" w:eastAsia="宋体" w:hAnsi="Arial"/>
                  <w:sz w:val="18"/>
                </w:rPr>
                <w:t>Config 1</w:t>
              </w:r>
            </w:ins>
          </w:p>
        </w:tc>
        <w:tc>
          <w:tcPr>
            <w:tcW w:w="677" w:type="pct"/>
            <w:shd w:val="clear" w:color="auto" w:fill="auto"/>
          </w:tcPr>
          <w:p w14:paraId="029710D7" w14:textId="77777777" w:rsidR="006956D4" w:rsidRPr="00DB77F3" w:rsidRDefault="006956D4" w:rsidP="006956D4">
            <w:pPr>
              <w:keepNext/>
              <w:keepLines/>
              <w:spacing w:after="0"/>
              <w:jc w:val="center"/>
              <w:rPr>
                <w:ins w:id="1570" w:author="Chen, Delia (NSB - CN/Hangzhou)" w:date="2019-03-26T11:14:00Z"/>
                <w:rFonts w:ascii="Arial" w:eastAsia="宋体" w:hAnsi="Arial"/>
                <w:sz w:val="18"/>
              </w:rPr>
            </w:pPr>
          </w:p>
        </w:tc>
        <w:tc>
          <w:tcPr>
            <w:tcW w:w="1595" w:type="pct"/>
            <w:shd w:val="clear" w:color="auto" w:fill="auto"/>
          </w:tcPr>
          <w:p w14:paraId="786DBE33" w14:textId="5103A17B" w:rsidR="006956D4" w:rsidRPr="00DB77F3" w:rsidRDefault="006956D4" w:rsidP="006956D4">
            <w:pPr>
              <w:keepNext/>
              <w:keepLines/>
              <w:spacing w:after="0"/>
              <w:jc w:val="center"/>
              <w:rPr>
                <w:ins w:id="1571" w:author="Chen, Delia (NSB - CN/Hangzhou)" w:date="2019-03-26T11:14:00Z"/>
                <w:rFonts w:ascii="Arial" w:eastAsia="宋体" w:hAnsi="Arial"/>
                <w:sz w:val="18"/>
              </w:rPr>
            </w:pPr>
            <w:ins w:id="1572" w:author="Chen, Delia (NSB - CN/Hangzhou)" w:date="2019-03-26T11:14:00Z">
              <w:r w:rsidRPr="00DB77F3">
                <w:rPr>
                  <w:rFonts w:ascii="Arial" w:eastAsia="宋体" w:hAnsi="Arial"/>
                  <w:sz w:val="18"/>
                </w:rPr>
                <w:t>[</w:t>
              </w:r>
            </w:ins>
            <w:ins w:id="1573" w:author="Chen, Delia (NSB - CN/Hangzhou)" w:date="2019-04-01T17:11:00Z">
              <w:r>
                <w:rPr>
                  <w:rFonts w:ascii="Arial" w:eastAsia="宋体" w:hAnsi="Arial"/>
                  <w:sz w:val="18"/>
                </w:rPr>
                <w:t>10</w:t>
              </w:r>
            </w:ins>
            <w:ins w:id="1574" w:author="Chen, Delia (NSB - CN/Hangzhou)" w:date="2019-03-26T11:14:00Z">
              <w:r w:rsidRPr="00DB77F3">
                <w:rPr>
                  <w:rFonts w:ascii="Arial" w:eastAsia="宋体" w:hAnsi="Arial"/>
                  <w:sz w:val="18"/>
                </w:rPr>
                <w:t>]</w:t>
              </w:r>
            </w:ins>
          </w:p>
        </w:tc>
      </w:tr>
      <w:tr w:rsidR="006956D4" w:rsidRPr="001A46B0" w14:paraId="1F795DFF" w14:textId="77777777" w:rsidTr="00F85753">
        <w:trPr>
          <w:trHeight w:val="164"/>
          <w:jc w:val="center"/>
          <w:ins w:id="1575" w:author="Chen, Delia (NSB - CN/Hangzhou)" w:date="2019-03-26T11:14:00Z"/>
        </w:trPr>
        <w:tc>
          <w:tcPr>
            <w:tcW w:w="2728" w:type="pct"/>
            <w:gridSpan w:val="2"/>
            <w:shd w:val="clear" w:color="auto" w:fill="auto"/>
          </w:tcPr>
          <w:p w14:paraId="5845670A" w14:textId="77777777" w:rsidR="006956D4" w:rsidRPr="001A46B0" w:rsidRDefault="006956D4" w:rsidP="006956D4">
            <w:pPr>
              <w:keepNext/>
              <w:keepLines/>
              <w:spacing w:after="0"/>
              <w:rPr>
                <w:ins w:id="1576" w:author="Chen, Delia (NSB - CN/Hangzhou)" w:date="2019-03-26T11:14:00Z"/>
                <w:rFonts w:ascii="Arial" w:eastAsia="宋体" w:hAnsi="Arial"/>
                <w:sz w:val="18"/>
              </w:rPr>
            </w:pPr>
            <w:ins w:id="1577" w:author="Chen, Delia (NSB - CN/Hangzhou)" w:date="2019-03-26T11:14:00Z">
              <w:r w:rsidRPr="001A46B0">
                <w:rPr>
                  <w:rFonts w:ascii="Arial" w:eastAsia="宋体" w:hAnsi="Arial"/>
                  <w:sz w:val="18"/>
                </w:rPr>
                <w:t>T1</w:t>
              </w:r>
            </w:ins>
          </w:p>
        </w:tc>
        <w:tc>
          <w:tcPr>
            <w:tcW w:w="677" w:type="pct"/>
            <w:shd w:val="clear" w:color="auto" w:fill="auto"/>
          </w:tcPr>
          <w:p w14:paraId="798EBCE7" w14:textId="77777777" w:rsidR="006956D4" w:rsidRPr="001A46B0" w:rsidRDefault="006956D4" w:rsidP="006956D4">
            <w:pPr>
              <w:keepNext/>
              <w:keepLines/>
              <w:spacing w:after="0"/>
              <w:jc w:val="center"/>
              <w:rPr>
                <w:ins w:id="1578" w:author="Chen, Delia (NSB - CN/Hangzhou)" w:date="2019-03-26T11:14:00Z"/>
                <w:rFonts w:ascii="Arial" w:eastAsia="宋体" w:hAnsi="Arial"/>
                <w:sz w:val="18"/>
              </w:rPr>
            </w:pPr>
            <w:ins w:id="1579" w:author="Chen, Delia (NSB - CN/Hangzhou)" w:date="2019-03-26T11:14:00Z">
              <w:r w:rsidRPr="001A46B0">
                <w:rPr>
                  <w:rFonts w:ascii="Arial" w:eastAsia="宋体" w:hAnsi="Arial"/>
                  <w:sz w:val="18"/>
                </w:rPr>
                <w:t>s</w:t>
              </w:r>
            </w:ins>
          </w:p>
        </w:tc>
        <w:tc>
          <w:tcPr>
            <w:tcW w:w="1595" w:type="pct"/>
            <w:shd w:val="clear" w:color="auto" w:fill="auto"/>
          </w:tcPr>
          <w:p w14:paraId="73F1D4B0" w14:textId="77777777" w:rsidR="006956D4" w:rsidRPr="001A46B0" w:rsidRDefault="006956D4" w:rsidP="006956D4">
            <w:pPr>
              <w:keepNext/>
              <w:keepLines/>
              <w:spacing w:after="0"/>
              <w:jc w:val="center"/>
              <w:rPr>
                <w:ins w:id="1580" w:author="Chen, Delia (NSB - CN/Hangzhou)" w:date="2019-03-26T11:14:00Z"/>
                <w:rFonts w:ascii="Arial" w:eastAsia="宋体" w:hAnsi="Arial"/>
                <w:sz w:val="18"/>
              </w:rPr>
            </w:pPr>
            <w:ins w:id="1581" w:author="Chen, Delia (NSB - CN/Hangzhou)" w:date="2019-03-26T11:14:00Z">
              <w:r w:rsidRPr="001A46B0">
                <w:rPr>
                  <w:rFonts w:ascii="Arial" w:eastAsia="宋体" w:hAnsi="Arial"/>
                  <w:sz w:val="18"/>
                </w:rPr>
                <w:t>1</w:t>
              </w:r>
            </w:ins>
          </w:p>
        </w:tc>
      </w:tr>
      <w:tr w:rsidR="006956D4" w:rsidRPr="001A46B0" w14:paraId="0400E00A" w14:textId="77777777" w:rsidTr="00F85753">
        <w:trPr>
          <w:trHeight w:val="176"/>
          <w:jc w:val="center"/>
          <w:ins w:id="1582" w:author="Chen, Delia (NSB - CN/Hangzhou)" w:date="2019-03-26T11:14:00Z"/>
        </w:trPr>
        <w:tc>
          <w:tcPr>
            <w:tcW w:w="2728" w:type="pct"/>
            <w:gridSpan w:val="2"/>
            <w:shd w:val="clear" w:color="auto" w:fill="auto"/>
          </w:tcPr>
          <w:p w14:paraId="0E17D56F" w14:textId="77777777" w:rsidR="006956D4" w:rsidRPr="001A46B0" w:rsidRDefault="006956D4" w:rsidP="006956D4">
            <w:pPr>
              <w:keepNext/>
              <w:keepLines/>
              <w:spacing w:after="0"/>
              <w:rPr>
                <w:ins w:id="1583" w:author="Chen, Delia (NSB - CN/Hangzhou)" w:date="2019-03-26T11:14:00Z"/>
                <w:rFonts w:ascii="Arial" w:eastAsia="宋体" w:hAnsi="Arial"/>
                <w:sz w:val="18"/>
              </w:rPr>
            </w:pPr>
            <w:ins w:id="1584" w:author="Chen, Delia (NSB - CN/Hangzhou)" w:date="2019-03-26T11:14:00Z">
              <w:r w:rsidRPr="001A46B0">
                <w:rPr>
                  <w:rFonts w:ascii="Arial" w:eastAsia="宋体" w:hAnsi="Arial"/>
                  <w:sz w:val="18"/>
                </w:rPr>
                <w:t>T2</w:t>
              </w:r>
            </w:ins>
          </w:p>
        </w:tc>
        <w:tc>
          <w:tcPr>
            <w:tcW w:w="677" w:type="pct"/>
            <w:shd w:val="clear" w:color="auto" w:fill="auto"/>
          </w:tcPr>
          <w:p w14:paraId="4363B5FA" w14:textId="77777777" w:rsidR="006956D4" w:rsidRPr="001A46B0" w:rsidRDefault="006956D4" w:rsidP="006956D4">
            <w:pPr>
              <w:keepNext/>
              <w:keepLines/>
              <w:spacing w:after="0"/>
              <w:jc w:val="center"/>
              <w:rPr>
                <w:ins w:id="1585" w:author="Chen, Delia (NSB - CN/Hangzhou)" w:date="2019-03-26T11:14:00Z"/>
                <w:rFonts w:ascii="Arial" w:eastAsia="宋体" w:hAnsi="Arial"/>
                <w:sz w:val="18"/>
              </w:rPr>
            </w:pPr>
            <w:ins w:id="1586" w:author="Chen, Delia (NSB - CN/Hangzhou)" w:date="2019-03-26T11:14:00Z">
              <w:r w:rsidRPr="001A46B0">
                <w:rPr>
                  <w:rFonts w:ascii="Arial" w:eastAsia="宋体" w:hAnsi="Arial"/>
                  <w:sz w:val="18"/>
                </w:rPr>
                <w:t>s</w:t>
              </w:r>
            </w:ins>
          </w:p>
        </w:tc>
        <w:tc>
          <w:tcPr>
            <w:tcW w:w="1595" w:type="pct"/>
            <w:shd w:val="clear" w:color="auto" w:fill="auto"/>
          </w:tcPr>
          <w:p w14:paraId="63490991" w14:textId="77777777" w:rsidR="006956D4" w:rsidRPr="001A46B0" w:rsidRDefault="006956D4" w:rsidP="006956D4">
            <w:pPr>
              <w:keepNext/>
              <w:keepLines/>
              <w:spacing w:after="0"/>
              <w:jc w:val="center"/>
              <w:rPr>
                <w:ins w:id="1587" w:author="Chen, Delia (NSB - CN/Hangzhou)" w:date="2019-03-26T11:14:00Z"/>
                <w:rFonts w:ascii="Arial" w:eastAsia="宋体" w:hAnsi="Arial"/>
                <w:sz w:val="18"/>
              </w:rPr>
            </w:pPr>
            <w:ins w:id="1588" w:author="Chen, Delia (NSB - CN/Hangzhou)" w:date="2019-03-26T11:14:00Z">
              <w:r w:rsidRPr="001A46B0">
                <w:rPr>
                  <w:rFonts w:ascii="Arial" w:eastAsia="宋体" w:hAnsi="Arial"/>
                  <w:sz w:val="18"/>
                </w:rPr>
                <w:t>0.4</w:t>
              </w:r>
            </w:ins>
          </w:p>
        </w:tc>
      </w:tr>
      <w:tr w:rsidR="006956D4" w:rsidRPr="001A46B0" w14:paraId="4FB330A4" w14:textId="77777777" w:rsidTr="00F85753">
        <w:trPr>
          <w:trHeight w:val="164"/>
          <w:jc w:val="center"/>
          <w:ins w:id="1589" w:author="Chen, Delia (NSB - CN/Hangzhou)" w:date="2019-03-26T11:14:00Z"/>
        </w:trPr>
        <w:tc>
          <w:tcPr>
            <w:tcW w:w="2728" w:type="pct"/>
            <w:gridSpan w:val="2"/>
            <w:shd w:val="clear" w:color="auto" w:fill="auto"/>
          </w:tcPr>
          <w:p w14:paraId="309F8360" w14:textId="77777777" w:rsidR="006956D4" w:rsidRPr="001A46B0" w:rsidRDefault="006956D4" w:rsidP="006956D4">
            <w:pPr>
              <w:keepNext/>
              <w:keepLines/>
              <w:spacing w:after="0"/>
              <w:rPr>
                <w:ins w:id="1590" w:author="Chen, Delia (NSB - CN/Hangzhou)" w:date="2019-03-26T11:14:00Z"/>
                <w:rFonts w:ascii="Arial" w:eastAsia="宋体" w:hAnsi="Arial"/>
                <w:sz w:val="18"/>
              </w:rPr>
            </w:pPr>
            <w:ins w:id="1591" w:author="Chen, Delia (NSB - CN/Hangzhou)" w:date="2019-03-26T11:14:00Z">
              <w:r w:rsidRPr="001A46B0">
                <w:rPr>
                  <w:rFonts w:ascii="Arial" w:eastAsia="宋体" w:hAnsi="Arial"/>
                  <w:sz w:val="18"/>
                </w:rPr>
                <w:t>T3</w:t>
              </w:r>
            </w:ins>
          </w:p>
        </w:tc>
        <w:tc>
          <w:tcPr>
            <w:tcW w:w="677" w:type="pct"/>
            <w:shd w:val="clear" w:color="auto" w:fill="auto"/>
          </w:tcPr>
          <w:p w14:paraId="727FC600" w14:textId="77777777" w:rsidR="006956D4" w:rsidRPr="001A46B0" w:rsidRDefault="006956D4" w:rsidP="006956D4">
            <w:pPr>
              <w:keepNext/>
              <w:keepLines/>
              <w:spacing w:after="0"/>
              <w:jc w:val="center"/>
              <w:rPr>
                <w:ins w:id="1592" w:author="Chen, Delia (NSB - CN/Hangzhou)" w:date="2019-03-26T11:14:00Z"/>
                <w:rFonts w:ascii="Arial" w:eastAsia="宋体" w:hAnsi="Arial"/>
                <w:sz w:val="18"/>
              </w:rPr>
            </w:pPr>
            <w:ins w:id="1593" w:author="Chen, Delia (NSB - CN/Hangzhou)" w:date="2019-03-26T11:14:00Z">
              <w:r w:rsidRPr="001A46B0">
                <w:rPr>
                  <w:rFonts w:ascii="Arial" w:eastAsia="宋体" w:hAnsi="Arial"/>
                  <w:sz w:val="18"/>
                </w:rPr>
                <w:t>s</w:t>
              </w:r>
            </w:ins>
          </w:p>
        </w:tc>
        <w:tc>
          <w:tcPr>
            <w:tcW w:w="1595" w:type="pct"/>
            <w:shd w:val="clear" w:color="auto" w:fill="auto"/>
          </w:tcPr>
          <w:p w14:paraId="2ADBDCD2" w14:textId="77777777" w:rsidR="006956D4" w:rsidRPr="001A46B0" w:rsidRDefault="006956D4" w:rsidP="006956D4">
            <w:pPr>
              <w:keepNext/>
              <w:keepLines/>
              <w:spacing w:after="0"/>
              <w:jc w:val="center"/>
              <w:rPr>
                <w:ins w:id="1594" w:author="Chen, Delia (NSB - CN/Hangzhou)" w:date="2019-03-26T11:14:00Z"/>
                <w:rFonts w:ascii="Arial" w:eastAsia="宋体" w:hAnsi="Arial"/>
                <w:sz w:val="18"/>
              </w:rPr>
            </w:pPr>
            <w:ins w:id="1595" w:author="Chen, Delia (NSB - CN/Hangzhou)" w:date="2019-03-26T11:14:00Z">
              <w:r w:rsidRPr="001A46B0">
                <w:rPr>
                  <w:rFonts w:ascii="Arial" w:eastAsia="宋体" w:hAnsi="Arial"/>
                  <w:sz w:val="18"/>
                </w:rPr>
                <w:t>[0.6]</w:t>
              </w:r>
            </w:ins>
          </w:p>
        </w:tc>
      </w:tr>
      <w:tr w:rsidR="006956D4" w:rsidRPr="001A46B0" w14:paraId="1331E039" w14:textId="77777777" w:rsidTr="00F85753">
        <w:trPr>
          <w:trHeight w:val="164"/>
          <w:jc w:val="center"/>
          <w:ins w:id="1596" w:author="Chen, Delia (NSB - CN/Hangzhou)" w:date="2019-03-26T11:14:00Z"/>
        </w:trPr>
        <w:tc>
          <w:tcPr>
            <w:tcW w:w="2728" w:type="pct"/>
            <w:gridSpan w:val="2"/>
            <w:shd w:val="clear" w:color="auto" w:fill="auto"/>
          </w:tcPr>
          <w:p w14:paraId="285DE0F1" w14:textId="77777777" w:rsidR="006956D4" w:rsidRPr="001A46B0" w:rsidRDefault="006956D4" w:rsidP="006956D4">
            <w:pPr>
              <w:keepNext/>
              <w:keepLines/>
              <w:spacing w:after="0"/>
              <w:rPr>
                <w:ins w:id="1597" w:author="Chen, Delia (NSB - CN/Hangzhou)" w:date="2019-03-26T11:14:00Z"/>
                <w:rFonts w:ascii="Arial" w:eastAsia="宋体" w:hAnsi="Arial"/>
                <w:sz w:val="18"/>
              </w:rPr>
            </w:pPr>
            <w:ins w:id="1598" w:author="Chen, Delia (NSB - CN/Hangzhou)" w:date="2019-03-26T11:14:00Z">
              <w:r w:rsidRPr="001A46B0">
                <w:rPr>
                  <w:rFonts w:ascii="Arial" w:eastAsia="宋体" w:hAnsi="Arial"/>
                  <w:sz w:val="18"/>
                </w:rPr>
                <w:t>D1</w:t>
              </w:r>
            </w:ins>
          </w:p>
        </w:tc>
        <w:tc>
          <w:tcPr>
            <w:tcW w:w="677" w:type="pct"/>
            <w:shd w:val="clear" w:color="auto" w:fill="auto"/>
          </w:tcPr>
          <w:p w14:paraId="348B3D77" w14:textId="77777777" w:rsidR="006956D4" w:rsidRPr="001A46B0" w:rsidRDefault="006956D4" w:rsidP="006956D4">
            <w:pPr>
              <w:keepNext/>
              <w:keepLines/>
              <w:spacing w:after="0"/>
              <w:jc w:val="center"/>
              <w:rPr>
                <w:ins w:id="1599" w:author="Chen, Delia (NSB - CN/Hangzhou)" w:date="2019-03-26T11:14:00Z"/>
                <w:rFonts w:ascii="Arial" w:eastAsia="宋体" w:hAnsi="Arial"/>
                <w:sz w:val="18"/>
              </w:rPr>
            </w:pPr>
            <w:ins w:id="1600" w:author="Chen, Delia (NSB - CN/Hangzhou)" w:date="2019-03-26T11:14:00Z">
              <w:r w:rsidRPr="001A46B0">
                <w:rPr>
                  <w:rFonts w:ascii="Arial" w:eastAsia="宋体" w:hAnsi="Arial"/>
                  <w:sz w:val="18"/>
                </w:rPr>
                <w:t>s</w:t>
              </w:r>
            </w:ins>
          </w:p>
        </w:tc>
        <w:tc>
          <w:tcPr>
            <w:tcW w:w="1595" w:type="pct"/>
            <w:shd w:val="clear" w:color="auto" w:fill="auto"/>
          </w:tcPr>
          <w:p w14:paraId="5CC1D5BF" w14:textId="411481FA" w:rsidR="006956D4" w:rsidRPr="001A46B0" w:rsidRDefault="006956D4" w:rsidP="006956D4">
            <w:pPr>
              <w:keepNext/>
              <w:keepLines/>
              <w:spacing w:after="0"/>
              <w:jc w:val="center"/>
              <w:rPr>
                <w:ins w:id="1601" w:author="Chen, Delia (NSB - CN/Hangzhou)" w:date="2019-03-26T11:14:00Z"/>
                <w:rFonts w:ascii="Arial" w:eastAsia="宋体" w:hAnsi="Arial"/>
                <w:sz w:val="18"/>
              </w:rPr>
            </w:pPr>
            <w:ins w:id="1602" w:author="Chen, Delia (NSB - CN/Hangzhou)" w:date="2019-03-26T11:14:00Z">
              <w:r w:rsidRPr="001A46B0">
                <w:rPr>
                  <w:rFonts w:ascii="Arial" w:eastAsia="宋体" w:hAnsi="Arial"/>
                  <w:sz w:val="18"/>
                </w:rPr>
                <w:t>[0.</w:t>
              </w:r>
              <w:r>
                <w:rPr>
                  <w:rFonts w:ascii="Arial" w:eastAsia="宋体" w:hAnsi="Arial"/>
                  <w:sz w:val="18"/>
                </w:rPr>
                <w:t>2</w:t>
              </w:r>
              <w:r w:rsidRPr="001A46B0">
                <w:rPr>
                  <w:rFonts w:ascii="Arial" w:eastAsia="宋体" w:hAnsi="Arial"/>
                  <w:sz w:val="18"/>
                </w:rPr>
                <w:t>4]</w:t>
              </w:r>
            </w:ins>
          </w:p>
        </w:tc>
      </w:tr>
      <w:tr w:rsidR="006956D4" w:rsidRPr="001A46B0" w14:paraId="1F5CCDAB" w14:textId="77777777" w:rsidTr="00F85753">
        <w:trPr>
          <w:trHeight w:val="50"/>
          <w:jc w:val="center"/>
          <w:ins w:id="1603" w:author="Chen, Delia (NSB - CN/Hangzhou)" w:date="2019-03-26T11:14:00Z"/>
        </w:trPr>
        <w:tc>
          <w:tcPr>
            <w:tcW w:w="5000" w:type="pct"/>
            <w:gridSpan w:val="4"/>
          </w:tcPr>
          <w:p w14:paraId="7B73AA65" w14:textId="77777777" w:rsidR="006956D4" w:rsidRPr="001A46B0" w:rsidRDefault="006956D4" w:rsidP="006956D4">
            <w:pPr>
              <w:keepNext/>
              <w:keepLines/>
              <w:spacing w:after="0"/>
              <w:ind w:left="851" w:hanging="851"/>
              <w:rPr>
                <w:ins w:id="1604" w:author="Chen, Delia (NSB - CN/Hangzhou)" w:date="2019-03-26T11:14:00Z"/>
                <w:rFonts w:ascii="Arial" w:eastAsia="宋体" w:hAnsi="Arial"/>
                <w:sz w:val="18"/>
              </w:rPr>
            </w:pPr>
            <w:ins w:id="1605" w:author="Chen, Delia (NSB - CN/Hangzhou)" w:date="2019-03-26T11:14: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4E311B3E" w14:textId="77777777" w:rsidR="001F17A9" w:rsidRPr="00BE18BD" w:rsidRDefault="001F17A9" w:rsidP="00BE18BD">
      <w:pPr>
        <w:rPr>
          <w:rFonts w:eastAsia="宋体"/>
        </w:rPr>
      </w:pPr>
    </w:p>
    <w:p w14:paraId="0F799BBF"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A.7.5.1.6.1-3: </w:t>
      </w:r>
      <w:r w:rsidRPr="00BE18BD">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9B6567" w14:paraId="7AB2DD40" w14:textId="6891213B" w:rsidTr="006633E6">
        <w:trPr>
          <w:cantSplit/>
          <w:trHeight w:val="169"/>
          <w:jc w:val="center"/>
          <w:del w:id="1606" w:author="Chen, Delia (NSB - CN/Hangzhou)" w:date="2019-03-26T10:51:00Z"/>
        </w:trPr>
        <w:tc>
          <w:tcPr>
            <w:tcW w:w="1901" w:type="dxa"/>
            <w:gridSpan w:val="2"/>
            <w:vMerge w:val="restart"/>
            <w:tcBorders>
              <w:top w:val="single" w:sz="4" w:space="0" w:color="auto"/>
              <w:left w:val="single" w:sz="4" w:space="0" w:color="auto"/>
            </w:tcBorders>
          </w:tcPr>
          <w:p w14:paraId="4758A4EF" w14:textId="7C54CE24" w:rsidR="00BE18BD" w:rsidRPr="00BE18BD" w:rsidDel="009B6567" w:rsidRDefault="00BE18BD" w:rsidP="00BE18BD">
            <w:pPr>
              <w:keepNext/>
              <w:keepLines/>
              <w:spacing w:after="0"/>
              <w:jc w:val="center"/>
              <w:rPr>
                <w:del w:id="1607" w:author="Chen, Delia (NSB - CN/Hangzhou)" w:date="2019-03-26T10:51:00Z"/>
                <w:rFonts w:ascii="Arial" w:eastAsia="宋体" w:hAnsi="Arial"/>
                <w:b/>
                <w:sz w:val="18"/>
              </w:rPr>
            </w:pPr>
            <w:del w:id="1608" w:author="Chen, Delia (NSB - CN/Hangzhou)" w:date="2019-03-26T10:51:00Z">
              <w:r w:rsidRPr="00BE18BD" w:rsidDel="009B6567">
                <w:rPr>
                  <w:rFonts w:ascii="Arial" w:eastAsia="宋体" w:hAnsi="Arial"/>
                  <w:b/>
                  <w:sz w:val="18"/>
                </w:rPr>
                <w:delText>Parameter</w:delText>
              </w:r>
            </w:del>
          </w:p>
        </w:tc>
        <w:tc>
          <w:tcPr>
            <w:tcW w:w="646" w:type="dxa"/>
            <w:vMerge w:val="restart"/>
            <w:tcBorders>
              <w:top w:val="single" w:sz="4" w:space="0" w:color="auto"/>
            </w:tcBorders>
          </w:tcPr>
          <w:p w14:paraId="2EBC47A8" w14:textId="195040D1" w:rsidR="00BE18BD" w:rsidRPr="00BE18BD" w:rsidDel="009B6567" w:rsidRDefault="00BE18BD" w:rsidP="00BE18BD">
            <w:pPr>
              <w:keepNext/>
              <w:keepLines/>
              <w:spacing w:after="0"/>
              <w:jc w:val="center"/>
              <w:rPr>
                <w:del w:id="1609" w:author="Chen, Delia (NSB - CN/Hangzhou)" w:date="2019-03-26T10:51:00Z"/>
                <w:rFonts w:ascii="Arial" w:eastAsia="宋体" w:hAnsi="Arial"/>
                <w:b/>
                <w:sz w:val="18"/>
              </w:rPr>
            </w:pPr>
            <w:del w:id="1610" w:author="Chen, Delia (NSB - CN/Hangzhou)" w:date="2019-03-26T10:51:00Z">
              <w:r w:rsidRPr="00BE18BD" w:rsidDel="009B6567">
                <w:rPr>
                  <w:rFonts w:ascii="Arial" w:eastAsia="宋体" w:hAnsi="Arial"/>
                  <w:b/>
                  <w:sz w:val="18"/>
                </w:rPr>
                <w:delText>Unit</w:delText>
              </w:r>
            </w:del>
          </w:p>
        </w:tc>
        <w:tc>
          <w:tcPr>
            <w:tcW w:w="3597" w:type="dxa"/>
            <w:gridSpan w:val="3"/>
            <w:tcBorders>
              <w:top w:val="single" w:sz="4" w:space="0" w:color="auto"/>
            </w:tcBorders>
          </w:tcPr>
          <w:p w14:paraId="0815C1EA" w14:textId="66A67DB6" w:rsidR="00BE18BD" w:rsidRPr="00BE18BD" w:rsidDel="009B6567" w:rsidRDefault="00BE18BD" w:rsidP="00BE18BD">
            <w:pPr>
              <w:keepNext/>
              <w:keepLines/>
              <w:spacing w:after="0"/>
              <w:jc w:val="center"/>
              <w:rPr>
                <w:del w:id="1611" w:author="Chen, Delia (NSB - CN/Hangzhou)" w:date="2019-03-26T10:51:00Z"/>
                <w:rFonts w:ascii="Arial" w:eastAsia="宋体" w:hAnsi="Arial"/>
                <w:b/>
                <w:sz w:val="18"/>
              </w:rPr>
            </w:pPr>
            <w:del w:id="1612" w:author="Chen, Delia (NSB - CN/Hangzhou)" w:date="2019-03-26T10:51:00Z">
              <w:r w:rsidRPr="00BE18BD" w:rsidDel="009B6567">
                <w:rPr>
                  <w:rFonts w:ascii="Arial" w:eastAsia="宋体" w:hAnsi="Arial"/>
                  <w:b/>
                  <w:sz w:val="18"/>
                </w:rPr>
                <w:delText>Test 3</w:delText>
              </w:r>
            </w:del>
          </w:p>
        </w:tc>
        <w:tc>
          <w:tcPr>
            <w:tcW w:w="3598" w:type="dxa"/>
            <w:gridSpan w:val="3"/>
            <w:tcBorders>
              <w:top w:val="single" w:sz="4" w:space="0" w:color="auto"/>
            </w:tcBorders>
          </w:tcPr>
          <w:p w14:paraId="45BCE53B" w14:textId="3625F0BC" w:rsidR="00BE18BD" w:rsidRPr="00BE18BD" w:rsidDel="009B6567" w:rsidRDefault="00BE18BD" w:rsidP="00BE18BD">
            <w:pPr>
              <w:keepNext/>
              <w:keepLines/>
              <w:spacing w:after="0"/>
              <w:jc w:val="center"/>
              <w:rPr>
                <w:del w:id="1613" w:author="Chen, Delia (NSB - CN/Hangzhou)" w:date="2019-03-26T10:51:00Z"/>
                <w:rFonts w:ascii="Arial" w:eastAsia="宋体" w:hAnsi="Arial"/>
                <w:b/>
                <w:sz w:val="18"/>
              </w:rPr>
            </w:pPr>
            <w:del w:id="1614" w:author="Chen, Delia (NSB - CN/Hangzhou)" w:date="2019-03-26T10:51:00Z">
              <w:r w:rsidRPr="00BE18BD" w:rsidDel="009B6567">
                <w:rPr>
                  <w:rFonts w:ascii="Arial" w:eastAsia="宋体" w:hAnsi="Arial"/>
                  <w:b/>
                  <w:sz w:val="18"/>
                </w:rPr>
                <w:delText>Test 4</w:delText>
              </w:r>
            </w:del>
          </w:p>
        </w:tc>
      </w:tr>
      <w:tr w:rsidR="00BE18BD" w:rsidRPr="00BE18BD" w:rsidDel="009B6567" w14:paraId="2821F3D2" w14:textId="5D98856C" w:rsidTr="006633E6">
        <w:trPr>
          <w:cantSplit/>
          <w:trHeight w:val="191"/>
          <w:jc w:val="center"/>
          <w:del w:id="1615" w:author="Chen, Delia (NSB - CN/Hangzhou)" w:date="2019-03-26T10:51:00Z"/>
        </w:trPr>
        <w:tc>
          <w:tcPr>
            <w:tcW w:w="1901" w:type="dxa"/>
            <w:gridSpan w:val="2"/>
            <w:vMerge/>
            <w:tcBorders>
              <w:left w:val="single" w:sz="4" w:space="0" w:color="auto"/>
              <w:bottom w:val="single" w:sz="4" w:space="0" w:color="auto"/>
            </w:tcBorders>
          </w:tcPr>
          <w:p w14:paraId="3ADED1C4" w14:textId="22B4B279" w:rsidR="00BE18BD" w:rsidRPr="00BE18BD" w:rsidDel="009B6567" w:rsidRDefault="00BE18BD" w:rsidP="00BE18BD">
            <w:pPr>
              <w:keepNext/>
              <w:keepLines/>
              <w:spacing w:after="0"/>
              <w:jc w:val="center"/>
              <w:rPr>
                <w:del w:id="1616" w:author="Chen, Delia (NSB - CN/Hangzhou)" w:date="2019-03-26T10:51:00Z"/>
                <w:rFonts w:ascii="Arial" w:eastAsia="宋体" w:hAnsi="Arial"/>
                <w:b/>
                <w:sz w:val="18"/>
              </w:rPr>
            </w:pPr>
          </w:p>
        </w:tc>
        <w:tc>
          <w:tcPr>
            <w:tcW w:w="646" w:type="dxa"/>
            <w:vMerge/>
            <w:tcBorders>
              <w:bottom w:val="single" w:sz="4" w:space="0" w:color="auto"/>
            </w:tcBorders>
          </w:tcPr>
          <w:p w14:paraId="11222D3D" w14:textId="092F7DDD" w:rsidR="00BE18BD" w:rsidRPr="00BE18BD" w:rsidDel="009B6567" w:rsidRDefault="00BE18BD" w:rsidP="00BE18BD">
            <w:pPr>
              <w:keepNext/>
              <w:keepLines/>
              <w:spacing w:after="0"/>
              <w:jc w:val="center"/>
              <w:rPr>
                <w:del w:id="1617" w:author="Chen, Delia (NSB - CN/Hangzhou)" w:date="2019-03-26T10:51:00Z"/>
                <w:rFonts w:ascii="Arial" w:eastAsia="宋体" w:hAnsi="Arial"/>
                <w:b/>
                <w:sz w:val="18"/>
              </w:rPr>
            </w:pPr>
          </w:p>
        </w:tc>
        <w:tc>
          <w:tcPr>
            <w:tcW w:w="1199" w:type="dxa"/>
            <w:tcBorders>
              <w:bottom w:val="single" w:sz="4" w:space="0" w:color="auto"/>
            </w:tcBorders>
          </w:tcPr>
          <w:p w14:paraId="672E3940" w14:textId="503EDE52" w:rsidR="00BE18BD" w:rsidRPr="00BE18BD" w:rsidDel="009B6567" w:rsidRDefault="00BE18BD" w:rsidP="00BE18BD">
            <w:pPr>
              <w:keepNext/>
              <w:keepLines/>
              <w:spacing w:after="0"/>
              <w:jc w:val="center"/>
              <w:rPr>
                <w:del w:id="1618" w:author="Chen, Delia (NSB - CN/Hangzhou)" w:date="2019-03-26T10:51:00Z"/>
                <w:rFonts w:ascii="Arial" w:eastAsia="宋体" w:hAnsi="Arial"/>
                <w:b/>
                <w:sz w:val="18"/>
              </w:rPr>
            </w:pPr>
            <w:del w:id="1619" w:author="Chen, Delia (NSB - CN/Hangzhou)" w:date="2019-03-26T10:51:00Z">
              <w:r w:rsidRPr="00BE18BD" w:rsidDel="009B6567">
                <w:rPr>
                  <w:rFonts w:ascii="Arial" w:eastAsia="宋体" w:hAnsi="Arial"/>
                  <w:b/>
                  <w:sz w:val="18"/>
                </w:rPr>
                <w:delText>T1</w:delText>
              </w:r>
            </w:del>
          </w:p>
        </w:tc>
        <w:tc>
          <w:tcPr>
            <w:tcW w:w="1199" w:type="dxa"/>
            <w:tcBorders>
              <w:bottom w:val="single" w:sz="4" w:space="0" w:color="auto"/>
            </w:tcBorders>
          </w:tcPr>
          <w:p w14:paraId="73574003" w14:textId="3E8F5692" w:rsidR="00BE18BD" w:rsidRPr="00BE18BD" w:rsidDel="009B6567" w:rsidRDefault="00BE18BD" w:rsidP="00BE18BD">
            <w:pPr>
              <w:keepNext/>
              <w:keepLines/>
              <w:spacing w:after="0"/>
              <w:jc w:val="center"/>
              <w:rPr>
                <w:del w:id="1620" w:author="Chen, Delia (NSB - CN/Hangzhou)" w:date="2019-03-26T10:51:00Z"/>
                <w:rFonts w:ascii="Arial" w:eastAsia="宋体" w:hAnsi="Arial"/>
                <w:b/>
                <w:sz w:val="18"/>
              </w:rPr>
            </w:pPr>
            <w:del w:id="1621" w:author="Chen, Delia (NSB - CN/Hangzhou)" w:date="2019-03-26T10:51:00Z">
              <w:r w:rsidRPr="00BE18BD" w:rsidDel="009B6567">
                <w:rPr>
                  <w:rFonts w:ascii="Arial" w:eastAsia="宋体" w:hAnsi="Arial"/>
                  <w:b/>
                  <w:sz w:val="18"/>
                </w:rPr>
                <w:delText>T2</w:delText>
              </w:r>
            </w:del>
          </w:p>
        </w:tc>
        <w:tc>
          <w:tcPr>
            <w:tcW w:w="1199" w:type="dxa"/>
            <w:tcBorders>
              <w:bottom w:val="single" w:sz="4" w:space="0" w:color="auto"/>
            </w:tcBorders>
          </w:tcPr>
          <w:p w14:paraId="753FA547" w14:textId="38F7E6D8" w:rsidR="00BE18BD" w:rsidRPr="00BE18BD" w:rsidDel="009B6567" w:rsidRDefault="00BE18BD" w:rsidP="00BE18BD">
            <w:pPr>
              <w:keepNext/>
              <w:keepLines/>
              <w:spacing w:after="0"/>
              <w:jc w:val="center"/>
              <w:rPr>
                <w:del w:id="1622" w:author="Chen, Delia (NSB - CN/Hangzhou)" w:date="2019-03-26T10:51:00Z"/>
                <w:rFonts w:ascii="Arial" w:eastAsia="宋体" w:hAnsi="Arial"/>
                <w:b/>
                <w:sz w:val="18"/>
              </w:rPr>
            </w:pPr>
            <w:del w:id="1623" w:author="Chen, Delia (NSB - CN/Hangzhou)" w:date="2019-03-26T10:51:00Z">
              <w:r w:rsidRPr="00BE18BD" w:rsidDel="009B6567">
                <w:rPr>
                  <w:rFonts w:ascii="Arial" w:eastAsia="宋体" w:hAnsi="Arial"/>
                  <w:b/>
                  <w:sz w:val="18"/>
                </w:rPr>
                <w:delText>T3</w:delText>
              </w:r>
            </w:del>
          </w:p>
        </w:tc>
        <w:tc>
          <w:tcPr>
            <w:tcW w:w="1199" w:type="dxa"/>
            <w:tcBorders>
              <w:bottom w:val="single" w:sz="4" w:space="0" w:color="auto"/>
            </w:tcBorders>
          </w:tcPr>
          <w:p w14:paraId="25B48E1B" w14:textId="0767B77B" w:rsidR="00BE18BD" w:rsidRPr="00BE18BD" w:rsidDel="009B6567" w:rsidRDefault="00BE18BD" w:rsidP="00BE18BD">
            <w:pPr>
              <w:keepNext/>
              <w:keepLines/>
              <w:spacing w:after="0"/>
              <w:jc w:val="center"/>
              <w:rPr>
                <w:del w:id="1624" w:author="Chen, Delia (NSB - CN/Hangzhou)" w:date="2019-03-26T10:51:00Z"/>
                <w:rFonts w:ascii="Arial" w:eastAsia="宋体" w:hAnsi="Arial"/>
                <w:b/>
                <w:sz w:val="18"/>
              </w:rPr>
            </w:pPr>
            <w:del w:id="1625" w:author="Chen, Delia (NSB - CN/Hangzhou)" w:date="2019-03-26T10:51:00Z">
              <w:r w:rsidRPr="00BE18BD" w:rsidDel="009B6567">
                <w:rPr>
                  <w:rFonts w:ascii="Arial" w:eastAsia="宋体" w:hAnsi="Arial"/>
                  <w:b/>
                  <w:sz w:val="18"/>
                </w:rPr>
                <w:delText>T1</w:delText>
              </w:r>
            </w:del>
          </w:p>
        </w:tc>
        <w:tc>
          <w:tcPr>
            <w:tcW w:w="1199" w:type="dxa"/>
            <w:tcBorders>
              <w:bottom w:val="single" w:sz="4" w:space="0" w:color="auto"/>
            </w:tcBorders>
          </w:tcPr>
          <w:p w14:paraId="1ABC5849" w14:textId="02C69F3D" w:rsidR="00BE18BD" w:rsidRPr="00BE18BD" w:rsidDel="009B6567" w:rsidRDefault="00BE18BD" w:rsidP="00BE18BD">
            <w:pPr>
              <w:keepNext/>
              <w:keepLines/>
              <w:spacing w:after="0"/>
              <w:jc w:val="center"/>
              <w:rPr>
                <w:del w:id="1626" w:author="Chen, Delia (NSB - CN/Hangzhou)" w:date="2019-03-26T10:51:00Z"/>
                <w:rFonts w:ascii="Arial" w:eastAsia="宋体" w:hAnsi="Arial"/>
                <w:b/>
                <w:sz w:val="18"/>
              </w:rPr>
            </w:pPr>
            <w:del w:id="1627" w:author="Chen, Delia (NSB - CN/Hangzhou)" w:date="2019-03-26T10:51:00Z">
              <w:r w:rsidRPr="00BE18BD" w:rsidDel="009B6567">
                <w:rPr>
                  <w:rFonts w:ascii="Arial" w:eastAsia="宋体" w:hAnsi="Arial"/>
                  <w:b/>
                  <w:sz w:val="18"/>
                </w:rPr>
                <w:delText>T2</w:delText>
              </w:r>
            </w:del>
          </w:p>
        </w:tc>
        <w:tc>
          <w:tcPr>
            <w:tcW w:w="1200" w:type="dxa"/>
            <w:tcBorders>
              <w:bottom w:val="single" w:sz="4" w:space="0" w:color="auto"/>
            </w:tcBorders>
          </w:tcPr>
          <w:p w14:paraId="46939E05" w14:textId="2317A819" w:rsidR="00BE18BD" w:rsidRPr="00BE18BD" w:rsidDel="009B6567" w:rsidRDefault="00BE18BD" w:rsidP="00BE18BD">
            <w:pPr>
              <w:keepNext/>
              <w:keepLines/>
              <w:spacing w:after="0"/>
              <w:jc w:val="center"/>
              <w:rPr>
                <w:del w:id="1628" w:author="Chen, Delia (NSB - CN/Hangzhou)" w:date="2019-03-26T10:51:00Z"/>
                <w:rFonts w:ascii="Arial" w:eastAsia="宋体" w:hAnsi="Arial"/>
                <w:b/>
                <w:sz w:val="18"/>
              </w:rPr>
            </w:pPr>
            <w:del w:id="1629" w:author="Chen, Delia (NSB - CN/Hangzhou)" w:date="2019-03-26T10:51:00Z">
              <w:r w:rsidRPr="00BE18BD" w:rsidDel="009B6567">
                <w:rPr>
                  <w:rFonts w:ascii="Arial" w:eastAsia="宋体" w:hAnsi="Arial"/>
                  <w:b/>
                  <w:sz w:val="18"/>
                </w:rPr>
                <w:delText>T3</w:delText>
              </w:r>
            </w:del>
          </w:p>
        </w:tc>
      </w:tr>
      <w:tr w:rsidR="00BE18BD" w:rsidRPr="00BE18BD" w:rsidDel="009B6567" w14:paraId="39A7B852" w14:textId="403AE56F" w:rsidTr="006633E6">
        <w:trPr>
          <w:cantSplit/>
          <w:trHeight w:val="169"/>
          <w:jc w:val="center"/>
          <w:del w:id="1630" w:author="Chen, Delia (NSB - CN/Hangzhou)" w:date="2019-03-26T10:51:00Z"/>
        </w:trPr>
        <w:tc>
          <w:tcPr>
            <w:tcW w:w="1901" w:type="dxa"/>
            <w:gridSpan w:val="2"/>
            <w:tcBorders>
              <w:left w:val="single" w:sz="4" w:space="0" w:color="auto"/>
              <w:bottom w:val="single" w:sz="4" w:space="0" w:color="auto"/>
            </w:tcBorders>
          </w:tcPr>
          <w:p w14:paraId="39937623" w14:textId="169B544D" w:rsidR="00BE18BD" w:rsidRPr="00BE18BD" w:rsidDel="009B6567" w:rsidRDefault="00BE18BD" w:rsidP="00BE18BD">
            <w:pPr>
              <w:keepNext/>
              <w:keepLines/>
              <w:spacing w:after="0"/>
              <w:rPr>
                <w:del w:id="1631" w:author="Chen, Delia (NSB - CN/Hangzhou)" w:date="2019-03-26T10:51:00Z"/>
                <w:rFonts w:ascii="Arial" w:eastAsia="宋体" w:hAnsi="Arial"/>
                <w:sz w:val="18"/>
              </w:rPr>
            </w:pPr>
            <w:del w:id="1632" w:author="Chen, Delia (NSB - CN/Hangzhou)" w:date="2019-03-26T10:51:00Z">
              <w:r w:rsidRPr="00BE18BD" w:rsidDel="009B6567">
                <w:rPr>
                  <w:rFonts w:ascii="Arial" w:eastAsia="宋体" w:hAnsi="Arial"/>
                  <w:sz w:val="18"/>
                </w:rPr>
                <w:delText>PDCCH_beta</w:delText>
              </w:r>
            </w:del>
          </w:p>
        </w:tc>
        <w:tc>
          <w:tcPr>
            <w:tcW w:w="646" w:type="dxa"/>
            <w:tcBorders>
              <w:bottom w:val="single" w:sz="4" w:space="0" w:color="auto"/>
            </w:tcBorders>
          </w:tcPr>
          <w:p w14:paraId="6927F50E" w14:textId="2599E2F3" w:rsidR="00BE18BD" w:rsidRPr="00BE18BD" w:rsidDel="009B6567" w:rsidRDefault="00BE18BD" w:rsidP="00BE18BD">
            <w:pPr>
              <w:keepNext/>
              <w:keepLines/>
              <w:spacing w:after="0"/>
              <w:jc w:val="center"/>
              <w:rPr>
                <w:del w:id="1633" w:author="Chen, Delia (NSB - CN/Hangzhou)" w:date="2019-03-26T10:51:00Z"/>
                <w:rFonts w:ascii="Arial" w:eastAsia="宋体" w:hAnsi="Arial"/>
                <w:sz w:val="18"/>
              </w:rPr>
            </w:pPr>
            <w:del w:id="1634" w:author="Chen, Delia (NSB - CN/Hangzhou)" w:date="2019-03-26T10:51:00Z">
              <w:r w:rsidRPr="00BE18BD" w:rsidDel="009B6567">
                <w:rPr>
                  <w:rFonts w:ascii="Arial" w:eastAsia="宋体" w:hAnsi="Arial"/>
                  <w:sz w:val="18"/>
                </w:rPr>
                <w:delText>dB</w:delText>
              </w:r>
            </w:del>
          </w:p>
        </w:tc>
        <w:tc>
          <w:tcPr>
            <w:tcW w:w="3597" w:type="dxa"/>
            <w:gridSpan w:val="3"/>
            <w:shd w:val="clear" w:color="auto" w:fill="auto"/>
          </w:tcPr>
          <w:p w14:paraId="3CF0F9D8" w14:textId="0A57069C" w:rsidR="00BE18BD" w:rsidRPr="00BE18BD" w:rsidDel="009B6567" w:rsidRDefault="00BE18BD" w:rsidP="00BE18BD">
            <w:pPr>
              <w:keepNext/>
              <w:keepLines/>
              <w:spacing w:after="0"/>
              <w:jc w:val="center"/>
              <w:rPr>
                <w:del w:id="1635" w:author="Chen, Delia (NSB - CN/Hangzhou)" w:date="2019-03-26T10:51:00Z"/>
                <w:rFonts w:ascii="Arial" w:eastAsia="宋体" w:hAnsi="Arial"/>
                <w:sz w:val="18"/>
              </w:rPr>
            </w:pPr>
            <w:del w:id="1636" w:author="Chen, Delia (NSB - CN/Hangzhou)" w:date="2019-03-26T10:51:00Z">
              <w:r w:rsidRPr="00BE18BD" w:rsidDel="009B6567">
                <w:rPr>
                  <w:rFonts w:ascii="Arial" w:eastAsia="宋体" w:hAnsi="Arial"/>
                  <w:sz w:val="18"/>
                </w:rPr>
                <w:delText>4</w:delText>
              </w:r>
            </w:del>
          </w:p>
        </w:tc>
        <w:tc>
          <w:tcPr>
            <w:tcW w:w="3598" w:type="dxa"/>
            <w:gridSpan w:val="3"/>
          </w:tcPr>
          <w:p w14:paraId="03ADB28F" w14:textId="2BADA90B" w:rsidR="00BE18BD" w:rsidRPr="00BE18BD" w:rsidDel="009B6567" w:rsidRDefault="00BE18BD" w:rsidP="00BE18BD">
            <w:pPr>
              <w:keepNext/>
              <w:keepLines/>
              <w:spacing w:after="0"/>
              <w:jc w:val="center"/>
              <w:rPr>
                <w:del w:id="1637" w:author="Chen, Delia (NSB - CN/Hangzhou)" w:date="2019-03-26T10:51:00Z"/>
                <w:rFonts w:ascii="Arial" w:eastAsia="宋体" w:hAnsi="Arial"/>
                <w:sz w:val="18"/>
              </w:rPr>
            </w:pPr>
            <w:del w:id="1638" w:author="Chen, Delia (NSB - CN/Hangzhou)" w:date="2019-03-26T10:51:00Z">
              <w:r w:rsidRPr="00BE18BD" w:rsidDel="009B6567">
                <w:rPr>
                  <w:rFonts w:ascii="Arial" w:eastAsia="宋体" w:hAnsi="Arial"/>
                  <w:sz w:val="18"/>
                </w:rPr>
                <w:delText>4</w:delText>
              </w:r>
            </w:del>
          </w:p>
        </w:tc>
      </w:tr>
      <w:tr w:rsidR="00BE18BD" w:rsidRPr="00BE18BD" w:rsidDel="009B6567" w14:paraId="26DD838E" w14:textId="3D4F84F9" w:rsidTr="006633E6">
        <w:trPr>
          <w:cantSplit/>
          <w:trHeight w:val="180"/>
          <w:jc w:val="center"/>
          <w:del w:id="1639" w:author="Chen, Delia (NSB - CN/Hangzhou)" w:date="2019-03-26T10:51:00Z"/>
        </w:trPr>
        <w:tc>
          <w:tcPr>
            <w:tcW w:w="1901" w:type="dxa"/>
            <w:gridSpan w:val="2"/>
            <w:tcBorders>
              <w:left w:val="single" w:sz="4" w:space="0" w:color="auto"/>
              <w:bottom w:val="single" w:sz="4" w:space="0" w:color="auto"/>
            </w:tcBorders>
          </w:tcPr>
          <w:p w14:paraId="7256E73F" w14:textId="1AE18606" w:rsidR="00BE18BD" w:rsidRPr="00BE18BD" w:rsidDel="009B6567" w:rsidRDefault="00BE18BD" w:rsidP="00BE18BD">
            <w:pPr>
              <w:keepNext/>
              <w:keepLines/>
              <w:spacing w:after="0"/>
              <w:rPr>
                <w:del w:id="1640" w:author="Chen, Delia (NSB - CN/Hangzhou)" w:date="2019-03-26T10:51:00Z"/>
                <w:rFonts w:ascii="Arial" w:eastAsia="宋体" w:hAnsi="Arial"/>
                <w:sz w:val="18"/>
              </w:rPr>
            </w:pPr>
            <w:del w:id="1641" w:author="Chen, Delia (NSB - CN/Hangzhou)" w:date="2019-03-26T10:51:00Z">
              <w:r w:rsidRPr="00BE18BD" w:rsidDel="009B6567">
                <w:rPr>
                  <w:rFonts w:ascii="Arial" w:eastAsia="宋体" w:hAnsi="Arial"/>
                  <w:sz w:val="18"/>
                </w:rPr>
                <w:delText>PDCCH_DMRS_beta</w:delText>
              </w:r>
            </w:del>
          </w:p>
        </w:tc>
        <w:tc>
          <w:tcPr>
            <w:tcW w:w="646" w:type="dxa"/>
            <w:tcBorders>
              <w:bottom w:val="single" w:sz="4" w:space="0" w:color="auto"/>
            </w:tcBorders>
          </w:tcPr>
          <w:p w14:paraId="0AF24457" w14:textId="0D41F65D" w:rsidR="00BE18BD" w:rsidRPr="00BE18BD" w:rsidDel="009B6567" w:rsidRDefault="00BE18BD" w:rsidP="00BE18BD">
            <w:pPr>
              <w:keepNext/>
              <w:keepLines/>
              <w:spacing w:after="0"/>
              <w:jc w:val="center"/>
              <w:rPr>
                <w:del w:id="1642" w:author="Chen, Delia (NSB - CN/Hangzhou)" w:date="2019-03-26T10:51:00Z"/>
                <w:rFonts w:ascii="Arial" w:eastAsia="宋体" w:hAnsi="Arial"/>
                <w:sz w:val="18"/>
              </w:rPr>
            </w:pPr>
            <w:del w:id="1643" w:author="Chen, Delia (NSB - CN/Hangzhou)" w:date="2019-03-26T10:51:00Z">
              <w:r w:rsidRPr="00BE18BD" w:rsidDel="009B6567">
                <w:rPr>
                  <w:rFonts w:ascii="Arial" w:eastAsia="宋体" w:hAnsi="Arial"/>
                  <w:sz w:val="18"/>
                </w:rPr>
                <w:delText>dB</w:delText>
              </w:r>
            </w:del>
          </w:p>
        </w:tc>
        <w:tc>
          <w:tcPr>
            <w:tcW w:w="3597" w:type="dxa"/>
            <w:gridSpan w:val="3"/>
            <w:shd w:val="clear" w:color="auto" w:fill="auto"/>
          </w:tcPr>
          <w:p w14:paraId="0B34792D" w14:textId="0F554262" w:rsidR="00BE18BD" w:rsidRPr="00BE18BD" w:rsidDel="009B6567" w:rsidRDefault="00BE18BD" w:rsidP="00BE18BD">
            <w:pPr>
              <w:keepNext/>
              <w:keepLines/>
              <w:spacing w:after="0"/>
              <w:jc w:val="center"/>
              <w:rPr>
                <w:del w:id="1644" w:author="Chen, Delia (NSB - CN/Hangzhou)" w:date="2019-03-26T10:51:00Z"/>
                <w:rFonts w:ascii="Arial" w:eastAsia="宋体" w:hAnsi="Arial"/>
                <w:sz w:val="18"/>
              </w:rPr>
            </w:pPr>
            <w:del w:id="1645" w:author="Chen, Delia (NSB - CN/Hangzhou)" w:date="2019-03-26T10:51:00Z">
              <w:r w:rsidRPr="00BE18BD" w:rsidDel="009B6567">
                <w:rPr>
                  <w:rFonts w:ascii="Arial" w:eastAsia="宋体" w:hAnsi="Arial"/>
                  <w:sz w:val="18"/>
                </w:rPr>
                <w:delText>4</w:delText>
              </w:r>
            </w:del>
          </w:p>
        </w:tc>
        <w:tc>
          <w:tcPr>
            <w:tcW w:w="3598" w:type="dxa"/>
            <w:gridSpan w:val="3"/>
          </w:tcPr>
          <w:p w14:paraId="77197655" w14:textId="3F766D65" w:rsidR="00BE18BD" w:rsidRPr="00BE18BD" w:rsidDel="009B6567" w:rsidRDefault="00BE18BD" w:rsidP="00BE18BD">
            <w:pPr>
              <w:keepNext/>
              <w:keepLines/>
              <w:spacing w:after="0"/>
              <w:jc w:val="center"/>
              <w:rPr>
                <w:del w:id="1646" w:author="Chen, Delia (NSB - CN/Hangzhou)" w:date="2019-03-26T10:51:00Z"/>
                <w:rFonts w:ascii="Arial" w:eastAsia="宋体" w:hAnsi="Arial"/>
                <w:sz w:val="18"/>
              </w:rPr>
            </w:pPr>
            <w:del w:id="1647" w:author="Chen, Delia (NSB - CN/Hangzhou)" w:date="2019-03-26T10:51:00Z">
              <w:r w:rsidRPr="00BE18BD" w:rsidDel="009B6567">
                <w:rPr>
                  <w:rFonts w:ascii="Arial" w:eastAsia="宋体" w:hAnsi="Arial"/>
                  <w:sz w:val="18"/>
                </w:rPr>
                <w:delText>4</w:delText>
              </w:r>
            </w:del>
          </w:p>
        </w:tc>
      </w:tr>
      <w:tr w:rsidR="00BE18BD" w:rsidRPr="00BE18BD" w:rsidDel="009B6567" w14:paraId="7FD29E72" w14:textId="3D2F0585" w:rsidTr="006633E6">
        <w:trPr>
          <w:cantSplit/>
          <w:trHeight w:val="169"/>
          <w:jc w:val="center"/>
          <w:del w:id="1648" w:author="Chen, Delia (NSB - CN/Hangzhou)" w:date="2019-03-26T10:51:00Z"/>
        </w:trPr>
        <w:tc>
          <w:tcPr>
            <w:tcW w:w="1901" w:type="dxa"/>
            <w:gridSpan w:val="2"/>
            <w:tcBorders>
              <w:left w:val="single" w:sz="4" w:space="0" w:color="auto"/>
              <w:bottom w:val="single" w:sz="4" w:space="0" w:color="auto"/>
            </w:tcBorders>
          </w:tcPr>
          <w:p w14:paraId="1B0CAEFD" w14:textId="4064F2D2" w:rsidR="00BE18BD" w:rsidRPr="00BE18BD" w:rsidDel="009B6567" w:rsidRDefault="00BE18BD" w:rsidP="00BE18BD">
            <w:pPr>
              <w:keepNext/>
              <w:keepLines/>
              <w:spacing w:after="0"/>
              <w:rPr>
                <w:del w:id="1649" w:author="Chen, Delia (NSB - CN/Hangzhou)" w:date="2019-03-26T10:51:00Z"/>
                <w:rFonts w:ascii="Arial" w:eastAsia="宋体" w:hAnsi="Arial"/>
                <w:sz w:val="18"/>
              </w:rPr>
            </w:pPr>
            <w:del w:id="1650" w:author="Chen, Delia (NSB - CN/Hangzhou)" w:date="2019-03-26T10:51:00Z">
              <w:r w:rsidRPr="00BE18BD" w:rsidDel="009B6567">
                <w:rPr>
                  <w:rFonts w:ascii="Arial" w:eastAsia="宋体" w:hAnsi="Arial"/>
                  <w:sz w:val="18"/>
                </w:rPr>
                <w:delText>PBCH_beta</w:delText>
              </w:r>
            </w:del>
          </w:p>
        </w:tc>
        <w:tc>
          <w:tcPr>
            <w:tcW w:w="646" w:type="dxa"/>
            <w:tcBorders>
              <w:bottom w:val="single" w:sz="4" w:space="0" w:color="auto"/>
            </w:tcBorders>
          </w:tcPr>
          <w:p w14:paraId="50A1CF90" w14:textId="2F9D2E2F" w:rsidR="00BE18BD" w:rsidRPr="00BE18BD" w:rsidDel="009B6567" w:rsidRDefault="00BE18BD" w:rsidP="00BE18BD">
            <w:pPr>
              <w:keepNext/>
              <w:keepLines/>
              <w:spacing w:after="0"/>
              <w:jc w:val="center"/>
              <w:rPr>
                <w:del w:id="1651" w:author="Chen, Delia (NSB - CN/Hangzhou)" w:date="2019-03-26T10:51:00Z"/>
                <w:rFonts w:ascii="Arial" w:eastAsia="宋体" w:hAnsi="Arial"/>
                <w:sz w:val="18"/>
              </w:rPr>
            </w:pPr>
            <w:del w:id="1652" w:author="Chen, Delia (NSB - CN/Hangzhou)" w:date="2019-03-26T10:51:00Z">
              <w:r w:rsidRPr="00BE18BD" w:rsidDel="009B6567">
                <w:rPr>
                  <w:rFonts w:ascii="Arial" w:eastAsia="宋体" w:hAnsi="Arial"/>
                  <w:sz w:val="18"/>
                </w:rPr>
                <w:delText>dB</w:delText>
              </w:r>
            </w:del>
          </w:p>
        </w:tc>
        <w:tc>
          <w:tcPr>
            <w:tcW w:w="3597" w:type="dxa"/>
            <w:gridSpan w:val="3"/>
            <w:vMerge w:val="restart"/>
            <w:shd w:val="clear" w:color="auto" w:fill="auto"/>
          </w:tcPr>
          <w:p w14:paraId="6AA4B53B" w14:textId="3C0181BD" w:rsidR="00BE18BD" w:rsidRPr="00BE18BD" w:rsidDel="009B6567" w:rsidRDefault="00BE18BD" w:rsidP="00BE18BD">
            <w:pPr>
              <w:keepNext/>
              <w:keepLines/>
              <w:spacing w:after="0"/>
              <w:jc w:val="center"/>
              <w:rPr>
                <w:del w:id="1653" w:author="Chen, Delia (NSB - CN/Hangzhou)" w:date="2019-03-26T10:51:00Z"/>
                <w:rFonts w:ascii="Arial" w:eastAsia="宋体" w:hAnsi="Arial"/>
                <w:sz w:val="18"/>
              </w:rPr>
            </w:pPr>
          </w:p>
          <w:p w14:paraId="4BC9842E" w14:textId="20DB0023" w:rsidR="00BE18BD" w:rsidRPr="00BE18BD" w:rsidDel="009B6567" w:rsidRDefault="00BE18BD" w:rsidP="00BE18BD">
            <w:pPr>
              <w:keepNext/>
              <w:keepLines/>
              <w:spacing w:after="0"/>
              <w:jc w:val="center"/>
              <w:rPr>
                <w:del w:id="1654" w:author="Chen, Delia (NSB - CN/Hangzhou)" w:date="2019-03-26T10:51:00Z"/>
                <w:rFonts w:ascii="Arial" w:eastAsia="宋体" w:hAnsi="Arial"/>
                <w:sz w:val="18"/>
              </w:rPr>
            </w:pPr>
          </w:p>
          <w:p w14:paraId="0CE0BA32" w14:textId="15F0CE0B" w:rsidR="00BE18BD" w:rsidRPr="00BE18BD" w:rsidDel="009B6567" w:rsidRDefault="00BE18BD" w:rsidP="00BE18BD">
            <w:pPr>
              <w:keepNext/>
              <w:keepLines/>
              <w:spacing w:after="0"/>
              <w:jc w:val="center"/>
              <w:rPr>
                <w:del w:id="1655" w:author="Chen, Delia (NSB - CN/Hangzhou)" w:date="2019-03-26T10:51:00Z"/>
                <w:rFonts w:ascii="Arial" w:eastAsia="宋体" w:hAnsi="Arial"/>
                <w:sz w:val="18"/>
              </w:rPr>
            </w:pPr>
            <w:del w:id="1656" w:author="Chen, Delia (NSB - CN/Hangzhou)" w:date="2019-03-26T10:51:00Z">
              <w:r w:rsidRPr="00BE18BD" w:rsidDel="009B6567">
                <w:rPr>
                  <w:rFonts w:ascii="Arial" w:eastAsia="宋体" w:hAnsi="Arial"/>
                  <w:sz w:val="18"/>
                </w:rPr>
                <w:delText>0</w:delText>
              </w:r>
            </w:del>
          </w:p>
        </w:tc>
        <w:tc>
          <w:tcPr>
            <w:tcW w:w="3598" w:type="dxa"/>
            <w:gridSpan w:val="3"/>
            <w:vMerge w:val="restart"/>
          </w:tcPr>
          <w:p w14:paraId="2453CFB5" w14:textId="521D41C1" w:rsidR="00BE18BD" w:rsidRPr="00BE18BD" w:rsidDel="009B6567" w:rsidRDefault="00BE18BD" w:rsidP="00BE18BD">
            <w:pPr>
              <w:keepNext/>
              <w:keepLines/>
              <w:spacing w:after="0"/>
              <w:jc w:val="center"/>
              <w:rPr>
                <w:del w:id="1657" w:author="Chen, Delia (NSB - CN/Hangzhou)" w:date="2019-03-26T10:51:00Z"/>
                <w:rFonts w:ascii="Arial" w:eastAsia="宋体" w:hAnsi="Arial"/>
                <w:sz w:val="18"/>
              </w:rPr>
            </w:pPr>
          </w:p>
          <w:p w14:paraId="3E54076E" w14:textId="47706713" w:rsidR="00BE18BD" w:rsidRPr="00BE18BD" w:rsidDel="009B6567" w:rsidRDefault="00BE18BD" w:rsidP="00BE18BD">
            <w:pPr>
              <w:keepNext/>
              <w:keepLines/>
              <w:spacing w:after="0"/>
              <w:jc w:val="center"/>
              <w:rPr>
                <w:del w:id="1658" w:author="Chen, Delia (NSB - CN/Hangzhou)" w:date="2019-03-26T10:51:00Z"/>
                <w:rFonts w:ascii="Arial" w:eastAsia="宋体" w:hAnsi="Arial"/>
                <w:sz w:val="18"/>
              </w:rPr>
            </w:pPr>
          </w:p>
          <w:p w14:paraId="38ADD509" w14:textId="2F4D2271" w:rsidR="00BE18BD" w:rsidRPr="00BE18BD" w:rsidDel="009B6567" w:rsidRDefault="00BE18BD" w:rsidP="00BE18BD">
            <w:pPr>
              <w:keepNext/>
              <w:keepLines/>
              <w:spacing w:after="0"/>
              <w:jc w:val="center"/>
              <w:rPr>
                <w:del w:id="1659" w:author="Chen, Delia (NSB - CN/Hangzhou)" w:date="2019-03-26T10:51:00Z"/>
                <w:rFonts w:ascii="Arial" w:eastAsia="宋体" w:hAnsi="Arial"/>
                <w:sz w:val="18"/>
              </w:rPr>
            </w:pPr>
            <w:del w:id="1660" w:author="Chen, Delia (NSB - CN/Hangzhou)" w:date="2019-03-26T10:51:00Z">
              <w:r w:rsidRPr="00BE18BD" w:rsidDel="009B6567">
                <w:rPr>
                  <w:rFonts w:ascii="Arial" w:eastAsia="宋体" w:hAnsi="Arial"/>
                  <w:sz w:val="18"/>
                </w:rPr>
                <w:delText>0</w:delText>
              </w:r>
            </w:del>
          </w:p>
        </w:tc>
      </w:tr>
      <w:tr w:rsidR="00BE18BD" w:rsidRPr="00BE18BD" w:rsidDel="009B6567" w14:paraId="263BB405" w14:textId="70919C40" w:rsidTr="006633E6">
        <w:trPr>
          <w:cantSplit/>
          <w:trHeight w:val="169"/>
          <w:jc w:val="center"/>
          <w:del w:id="1661" w:author="Chen, Delia (NSB - CN/Hangzhou)" w:date="2019-03-26T10:51:00Z"/>
        </w:trPr>
        <w:tc>
          <w:tcPr>
            <w:tcW w:w="1901" w:type="dxa"/>
            <w:gridSpan w:val="2"/>
            <w:tcBorders>
              <w:left w:val="single" w:sz="4" w:space="0" w:color="auto"/>
              <w:bottom w:val="single" w:sz="4" w:space="0" w:color="auto"/>
            </w:tcBorders>
          </w:tcPr>
          <w:p w14:paraId="4E1575FF" w14:textId="4CE320C0" w:rsidR="00BE18BD" w:rsidRPr="00BE18BD" w:rsidDel="009B6567" w:rsidRDefault="00BE18BD" w:rsidP="00BE18BD">
            <w:pPr>
              <w:keepNext/>
              <w:keepLines/>
              <w:spacing w:after="0"/>
              <w:rPr>
                <w:del w:id="1662" w:author="Chen, Delia (NSB - CN/Hangzhou)" w:date="2019-03-26T10:51:00Z"/>
                <w:rFonts w:ascii="Arial" w:eastAsia="宋体" w:hAnsi="Arial"/>
                <w:sz w:val="18"/>
              </w:rPr>
            </w:pPr>
            <w:del w:id="1663" w:author="Chen, Delia (NSB - CN/Hangzhou)" w:date="2019-03-26T10:51:00Z">
              <w:r w:rsidRPr="00BE18BD" w:rsidDel="009B6567">
                <w:rPr>
                  <w:rFonts w:ascii="Arial" w:eastAsia="宋体" w:hAnsi="Arial"/>
                  <w:sz w:val="18"/>
                </w:rPr>
                <w:delText>PSS_beta</w:delText>
              </w:r>
            </w:del>
          </w:p>
        </w:tc>
        <w:tc>
          <w:tcPr>
            <w:tcW w:w="646" w:type="dxa"/>
            <w:tcBorders>
              <w:bottom w:val="single" w:sz="4" w:space="0" w:color="auto"/>
            </w:tcBorders>
          </w:tcPr>
          <w:p w14:paraId="285C97C6" w14:textId="130FBE32" w:rsidR="00BE18BD" w:rsidRPr="00BE18BD" w:rsidDel="009B6567" w:rsidRDefault="00BE18BD" w:rsidP="00BE18BD">
            <w:pPr>
              <w:keepNext/>
              <w:keepLines/>
              <w:spacing w:after="0"/>
              <w:jc w:val="center"/>
              <w:rPr>
                <w:del w:id="1664" w:author="Chen, Delia (NSB - CN/Hangzhou)" w:date="2019-03-26T10:51:00Z"/>
                <w:rFonts w:ascii="Arial" w:eastAsia="宋体" w:hAnsi="Arial"/>
                <w:sz w:val="18"/>
              </w:rPr>
            </w:pPr>
            <w:del w:id="1665"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03373C22" w14:textId="5E003EC2" w:rsidR="00BE18BD" w:rsidRPr="00BE18BD" w:rsidDel="009B6567" w:rsidRDefault="00BE18BD" w:rsidP="00BE18BD">
            <w:pPr>
              <w:keepNext/>
              <w:keepLines/>
              <w:spacing w:after="0"/>
              <w:jc w:val="center"/>
              <w:rPr>
                <w:del w:id="1666" w:author="Chen, Delia (NSB - CN/Hangzhou)" w:date="2019-03-26T10:51:00Z"/>
                <w:rFonts w:ascii="Arial" w:eastAsia="宋体" w:hAnsi="Arial"/>
                <w:sz w:val="18"/>
              </w:rPr>
            </w:pPr>
          </w:p>
        </w:tc>
        <w:tc>
          <w:tcPr>
            <w:tcW w:w="3598" w:type="dxa"/>
            <w:gridSpan w:val="3"/>
            <w:vMerge/>
          </w:tcPr>
          <w:p w14:paraId="790A967A" w14:textId="4A7473F7" w:rsidR="00BE18BD" w:rsidRPr="00BE18BD" w:rsidDel="009B6567" w:rsidRDefault="00BE18BD" w:rsidP="00BE18BD">
            <w:pPr>
              <w:keepNext/>
              <w:keepLines/>
              <w:spacing w:after="0"/>
              <w:jc w:val="center"/>
              <w:rPr>
                <w:del w:id="1667" w:author="Chen, Delia (NSB - CN/Hangzhou)" w:date="2019-03-26T10:51:00Z"/>
                <w:rFonts w:ascii="Arial" w:eastAsia="宋体" w:hAnsi="Arial"/>
                <w:sz w:val="18"/>
              </w:rPr>
            </w:pPr>
          </w:p>
        </w:tc>
      </w:tr>
      <w:tr w:rsidR="00BE18BD" w:rsidRPr="00BE18BD" w:rsidDel="009B6567" w14:paraId="3C69B6D2" w14:textId="6F4603D2" w:rsidTr="006633E6">
        <w:trPr>
          <w:cantSplit/>
          <w:trHeight w:val="180"/>
          <w:jc w:val="center"/>
          <w:del w:id="1668" w:author="Chen, Delia (NSB - CN/Hangzhou)" w:date="2019-03-26T10:51:00Z"/>
        </w:trPr>
        <w:tc>
          <w:tcPr>
            <w:tcW w:w="1901" w:type="dxa"/>
            <w:gridSpan w:val="2"/>
            <w:tcBorders>
              <w:left w:val="single" w:sz="4" w:space="0" w:color="auto"/>
              <w:bottom w:val="single" w:sz="4" w:space="0" w:color="auto"/>
            </w:tcBorders>
          </w:tcPr>
          <w:p w14:paraId="5B75EB5F" w14:textId="1114A3B9" w:rsidR="00BE18BD" w:rsidRPr="00BE18BD" w:rsidDel="009B6567" w:rsidRDefault="00BE18BD" w:rsidP="00BE18BD">
            <w:pPr>
              <w:keepNext/>
              <w:keepLines/>
              <w:spacing w:after="0"/>
              <w:rPr>
                <w:del w:id="1669" w:author="Chen, Delia (NSB - CN/Hangzhou)" w:date="2019-03-26T10:51:00Z"/>
                <w:rFonts w:ascii="Arial" w:eastAsia="宋体" w:hAnsi="Arial"/>
                <w:sz w:val="18"/>
              </w:rPr>
            </w:pPr>
            <w:del w:id="1670" w:author="Chen, Delia (NSB - CN/Hangzhou)" w:date="2019-03-26T10:51:00Z">
              <w:r w:rsidRPr="00BE18BD" w:rsidDel="009B6567">
                <w:rPr>
                  <w:rFonts w:ascii="Arial" w:eastAsia="宋体" w:hAnsi="Arial"/>
                  <w:sz w:val="18"/>
                </w:rPr>
                <w:delText>SSS_beta</w:delText>
              </w:r>
            </w:del>
          </w:p>
        </w:tc>
        <w:tc>
          <w:tcPr>
            <w:tcW w:w="646" w:type="dxa"/>
            <w:tcBorders>
              <w:bottom w:val="single" w:sz="4" w:space="0" w:color="auto"/>
            </w:tcBorders>
          </w:tcPr>
          <w:p w14:paraId="55D38742" w14:textId="3A3B6FD3" w:rsidR="00BE18BD" w:rsidRPr="00BE18BD" w:rsidDel="009B6567" w:rsidRDefault="00BE18BD" w:rsidP="00BE18BD">
            <w:pPr>
              <w:keepNext/>
              <w:keepLines/>
              <w:spacing w:after="0"/>
              <w:jc w:val="center"/>
              <w:rPr>
                <w:del w:id="1671" w:author="Chen, Delia (NSB - CN/Hangzhou)" w:date="2019-03-26T10:51:00Z"/>
                <w:rFonts w:ascii="Arial" w:eastAsia="宋体" w:hAnsi="Arial"/>
                <w:sz w:val="18"/>
              </w:rPr>
            </w:pPr>
            <w:del w:id="1672"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2EF8D076" w14:textId="153DD5C2" w:rsidR="00BE18BD" w:rsidRPr="00BE18BD" w:rsidDel="009B6567" w:rsidRDefault="00BE18BD" w:rsidP="00BE18BD">
            <w:pPr>
              <w:keepNext/>
              <w:keepLines/>
              <w:spacing w:after="0"/>
              <w:jc w:val="center"/>
              <w:rPr>
                <w:del w:id="1673" w:author="Chen, Delia (NSB - CN/Hangzhou)" w:date="2019-03-26T10:51:00Z"/>
                <w:rFonts w:ascii="Arial" w:eastAsia="宋体" w:hAnsi="Arial"/>
                <w:sz w:val="18"/>
              </w:rPr>
            </w:pPr>
          </w:p>
        </w:tc>
        <w:tc>
          <w:tcPr>
            <w:tcW w:w="3598" w:type="dxa"/>
            <w:gridSpan w:val="3"/>
            <w:vMerge/>
          </w:tcPr>
          <w:p w14:paraId="1A61FE69" w14:textId="003E40BB" w:rsidR="00BE18BD" w:rsidRPr="00BE18BD" w:rsidDel="009B6567" w:rsidRDefault="00BE18BD" w:rsidP="00BE18BD">
            <w:pPr>
              <w:keepNext/>
              <w:keepLines/>
              <w:spacing w:after="0"/>
              <w:jc w:val="center"/>
              <w:rPr>
                <w:del w:id="1674" w:author="Chen, Delia (NSB - CN/Hangzhou)" w:date="2019-03-26T10:51:00Z"/>
                <w:rFonts w:ascii="Arial" w:eastAsia="宋体" w:hAnsi="Arial"/>
                <w:sz w:val="18"/>
              </w:rPr>
            </w:pPr>
          </w:p>
        </w:tc>
      </w:tr>
      <w:tr w:rsidR="00BE18BD" w:rsidRPr="00BE18BD" w:rsidDel="009B6567" w14:paraId="44100BC8" w14:textId="756136A4" w:rsidTr="006633E6">
        <w:trPr>
          <w:cantSplit/>
          <w:trHeight w:val="169"/>
          <w:jc w:val="center"/>
          <w:del w:id="1675" w:author="Chen, Delia (NSB - CN/Hangzhou)" w:date="2019-03-26T10:51:00Z"/>
        </w:trPr>
        <w:tc>
          <w:tcPr>
            <w:tcW w:w="1901" w:type="dxa"/>
            <w:gridSpan w:val="2"/>
            <w:tcBorders>
              <w:left w:val="single" w:sz="4" w:space="0" w:color="auto"/>
              <w:bottom w:val="single" w:sz="4" w:space="0" w:color="auto"/>
            </w:tcBorders>
          </w:tcPr>
          <w:p w14:paraId="3E97645D" w14:textId="5F7A7294" w:rsidR="00BE18BD" w:rsidRPr="00BE18BD" w:rsidDel="009B6567" w:rsidRDefault="00BE18BD" w:rsidP="00BE18BD">
            <w:pPr>
              <w:keepNext/>
              <w:keepLines/>
              <w:spacing w:after="0"/>
              <w:rPr>
                <w:del w:id="1676" w:author="Chen, Delia (NSB - CN/Hangzhou)" w:date="2019-03-26T10:51:00Z"/>
                <w:rFonts w:ascii="Arial" w:eastAsia="宋体" w:hAnsi="Arial"/>
                <w:sz w:val="18"/>
              </w:rPr>
            </w:pPr>
            <w:del w:id="1677" w:author="Chen, Delia (NSB - CN/Hangzhou)" w:date="2019-03-26T10:51:00Z">
              <w:r w:rsidRPr="00BE18BD" w:rsidDel="009B6567">
                <w:rPr>
                  <w:rFonts w:ascii="Arial" w:eastAsia="宋体" w:hAnsi="Arial"/>
                  <w:sz w:val="18"/>
                </w:rPr>
                <w:delText>PDSCH_beta</w:delText>
              </w:r>
            </w:del>
          </w:p>
        </w:tc>
        <w:tc>
          <w:tcPr>
            <w:tcW w:w="646" w:type="dxa"/>
            <w:tcBorders>
              <w:bottom w:val="single" w:sz="4" w:space="0" w:color="auto"/>
            </w:tcBorders>
          </w:tcPr>
          <w:p w14:paraId="50F227F7" w14:textId="15DBD17C" w:rsidR="00BE18BD" w:rsidRPr="00BE18BD" w:rsidDel="009B6567" w:rsidRDefault="00BE18BD" w:rsidP="00BE18BD">
            <w:pPr>
              <w:keepNext/>
              <w:keepLines/>
              <w:spacing w:after="0"/>
              <w:jc w:val="center"/>
              <w:rPr>
                <w:del w:id="1678" w:author="Chen, Delia (NSB - CN/Hangzhou)" w:date="2019-03-26T10:51:00Z"/>
                <w:rFonts w:ascii="Arial" w:eastAsia="宋体" w:hAnsi="Arial"/>
                <w:sz w:val="18"/>
              </w:rPr>
            </w:pPr>
            <w:del w:id="1679"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74F402F2" w14:textId="2D002C3C" w:rsidR="00BE18BD" w:rsidRPr="00BE18BD" w:rsidDel="009B6567" w:rsidRDefault="00BE18BD" w:rsidP="00BE18BD">
            <w:pPr>
              <w:keepNext/>
              <w:keepLines/>
              <w:spacing w:after="0"/>
              <w:jc w:val="center"/>
              <w:rPr>
                <w:del w:id="1680" w:author="Chen, Delia (NSB - CN/Hangzhou)" w:date="2019-03-26T10:51:00Z"/>
                <w:rFonts w:ascii="Arial" w:eastAsia="宋体" w:hAnsi="Arial"/>
                <w:sz w:val="18"/>
              </w:rPr>
            </w:pPr>
          </w:p>
        </w:tc>
        <w:tc>
          <w:tcPr>
            <w:tcW w:w="3598" w:type="dxa"/>
            <w:gridSpan w:val="3"/>
            <w:vMerge/>
          </w:tcPr>
          <w:p w14:paraId="50220469" w14:textId="7AADB762" w:rsidR="00BE18BD" w:rsidRPr="00BE18BD" w:rsidDel="009B6567" w:rsidRDefault="00BE18BD" w:rsidP="00BE18BD">
            <w:pPr>
              <w:keepNext/>
              <w:keepLines/>
              <w:spacing w:after="0"/>
              <w:jc w:val="center"/>
              <w:rPr>
                <w:del w:id="1681" w:author="Chen, Delia (NSB - CN/Hangzhou)" w:date="2019-03-26T10:51:00Z"/>
                <w:rFonts w:ascii="Arial" w:eastAsia="宋体" w:hAnsi="Arial"/>
                <w:sz w:val="18"/>
              </w:rPr>
            </w:pPr>
          </w:p>
        </w:tc>
      </w:tr>
      <w:tr w:rsidR="00BE18BD" w:rsidRPr="00BE18BD" w:rsidDel="009B6567" w14:paraId="3668890F" w14:textId="618C691B" w:rsidTr="006633E6">
        <w:trPr>
          <w:cantSplit/>
          <w:trHeight w:val="169"/>
          <w:jc w:val="center"/>
          <w:del w:id="1682" w:author="Chen, Delia (NSB - CN/Hangzhou)" w:date="2019-03-26T10:51:00Z"/>
        </w:trPr>
        <w:tc>
          <w:tcPr>
            <w:tcW w:w="1901" w:type="dxa"/>
            <w:gridSpan w:val="2"/>
            <w:tcBorders>
              <w:left w:val="single" w:sz="4" w:space="0" w:color="auto"/>
              <w:bottom w:val="single" w:sz="4" w:space="0" w:color="auto"/>
            </w:tcBorders>
            <w:vAlign w:val="center"/>
          </w:tcPr>
          <w:p w14:paraId="36A0D71E" w14:textId="40E37949" w:rsidR="00BE18BD" w:rsidRPr="00BE18BD" w:rsidDel="009B6567" w:rsidRDefault="00BE18BD" w:rsidP="00BE18BD">
            <w:pPr>
              <w:keepNext/>
              <w:keepLines/>
              <w:spacing w:after="0"/>
              <w:rPr>
                <w:del w:id="1683" w:author="Chen, Delia (NSB - CN/Hangzhou)" w:date="2019-03-26T10:51:00Z"/>
                <w:rFonts w:ascii="Arial" w:eastAsia="宋体" w:hAnsi="Arial"/>
                <w:sz w:val="18"/>
              </w:rPr>
            </w:pPr>
            <w:del w:id="1684" w:author="Chen, Delia (NSB - CN/Hangzhou)" w:date="2019-03-26T10:51:00Z">
              <w:r w:rsidRPr="00BE18BD" w:rsidDel="009B6567">
                <w:rPr>
                  <w:rFonts w:ascii="Arial" w:eastAsia="宋体" w:hAnsi="Arial"/>
                  <w:sz w:val="18"/>
                </w:rPr>
                <w:delText>OCNG_beta</w:delText>
              </w:r>
            </w:del>
          </w:p>
        </w:tc>
        <w:tc>
          <w:tcPr>
            <w:tcW w:w="646" w:type="dxa"/>
            <w:tcBorders>
              <w:bottom w:val="single" w:sz="4" w:space="0" w:color="auto"/>
            </w:tcBorders>
          </w:tcPr>
          <w:p w14:paraId="53695D1C" w14:textId="2678C946" w:rsidR="00BE18BD" w:rsidRPr="00BE18BD" w:rsidDel="009B6567" w:rsidRDefault="00BE18BD" w:rsidP="00BE18BD">
            <w:pPr>
              <w:keepNext/>
              <w:keepLines/>
              <w:spacing w:after="0"/>
              <w:jc w:val="center"/>
              <w:rPr>
                <w:del w:id="1685" w:author="Chen, Delia (NSB - CN/Hangzhou)" w:date="2019-03-26T10:51:00Z"/>
                <w:rFonts w:ascii="Arial" w:eastAsia="宋体" w:hAnsi="Arial"/>
                <w:sz w:val="18"/>
              </w:rPr>
            </w:pPr>
            <w:del w:id="1686" w:author="Chen, Delia (NSB - CN/Hangzhou)" w:date="2019-03-26T10:51:00Z">
              <w:r w:rsidRPr="00BE18BD" w:rsidDel="009B6567">
                <w:rPr>
                  <w:rFonts w:ascii="Arial" w:eastAsia="宋体" w:hAnsi="Arial"/>
                  <w:sz w:val="18"/>
                </w:rPr>
                <w:delText>dB</w:delText>
              </w:r>
            </w:del>
          </w:p>
        </w:tc>
        <w:tc>
          <w:tcPr>
            <w:tcW w:w="3597" w:type="dxa"/>
            <w:gridSpan w:val="3"/>
            <w:vMerge/>
            <w:shd w:val="clear" w:color="auto" w:fill="auto"/>
          </w:tcPr>
          <w:p w14:paraId="0C25D264" w14:textId="02CE5095" w:rsidR="00BE18BD" w:rsidRPr="00BE18BD" w:rsidDel="009B6567" w:rsidRDefault="00BE18BD" w:rsidP="00BE18BD">
            <w:pPr>
              <w:keepNext/>
              <w:keepLines/>
              <w:spacing w:after="0"/>
              <w:jc w:val="center"/>
              <w:rPr>
                <w:del w:id="1687" w:author="Chen, Delia (NSB - CN/Hangzhou)" w:date="2019-03-26T10:51:00Z"/>
                <w:rFonts w:ascii="Arial" w:eastAsia="宋体" w:hAnsi="Arial"/>
                <w:sz w:val="18"/>
              </w:rPr>
            </w:pPr>
          </w:p>
        </w:tc>
        <w:tc>
          <w:tcPr>
            <w:tcW w:w="3598" w:type="dxa"/>
            <w:gridSpan w:val="3"/>
            <w:vMerge/>
          </w:tcPr>
          <w:p w14:paraId="22050A4A" w14:textId="3FF628EA" w:rsidR="00BE18BD" w:rsidRPr="00BE18BD" w:rsidDel="009B6567" w:rsidRDefault="00BE18BD" w:rsidP="00BE18BD">
            <w:pPr>
              <w:keepNext/>
              <w:keepLines/>
              <w:spacing w:after="0"/>
              <w:jc w:val="center"/>
              <w:rPr>
                <w:del w:id="1688" w:author="Chen, Delia (NSB - CN/Hangzhou)" w:date="2019-03-26T10:51:00Z"/>
                <w:rFonts w:ascii="Arial" w:eastAsia="宋体" w:hAnsi="Arial"/>
                <w:sz w:val="18"/>
              </w:rPr>
            </w:pPr>
          </w:p>
        </w:tc>
      </w:tr>
      <w:tr w:rsidR="00BE18BD" w:rsidRPr="00BE18BD" w:rsidDel="009B6567" w14:paraId="0CC539ED" w14:textId="09BB79A2" w:rsidTr="006633E6">
        <w:trPr>
          <w:cantSplit/>
          <w:trHeight w:val="135"/>
          <w:jc w:val="center"/>
          <w:del w:id="1689" w:author="Chen, Delia (NSB - CN/Hangzhou)" w:date="2019-03-26T10:51:00Z"/>
        </w:trPr>
        <w:tc>
          <w:tcPr>
            <w:tcW w:w="846" w:type="dxa"/>
          </w:tcPr>
          <w:p w14:paraId="635EC58F" w14:textId="5E3043E9" w:rsidR="00BE18BD" w:rsidRPr="00BE18BD" w:rsidDel="009B6567" w:rsidRDefault="00BE18BD" w:rsidP="00BE18BD">
            <w:pPr>
              <w:keepNext/>
              <w:keepLines/>
              <w:spacing w:after="0"/>
              <w:rPr>
                <w:del w:id="1690" w:author="Chen, Delia (NSB - CN/Hangzhou)" w:date="2019-03-26T10:51:00Z"/>
                <w:rFonts w:ascii="Arial" w:eastAsia="?? ??" w:hAnsi="Arial"/>
                <w:sz w:val="18"/>
              </w:rPr>
            </w:pPr>
            <w:del w:id="1691" w:author="Chen, Delia (NSB - CN/Hangzhou)" w:date="2019-03-26T10:51:00Z">
              <w:r w:rsidRPr="00BE18BD" w:rsidDel="009B6567">
                <w:rPr>
                  <w:rFonts w:ascii="Arial" w:eastAsia="?? ??" w:hAnsi="Arial"/>
                  <w:sz w:val="18"/>
                </w:rPr>
                <w:delText>S</w:delText>
              </w:r>
              <w:r w:rsidRPr="00BE18BD" w:rsidDel="009B6567">
                <w:rPr>
                  <w:rFonts w:ascii="Arial" w:eastAsia="Malgun Gothic" w:hAnsi="Arial"/>
                  <w:kern w:val="20"/>
                  <w:sz w:val="18"/>
                </w:rPr>
                <w:delText>NR</w:delText>
              </w:r>
            </w:del>
          </w:p>
        </w:tc>
        <w:tc>
          <w:tcPr>
            <w:tcW w:w="1055" w:type="dxa"/>
          </w:tcPr>
          <w:p w14:paraId="45CDF93B" w14:textId="282BF058" w:rsidR="00BE18BD" w:rsidRPr="00BE18BD" w:rsidDel="009B6567" w:rsidRDefault="00BE18BD" w:rsidP="00BE18BD">
            <w:pPr>
              <w:keepNext/>
              <w:keepLines/>
              <w:spacing w:after="0"/>
              <w:rPr>
                <w:del w:id="1692" w:author="Chen, Delia (NSB - CN/Hangzhou)" w:date="2019-03-26T10:51:00Z"/>
                <w:rFonts w:ascii="Arial" w:eastAsia="宋体" w:hAnsi="Arial"/>
                <w:noProof/>
                <w:sz w:val="18"/>
                <w:lang w:val="it-IT"/>
              </w:rPr>
            </w:pPr>
            <w:del w:id="1693" w:author="Chen, Delia (NSB - CN/Hangzhou)" w:date="2019-03-26T10:51:00Z">
              <w:r w:rsidRPr="00BE18BD" w:rsidDel="009B6567">
                <w:rPr>
                  <w:rFonts w:ascii="Arial" w:eastAsia="宋体" w:hAnsi="Arial"/>
                  <w:noProof/>
                  <w:sz w:val="18"/>
                  <w:lang w:val="it-IT"/>
                </w:rPr>
                <w:delText>Config 1</w:delText>
              </w:r>
            </w:del>
          </w:p>
        </w:tc>
        <w:tc>
          <w:tcPr>
            <w:tcW w:w="646" w:type="dxa"/>
          </w:tcPr>
          <w:p w14:paraId="09DF370F" w14:textId="5B560F7E" w:rsidR="00BE18BD" w:rsidRPr="00BE18BD" w:rsidDel="009B6567" w:rsidRDefault="00BE18BD" w:rsidP="00BE18BD">
            <w:pPr>
              <w:keepNext/>
              <w:keepLines/>
              <w:spacing w:after="0"/>
              <w:jc w:val="center"/>
              <w:rPr>
                <w:del w:id="1694" w:author="Chen, Delia (NSB - CN/Hangzhou)" w:date="2019-03-26T10:51:00Z"/>
                <w:rFonts w:ascii="Arial" w:eastAsia="宋体" w:hAnsi="Arial"/>
                <w:sz w:val="18"/>
              </w:rPr>
            </w:pPr>
            <w:del w:id="1695" w:author="Chen, Delia (NSB - CN/Hangzhou)" w:date="2019-03-26T10:51:00Z">
              <w:r w:rsidRPr="00BE18BD" w:rsidDel="009B6567">
                <w:rPr>
                  <w:rFonts w:ascii="Arial" w:eastAsia="宋体" w:hAnsi="Arial"/>
                  <w:sz w:val="18"/>
                </w:rPr>
                <w:delText>dB</w:delText>
              </w:r>
            </w:del>
          </w:p>
        </w:tc>
        <w:tc>
          <w:tcPr>
            <w:tcW w:w="1199" w:type="dxa"/>
          </w:tcPr>
          <w:p w14:paraId="53500022" w14:textId="1C0C4EF8" w:rsidR="00BE18BD" w:rsidRPr="00BE18BD" w:rsidDel="009B6567" w:rsidRDefault="00BE18BD" w:rsidP="00BE18BD">
            <w:pPr>
              <w:keepNext/>
              <w:keepLines/>
              <w:spacing w:after="0"/>
              <w:jc w:val="center"/>
              <w:rPr>
                <w:del w:id="1696" w:author="Chen, Delia (NSB - CN/Hangzhou)" w:date="2019-03-26T10:51:00Z"/>
                <w:rFonts w:ascii="Arial" w:eastAsia="宋体" w:hAnsi="Arial"/>
                <w:noProof/>
                <w:sz w:val="18"/>
              </w:rPr>
            </w:pPr>
            <w:del w:id="1697" w:author="Chen, Delia (NSB - CN/Hangzhou)" w:date="2019-03-26T10:51:00Z">
              <w:r w:rsidRPr="00BE18BD" w:rsidDel="009B6567">
                <w:rPr>
                  <w:rFonts w:ascii="Arial" w:eastAsia="宋体" w:hAnsi="Arial"/>
                  <w:noProof/>
                  <w:sz w:val="18"/>
                </w:rPr>
                <w:delText>TBD</w:delText>
              </w:r>
            </w:del>
          </w:p>
        </w:tc>
        <w:tc>
          <w:tcPr>
            <w:tcW w:w="1199" w:type="dxa"/>
          </w:tcPr>
          <w:p w14:paraId="3F21EF58" w14:textId="31782C43" w:rsidR="00BE18BD" w:rsidRPr="00BE18BD" w:rsidDel="009B6567" w:rsidRDefault="00BE18BD" w:rsidP="00BE18BD">
            <w:pPr>
              <w:keepNext/>
              <w:keepLines/>
              <w:spacing w:after="0"/>
              <w:jc w:val="center"/>
              <w:rPr>
                <w:del w:id="1698" w:author="Chen, Delia (NSB - CN/Hangzhou)" w:date="2019-03-26T10:51:00Z"/>
                <w:rFonts w:ascii="Arial" w:eastAsia="宋体" w:hAnsi="Arial"/>
                <w:noProof/>
                <w:sz w:val="18"/>
              </w:rPr>
            </w:pPr>
            <w:del w:id="1699" w:author="Chen, Delia (NSB - CN/Hangzhou)" w:date="2019-03-26T10:51:00Z">
              <w:r w:rsidRPr="00BE18BD" w:rsidDel="009B6567">
                <w:rPr>
                  <w:rFonts w:ascii="Arial" w:eastAsia="宋体" w:hAnsi="Arial"/>
                  <w:noProof/>
                  <w:sz w:val="18"/>
                </w:rPr>
                <w:delText>TBD</w:delText>
              </w:r>
            </w:del>
          </w:p>
        </w:tc>
        <w:tc>
          <w:tcPr>
            <w:tcW w:w="1199" w:type="dxa"/>
          </w:tcPr>
          <w:p w14:paraId="13E7D864" w14:textId="3B04E28A" w:rsidR="00BE18BD" w:rsidRPr="00BE18BD" w:rsidDel="009B6567" w:rsidRDefault="00BE18BD" w:rsidP="00BE18BD">
            <w:pPr>
              <w:keepNext/>
              <w:keepLines/>
              <w:spacing w:after="0"/>
              <w:jc w:val="center"/>
              <w:rPr>
                <w:del w:id="1700" w:author="Chen, Delia (NSB - CN/Hangzhou)" w:date="2019-03-26T10:51:00Z"/>
                <w:rFonts w:ascii="Arial" w:eastAsia="宋体" w:hAnsi="Arial"/>
                <w:noProof/>
                <w:sz w:val="18"/>
              </w:rPr>
            </w:pPr>
            <w:del w:id="1701" w:author="Chen, Delia (NSB - CN/Hangzhou)" w:date="2019-03-26T10:51:00Z">
              <w:r w:rsidRPr="00BE18BD" w:rsidDel="009B6567">
                <w:rPr>
                  <w:rFonts w:ascii="Arial" w:eastAsia="宋体" w:hAnsi="Arial"/>
                  <w:noProof/>
                  <w:sz w:val="18"/>
                </w:rPr>
                <w:delText>TBD</w:delText>
              </w:r>
            </w:del>
          </w:p>
        </w:tc>
        <w:tc>
          <w:tcPr>
            <w:tcW w:w="1199" w:type="dxa"/>
          </w:tcPr>
          <w:p w14:paraId="40652A80" w14:textId="00981971" w:rsidR="00BE18BD" w:rsidRPr="00BE18BD" w:rsidDel="009B6567" w:rsidRDefault="00BE18BD" w:rsidP="00BE18BD">
            <w:pPr>
              <w:keepNext/>
              <w:keepLines/>
              <w:spacing w:after="0"/>
              <w:jc w:val="center"/>
              <w:rPr>
                <w:del w:id="1702" w:author="Chen, Delia (NSB - CN/Hangzhou)" w:date="2019-03-26T10:51:00Z"/>
                <w:rFonts w:ascii="Arial" w:eastAsia="宋体" w:hAnsi="Arial"/>
                <w:noProof/>
                <w:sz w:val="18"/>
              </w:rPr>
            </w:pPr>
            <w:del w:id="1703" w:author="Chen, Delia (NSB - CN/Hangzhou)" w:date="2019-03-26T10:51:00Z">
              <w:r w:rsidRPr="00BE18BD" w:rsidDel="009B6567">
                <w:rPr>
                  <w:rFonts w:ascii="Arial" w:eastAsia="宋体" w:hAnsi="Arial"/>
                  <w:noProof/>
                  <w:sz w:val="18"/>
                </w:rPr>
                <w:delText>TBD</w:delText>
              </w:r>
            </w:del>
          </w:p>
        </w:tc>
        <w:tc>
          <w:tcPr>
            <w:tcW w:w="1199" w:type="dxa"/>
          </w:tcPr>
          <w:p w14:paraId="041C56DB" w14:textId="4552B663" w:rsidR="00BE18BD" w:rsidRPr="00BE18BD" w:rsidDel="009B6567" w:rsidRDefault="00BE18BD" w:rsidP="00BE18BD">
            <w:pPr>
              <w:keepNext/>
              <w:keepLines/>
              <w:spacing w:after="0"/>
              <w:jc w:val="center"/>
              <w:rPr>
                <w:del w:id="1704" w:author="Chen, Delia (NSB - CN/Hangzhou)" w:date="2019-03-26T10:51:00Z"/>
                <w:rFonts w:ascii="Arial" w:eastAsia="宋体" w:hAnsi="Arial"/>
                <w:noProof/>
                <w:sz w:val="18"/>
              </w:rPr>
            </w:pPr>
            <w:del w:id="1705" w:author="Chen, Delia (NSB - CN/Hangzhou)" w:date="2019-03-26T10:51:00Z">
              <w:r w:rsidRPr="00BE18BD" w:rsidDel="009B6567">
                <w:rPr>
                  <w:rFonts w:ascii="Arial" w:eastAsia="宋体" w:hAnsi="Arial"/>
                  <w:noProof/>
                  <w:sz w:val="18"/>
                </w:rPr>
                <w:delText>TBD</w:delText>
              </w:r>
            </w:del>
          </w:p>
        </w:tc>
        <w:tc>
          <w:tcPr>
            <w:tcW w:w="1200" w:type="dxa"/>
          </w:tcPr>
          <w:p w14:paraId="4E3CC7AE" w14:textId="57E5109F" w:rsidR="00BE18BD" w:rsidRPr="00BE18BD" w:rsidDel="009B6567" w:rsidRDefault="00BE18BD" w:rsidP="00BE18BD">
            <w:pPr>
              <w:keepNext/>
              <w:keepLines/>
              <w:spacing w:after="0"/>
              <w:jc w:val="center"/>
              <w:rPr>
                <w:del w:id="1706" w:author="Chen, Delia (NSB - CN/Hangzhou)" w:date="2019-03-26T10:51:00Z"/>
                <w:rFonts w:ascii="Arial" w:eastAsia="宋体" w:hAnsi="Arial"/>
                <w:noProof/>
                <w:sz w:val="18"/>
              </w:rPr>
            </w:pPr>
            <w:del w:id="1707" w:author="Chen, Delia (NSB - CN/Hangzhou)" w:date="2019-03-26T10:51:00Z">
              <w:r w:rsidRPr="00BE18BD" w:rsidDel="009B6567">
                <w:rPr>
                  <w:rFonts w:ascii="Arial" w:eastAsia="宋体" w:hAnsi="Arial"/>
                  <w:noProof/>
                  <w:sz w:val="18"/>
                </w:rPr>
                <w:delText>TBD</w:delText>
              </w:r>
            </w:del>
          </w:p>
        </w:tc>
      </w:tr>
      <w:tr w:rsidR="00BE18BD" w:rsidRPr="00BE18BD" w:rsidDel="009B6567" w14:paraId="2867D561" w14:textId="6FD4FCBE" w:rsidTr="006633E6">
        <w:trPr>
          <w:cantSplit/>
          <w:trHeight w:val="189"/>
          <w:jc w:val="center"/>
          <w:del w:id="1708" w:author="Chen, Delia (NSB - CN/Hangzhou)" w:date="2019-03-26T10:51:00Z"/>
        </w:trPr>
        <w:tc>
          <w:tcPr>
            <w:tcW w:w="846" w:type="dxa"/>
          </w:tcPr>
          <w:p w14:paraId="054BF92A" w14:textId="043D1F12" w:rsidR="00BE18BD" w:rsidRPr="00BE18BD" w:rsidDel="009B6567" w:rsidRDefault="00BE18BD" w:rsidP="00BE18BD">
            <w:pPr>
              <w:keepNext/>
              <w:keepLines/>
              <w:spacing w:after="0"/>
              <w:rPr>
                <w:del w:id="1709" w:author="Chen, Delia (NSB - CN/Hangzhou)" w:date="2019-03-26T10:51:00Z"/>
                <w:rFonts w:ascii="Arial" w:eastAsia="宋体" w:hAnsi="Arial"/>
                <w:sz w:val="18"/>
              </w:rPr>
            </w:pPr>
            <w:del w:id="1710" w:author="Chen, Delia (NSB - CN/Hangzhou)" w:date="2019-03-26T10:51:00Z">
              <w:r w:rsidRPr="00BE18BD" w:rsidDel="009B6567">
                <w:rPr>
                  <w:rFonts w:ascii="Arial" w:eastAsia="宋体" w:hAnsi="Arial"/>
                  <w:position w:val="-12"/>
                  <w:sz w:val="18"/>
                </w:rPr>
                <w:object w:dxaOrig="420" w:dyaOrig="360" w14:anchorId="4486A9D3">
                  <v:shape id="_x0000_i1028" type="#_x0000_t75" style="width:21pt;height:19pt" o:ole="" fillcolor="window">
                    <v:imagedata r:id="rId18" o:title=""/>
                  </v:shape>
                  <o:OLEObject Type="Embed" ProgID="Equation.3" ShapeID="_x0000_i1028" DrawAspect="Content" ObjectID="_1615670919" r:id="rId23"/>
                </w:object>
              </w:r>
            </w:del>
          </w:p>
        </w:tc>
        <w:tc>
          <w:tcPr>
            <w:tcW w:w="1055" w:type="dxa"/>
          </w:tcPr>
          <w:p w14:paraId="4EA27F59" w14:textId="4CDAD970" w:rsidR="00BE18BD" w:rsidRPr="00BE18BD" w:rsidDel="009B6567" w:rsidRDefault="00BE18BD" w:rsidP="00BE18BD">
            <w:pPr>
              <w:keepNext/>
              <w:keepLines/>
              <w:spacing w:after="0"/>
              <w:rPr>
                <w:del w:id="1711" w:author="Chen, Delia (NSB - CN/Hangzhou)" w:date="2019-03-26T10:51:00Z"/>
                <w:rFonts w:ascii="Arial" w:eastAsia="宋体" w:hAnsi="Arial"/>
                <w:noProof/>
                <w:sz w:val="18"/>
                <w:lang w:val="it-IT"/>
              </w:rPr>
            </w:pPr>
            <w:del w:id="1712" w:author="Chen, Delia (NSB - CN/Hangzhou)" w:date="2019-03-26T10:51:00Z">
              <w:r w:rsidRPr="00BE18BD" w:rsidDel="009B6567">
                <w:rPr>
                  <w:rFonts w:ascii="Arial" w:eastAsia="宋体" w:hAnsi="Arial"/>
                  <w:noProof/>
                  <w:sz w:val="18"/>
                  <w:lang w:val="it-IT"/>
                </w:rPr>
                <w:delText>Config 1</w:delText>
              </w:r>
            </w:del>
          </w:p>
        </w:tc>
        <w:tc>
          <w:tcPr>
            <w:tcW w:w="646" w:type="dxa"/>
          </w:tcPr>
          <w:p w14:paraId="4AFC50EC" w14:textId="2A621A15" w:rsidR="00BE18BD" w:rsidRPr="00BE18BD" w:rsidDel="009B6567" w:rsidRDefault="00BE18BD" w:rsidP="00BE18BD">
            <w:pPr>
              <w:keepNext/>
              <w:keepLines/>
              <w:spacing w:after="0"/>
              <w:jc w:val="center"/>
              <w:rPr>
                <w:del w:id="1713" w:author="Chen, Delia (NSB - CN/Hangzhou)" w:date="2019-03-26T10:51:00Z"/>
                <w:rFonts w:ascii="Arial" w:eastAsia="宋体" w:hAnsi="Arial"/>
                <w:sz w:val="18"/>
              </w:rPr>
            </w:pPr>
            <w:del w:id="1714" w:author="Chen, Delia (NSB - CN/Hangzhou)" w:date="2019-03-26T10:51:00Z">
              <w:r w:rsidRPr="00BE18BD" w:rsidDel="009B6567">
                <w:rPr>
                  <w:rFonts w:ascii="Arial" w:eastAsia="宋体" w:hAnsi="Arial"/>
                  <w:sz w:val="18"/>
                </w:rPr>
                <w:delText>dBm/15KHz</w:delText>
              </w:r>
            </w:del>
          </w:p>
        </w:tc>
        <w:tc>
          <w:tcPr>
            <w:tcW w:w="3597" w:type="dxa"/>
            <w:gridSpan w:val="3"/>
          </w:tcPr>
          <w:p w14:paraId="4CB95489" w14:textId="65A5A372" w:rsidR="00BE18BD" w:rsidRPr="00BE18BD" w:rsidDel="009B6567" w:rsidRDefault="00BE18BD" w:rsidP="00BE18BD">
            <w:pPr>
              <w:keepNext/>
              <w:keepLines/>
              <w:spacing w:after="0"/>
              <w:jc w:val="center"/>
              <w:rPr>
                <w:del w:id="1715" w:author="Chen, Delia (NSB - CN/Hangzhou)" w:date="2019-03-26T10:51:00Z"/>
                <w:rFonts w:ascii="Arial" w:eastAsia="宋体" w:hAnsi="Arial"/>
                <w:sz w:val="18"/>
              </w:rPr>
            </w:pPr>
            <w:del w:id="1716" w:author="Chen, Delia (NSB - CN/Hangzhou)" w:date="2019-03-26T10:51:00Z">
              <w:r w:rsidRPr="00BE18BD" w:rsidDel="009B6567">
                <w:rPr>
                  <w:rFonts w:ascii="Arial" w:eastAsia="宋体" w:hAnsi="Arial"/>
                  <w:sz w:val="18"/>
                </w:rPr>
                <w:delText>[-98]</w:delText>
              </w:r>
            </w:del>
          </w:p>
        </w:tc>
        <w:tc>
          <w:tcPr>
            <w:tcW w:w="3598" w:type="dxa"/>
            <w:gridSpan w:val="3"/>
          </w:tcPr>
          <w:p w14:paraId="7CECEDB3" w14:textId="1E4FA0B5" w:rsidR="00BE18BD" w:rsidRPr="00BE18BD" w:rsidDel="009B6567" w:rsidRDefault="00BE18BD" w:rsidP="00BE18BD">
            <w:pPr>
              <w:keepNext/>
              <w:keepLines/>
              <w:spacing w:after="0"/>
              <w:jc w:val="center"/>
              <w:rPr>
                <w:del w:id="1717" w:author="Chen, Delia (NSB - CN/Hangzhou)" w:date="2019-03-26T10:51:00Z"/>
                <w:rFonts w:ascii="Arial" w:eastAsia="宋体" w:hAnsi="Arial"/>
                <w:sz w:val="18"/>
              </w:rPr>
            </w:pPr>
            <w:del w:id="1718" w:author="Chen, Delia (NSB - CN/Hangzhou)" w:date="2019-03-26T10:51:00Z">
              <w:r w:rsidRPr="00BE18BD" w:rsidDel="009B6567">
                <w:rPr>
                  <w:rFonts w:ascii="Arial" w:eastAsia="宋体" w:hAnsi="Arial"/>
                  <w:sz w:val="18"/>
                </w:rPr>
                <w:delText>[-98]</w:delText>
              </w:r>
            </w:del>
          </w:p>
        </w:tc>
      </w:tr>
      <w:tr w:rsidR="00BE18BD" w:rsidRPr="00BE18BD" w:rsidDel="009B6567" w14:paraId="6D92F3E6" w14:textId="35DF5C03" w:rsidTr="006633E6">
        <w:trPr>
          <w:cantSplit/>
          <w:trHeight w:val="207"/>
          <w:jc w:val="center"/>
          <w:del w:id="1719" w:author="Chen, Delia (NSB - CN/Hangzhou)" w:date="2019-03-26T10:51:00Z"/>
        </w:trPr>
        <w:tc>
          <w:tcPr>
            <w:tcW w:w="1901" w:type="dxa"/>
            <w:gridSpan w:val="2"/>
          </w:tcPr>
          <w:p w14:paraId="3271ACB3" w14:textId="308D9D63" w:rsidR="00BE18BD" w:rsidRPr="00BE18BD" w:rsidDel="009B6567" w:rsidRDefault="00BE18BD" w:rsidP="00BE18BD">
            <w:pPr>
              <w:keepNext/>
              <w:keepLines/>
              <w:spacing w:after="0"/>
              <w:rPr>
                <w:del w:id="1720" w:author="Chen, Delia (NSB - CN/Hangzhou)" w:date="2019-03-26T10:51:00Z"/>
                <w:rFonts w:ascii="Arial" w:eastAsia="宋体" w:hAnsi="Arial"/>
                <w:sz w:val="18"/>
              </w:rPr>
            </w:pPr>
            <w:del w:id="1721" w:author="Chen, Delia (NSB - CN/Hangzhou)" w:date="2019-03-26T10:51:00Z">
              <w:r w:rsidRPr="00BE18BD" w:rsidDel="009B6567">
                <w:rPr>
                  <w:rFonts w:ascii="Arial" w:eastAsia="?? ??" w:hAnsi="Arial"/>
                  <w:sz w:val="18"/>
                </w:rPr>
                <w:delText>Propagation condition</w:delText>
              </w:r>
            </w:del>
          </w:p>
        </w:tc>
        <w:tc>
          <w:tcPr>
            <w:tcW w:w="646" w:type="dxa"/>
          </w:tcPr>
          <w:p w14:paraId="4DFB2D49" w14:textId="43DBBD60" w:rsidR="00BE18BD" w:rsidRPr="00BE18BD" w:rsidDel="009B6567" w:rsidRDefault="00BE18BD" w:rsidP="00BE18BD">
            <w:pPr>
              <w:keepNext/>
              <w:keepLines/>
              <w:spacing w:after="0"/>
              <w:jc w:val="center"/>
              <w:rPr>
                <w:del w:id="1722" w:author="Chen, Delia (NSB - CN/Hangzhou)" w:date="2019-03-26T10:51:00Z"/>
                <w:rFonts w:ascii="Arial" w:eastAsia="宋体" w:hAnsi="Arial"/>
                <w:sz w:val="18"/>
              </w:rPr>
            </w:pPr>
          </w:p>
        </w:tc>
        <w:tc>
          <w:tcPr>
            <w:tcW w:w="3597" w:type="dxa"/>
            <w:gridSpan w:val="3"/>
            <w:shd w:val="clear" w:color="auto" w:fill="auto"/>
          </w:tcPr>
          <w:p w14:paraId="380536B1" w14:textId="0341F7F3" w:rsidR="00BE18BD" w:rsidRPr="00BE18BD" w:rsidDel="009B6567" w:rsidRDefault="00BE18BD" w:rsidP="00BE18BD">
            <w:pPr>
              <w:keepNext/>
              <w:keepLines/>
              <w:spacing w:after="0"/>
              <w:jc w:val="center"/>
              <w:rPr>
                <w:del w:id="1723" w:author="Chen, Delia (NSB - CN/Hangzhou)" w:date="2019-03-26T10:51:00Z"/>
                <w:rFonts w:ascii="Arial" w:eastAsia="MS Mincho" w:hAnsi="Arial"/>
                <w:sz w:val="18"/>
              </w:rPr>
            </w:pPr>
            <w:del w:id="1724" w:author="Chen, Delia (NSB - CN/Hangzhou)" w:date="2019-03-26T10:51:00Z">
              <w:r w:rsidRPr="00BE18BD" w:rsidDel="009B6567">
                <w:rPr>
                  <w:rFonts w:ascii="Arial" w:eastAsia="MS Mincho" w:hAnsi="Arial"/>
                  <w:sz w:val="18"/>
                </w:rPr>
                <w:delText>[TDL-C 300ns 100Hz]</w:delText>
              </w:r>
            </w:del>
          </w:p>
        </w:tc>
        <w:tc>
          <w:tcPr>
            <w:tcW w:w="3598" w:type="dxa"/>
            <w:gridSpan w:val="3"/>
          </w:tcPr>
          <w:p w14:paraId="3B0FF0BA" w14:textId="53246263" w:rsidR="00BE18BD" w:rsidRPr="00BE18BD" w:rsidDel="009B6567" w:rsidRDefault="00BE18BD" w:rsidP="00BE18BD">
            <w:pPr>
              <w:keepNext/>
              <w:keepLines/>
              <w:spacing w:after="0"/>
              <w:jc w:val="center"/>
              <w:rPr>
                <w:del w:id="1725" w:author="Chen, Delia (NSB - CN/Hangzhou)" w:date="2019-03-26T10:51:00Z"/>
                <w:rFonts w:ascii="Arial" w:eastAsia="MS Mincho" w:hAnsi="Arial"/>
                <w:sz w:val="18"/>
              </w:rPr>
            </w:pPr>
            <w:del w:id="1726" w:author="Chen, Delia (NSB - CN/Hangzhou)" w:date="2019-03-26T10:51:00Z">
              <w:r w:rsidRPr="00BE18BD" w:rsidDel="009B6567">
                <w:rPr>
                  <w:rFonts w:ascii="Arial" w:eastAsia="MS Mincho" w:hAnsi="Arial"/>
                  <w:sz w:val="18"/>
                </w:rPr>
                <w:delText>[TDL-C 300ns 100Hz]</w:delText>
              </w:r>
            </w:del>
          </w:p>
        </w:tc>
      </w:tr>
      <w:tr w:rsidR="00BE18BD" w:rsidRPr="00BE18BD" w:rsidDel="009B6567" w14:paraId="079A2A5D" w14:textId="2824F54C" w:rsidTr="006633E6">
        <w:trPr>
          <w:cantSplit/>
          <w:trHeight w:val="2119"/>
          <w:jc w:val="center"/>
          <w:del w:id="1727" w:author="Chen, Delia (NSB - CN/Hangzhou)" w:date="2019-03-26T10:51:00Z"/>
        </w:trPr>
        <w:tc>
          <w:tcPr>
            <w:tcW w:w="9742" w:type="dxa"/>
            <w:gridSpan w:val="9"/>
          </w:tcPr>
          <w:p w14:paraId="39A3A0B6" w14:textId="736CBDE5" w:rsidR="00BE18BD" w:rsidRPr="00BE18BD" w:rsidDel="009B6567" w:rsidRDefault="00BE18BD" w:rsidP="00BE18BD">
            <w:pPr>
              <w:keepNext/>
              <w:keepLines/>
              <w:spacing w:after="0"/>
              <w:ind w:left="851" w:hanging="851"/>
              <w:rPr>
                <w:del w:id="1728" w:author="Chen, Delia (NSB - CN/Hangzhou)" w:date="2019-03-26T10:51:00Z"/>
                <w:rFonts w:ascii="Arial" w:eastAsia="宋体" w:hAnsi="Arial"/>
                <w:sz w:val="18"/>
              </w:rPr>
            </w:pPr>
            <w:del w:id="1729" w:author="Chen, Delia (NSB - CN/Hangzhou)" w:date="2019-03-26T10:51:00Z">
              <w:r w:rsidRPr="00BE18BD" w:rsidDel="009B6567">
                <w:rPr>
                  <w:rFonts w:ascii="Arial" w:eastAsia="宋体" w:hAnsi="Arial"/>
                  <w:sz w:val="18"/>
                </w:rPr>
                <w:delText>Note 1:</w:delText>
              </w:r>
              <w:r w:rsidRPr="00BE18BD" w:rsidDel="009B6567">
                <w:rPr>
                  <w:rFonts w:ascii="Arial" w:eastAsia="宋体" w:hAnsi="Arial"/>
                  <w:sz w:val="18"/>
                </w:rPr>
                <w:tab/>
                <w:delText>OCNG shall be used such that the resources in Cell 1 are fully allocated and a constant total transmitted power spectral density is achieved for all OFDM symbols.</w:delText>
              </w:r>
            </w:del>
          </w:p>
          <w:p w14:paraId="55593E28" w14:textId="685C1321" w:rsidR="00BE18BD" w:rsidRPr="00BE18BD" w:rsidDel="009B6567" w:rsidRDefault="00BE18BD" w:rsidP="00BE18BD">
            <w:pPr>
              <w:keepNext/>
              <w:keepLines/>
              <w:spacing w:after="0"/>
              <w:ind w:left="851" w:hanging="851"/>
              <w:rPr>
                <w:del w:id="1730" w:author="Chen, Delia (NSB - CN/Hangzhou)" w:date="2019-03-26T10:51:00Z"/>
                <w:rFonts w:ascii="Arial" w:eastAsia="宋体" w:hAnsi="Arial"/>
                <w:sz w:val="18"/>
              </w:rPr>
            </w:pPr>
            <w:del w:id="1731" w:author="Chen, Delia (NSB - CN/Hangzhou)" w:date="2019-03-26T10:51:00Z">
              <w:r w:rsidRPr="00BE18BD" w:rsidDel="009B6567">
                <w:rPr>
                  <w:rFonts w:ascii="Arial" w:eastAsia="宋体" w:hAnsi="Arial"/>
                  <w:sz w:val="18"/>
                </w:rPr>
                <w:delText>Note 2:</w:delText>
              </w:r>
              <w:r w:rsidRPr="00BE18BD" w:rsidDel="009B6567">
                <w:rPr>
                  <w:rFonts w:ascii="Arial" w:eastAsia="宋体" w:hAnsi="Arial"/>
                  <w:sz w:val="18"/>
                </w:rPr>
                <w:tab/>
                <w:delText>The uplink resources for CSI reporting are assigned to the UE prior to the start of time period T1.</w:delText>
              </w:r>
            </w:del>
          </w:p>
          <w:p w14:paraId="5BB26EC7" w14:textId="7722C041" w:rsidR="00BE18BD" w:rsidRPr="00BE18BD" w:rsidDel="009B6567" w:rsidRDefault="00BE18BD" w:rsidP="00BE18BD">
            <w:pPr>
              <w:keepNext/>
              <w:keepLines/>
              <w:spacing w:after="0"/>
              <w:ind w:left="851" w:hanging="851"/>
              <w:rPr>
                <w:del w:id="1732" w:author="Chen, Delia (NSB - CN/Hangzhou)" w:date="2019-03-26T10:51:00Z"/>
                <w:rFonts w:ascii="Arial" w:eastAsia="宋体" w:hAnsi="Arial"/>
                <w:sz w:val="18"/>
              </w:rPr>
            </w:pPr>
            <w:del w:id="1733" w:author="Chen, Delia (NSB - CN/Hangzhou)" w:date="2019-03-26T10:51:00Z">
              <w:r w:rsidRPr="00BE18BD" w:rsidDel="009B6567">
                <w:rPr>
                  <w:rFonts w:ascii="Arial" w:eastAsia="宋体" w:hAnsi="Arial"/>
                  <w:sz w:val="18"/>
                </w:rPr>
                <w:delText>Note 3:</w:delText>
              </w:r>
              <w:r w:rsidRPr="00BE18BD" w:rsidDel="009B6567">
                <w:rPr>
                  <w:rFonts w:ascii="Arial" w:eastAsia="宋体" w:hAnsi="Arial"/>
                  <w:sz w:val="18"/>
                </w:rPr>
                <w:tab/>
                <w:delText>NZP CSI-RS resource set configuration for CSI reporting are assigned to the UE prior to the start of time period T1.</w:delText>
              </w:r>
            </w:del>
          </w:p>
          <w:p w14:paraId="6750B7DC" w14:textId="43211CB6" w:rsidR="00BE18BD" w:rsidRPr="00BE18BD" w:rsidDel="009B6567" w:rsidRDefault="00BE18BD" w:rsidP="00BE18BD">
            <w:pPr>
              <w:keepNext/>
              <w:keepLines/>
              <w:spacing w:after="0"/>
              <w:ind w:left="851" w:hanging="851"/>
              <w:rPr>
                <w:del w:id="1734" w:author="Chen, Delia (NSB - CN/Hangzhou)" w:date="2019-03-26T10:51:00Z"/>
                <w:rFonts w:ascii="Arial" w:eastAsia="宋体" w:hAnsi="Arial"/>
                <w:sz w:val="18"/>
              </w:rPr>
            </w:pPr>
            <w:del w:id="1735" w:author="Chen, Delia (NSB - CN/Hangzhou)" w:date="2019-03-26T10:51:00Z">
              <w:r w:rsidRPr="00BE18BD" w:rsidDel="009B6567">
                <w:rPr>
                  <w:rFonts w:ascii="Arial" w:eastAsia="宋体" w:hAnsi="Arial"/>
                  <w:sz w:val="18"/>
                </w:rPr>
                <w:delText>Note 4:</w:delText>
              </w:r>
              <w:r w:rsidRPr="00BE18BD" w:rsidDel="009B6567">
                <w:rPr>
                  <w:rFonts w:ascii="Arial" w:eastAsia="宋体" w:hAnsi="Arial"/>
                  <w:sz w:val="18"/>
                </w:rPr>
                <w:tab/>
                <w:delText>Measurement gap configuration is assigned to the UE prior to the start of time period T1.</w:delText>
              </w:r>
            </w:del>
          </w:p>
          <w:p w14:paraId="1EAA5E85" w14:textId="751B896D" w:rsidR="00BE18BD" w:rsidRPr="00BE18BD" w:rsidDel="009B6567" w:rsidRDefault="00BE18BD" w:rsidP="00BE18BD">
            <w:pPr>
              <w:keepNext/>
              <w:keepLines/>
              <w:spacing w:after="0"/>
              <w:ind w:left="851" w:hanging="851"/>
              <w:rPr>
                <w:del w:id="1736" w:author="Chen, Delia (NSB - CN/Hangzhou)" w:date="2019-03-26T10:51:00Z"/>
                <w:rFonts w:ascii="Arial" w:eastAsia="宋体" w:hAnsi="Arial"/>
                <w:sz w:val="18"/>
              </w:rPr>
            </w:pPr>
            <w:del w:id="1737" w:author="Chen, Delia (NSB - CN/Hangzhou)" w:date="2019-03-26T10:51:00Z">
              <w:r w:rsidRPr="00BE18BD" w:rsidDel="009B6567">
                <w:rPr>
                  <w:rFonts w:ascii="Arial" w:eastAsia="宋体" w:hAnsi="Arial"/>
                  <w:sz w:val="18"/>
                </w:rPr>
                <w:delText>Note 5:</w:delText>
              </w:r>
              <w:r w:rsidRPr="00BE18BD" w:rsidDel="009B6567">
                <w:rPr>
                  <w:rFonts w:ascii="Arial" w:eastAsia="宋体" w:hAnsi="Arial"/>
                  <w:sz w:val="18"/>
                </w:rPr>
                <w:tab/>
                <w:delText>The timers and layer 3 filtering related parameters are configured prior to the start of time period T1.</w:delText>
              </w:r>
            </w:del>
          </w:p>
          <w:p w14:paraId="08F8E7DD" w14:textId="1E4D5169" w:rsidR="00BE18BD" w:rsidRPr="00BE18BD" w:rsidDel="009B6567" w:rsidRDefault="00BE18BD" w:rsidP="00BE18BD">
            <w:pPr>
              <w:keepNext/>
              <w:keepLines/>
              <w:spacing w:after="0"/>
              <w:ind w:left="851" w:hanging="851"/>
              <w:rPr>
                <w:del w:id="1738" w:author="Chen, Delia (NSB - CN/Hangzhou)" w:date="2019-03-26T10:51:00Z"/>
                <w:rFonts w:ascii="Arial" w:eastAsia="宋体" w:hAnsi="Arial"/>
                <w:sz w:val="18"/>
              </w:rPr>
            </w:pPr>
            <w:del w:id="1739" w:author="Chen, Delia (NSB - CN/Hangzhou)" w:date="2019-03-26T10:51:00Z">
              <w:r w:rsidRPr="00BE18BD" w:rsidDel="009B6567">
                <w:rPr>
                  <w:rFonts w:ascii="Arial" w:eastAsia="宋体" w:hAnsi="Arial"/>
                  <w:sz w:val="18"/>
                </w:rPr>
                <w:delText>Note 6:</w:delText>
              </w:r>
              <w:r w:rsidRPr="00BE18BD" w:rsidDel="009B6567">
                <w:rPr>
                  <w:rFonts w:ascii="Arial" w:eastAsia="宋体" w:hAnsi="Arial"/>
                  <w:sz w:val="18"/>
                </w:rPr>
                <w:tab/>
                <w:delText>The signal contains PDCCH for UEs other than the device under test as part of OCNG.</w:delText>
              </w:r>
            </w:del>
          </w:p>
          <w:p w14:paraId="4FE3D111" w14:textId="00319ADD" w:rsidR="00BE18BD" w:rsidRPr="00BE18BD" w:rsidDel="009B6567" w:rsidRDefault="00BE18BD" w:rsidP="00BE18BD">
            <w:pPr>
              <w:keepNext/>
              <w:keepLines/>
              <w:spacing w:after="0"/>
              <w:ind w:left="851" w:hanging="851"/>
              <w:rPr>
                <w:del w:id="1740" w:author="Chen, Delia (NSB - CN/Hangzhou)" w:date="2019-03-26T10:51:00Z"/>
                <w:rFonts w:ascii="Arial" w:eastAsia="宋体" w:hAnsi="Arial"/>
                <w:sz w:val="18"/>
              </w:rPr>
            </w:pPr>
            <w:del w:id="1741" w:author="Chen, Delia (NSB - CN/Hangzhou)" w:date="2019-03-26T10:51:00Z">
              <w:r w:rsidRPr="00BE18BD" w:rsidDel="009B6567">
                <w:rPr>
                  <w:rFonts w:ascii="Arial" w:eastAsia="宋体" w:hAnsi="Arial"/>
                  <w:sz w:val="18"/>
                </w:rPr>
                <w:delText>Note 7:</w:delText>
              </w:r>
              <w:r w:rsidRPr="00BE18BD" w:rsidDel="009B6567">
                <w:rPr>
                  <w:rFonts w:ascii="Arial" w:eastAsia="宋体" w:hAnsi="Arial"/>
                  <w:sz w:val="18"/>
                </w:rPr>
                <w:tab/>
                <w:delText>SNR levels correspond to the signal to noise ratio over the SSS REs.</w:delText>
              </w:r>
            </w:del>
          </w:p>
          <w:p w14:paraId="71D85376" w14:textId="0179EEA6" w:rsidR="00BE18BD" w:rsidRPr="00BE18BD" w:rsidDel="009B6567" w:rsidRDefault="00BE18BD" w:rsidP="00BE18BD">
            <w:pPr>
              <w:keepNext/>
              <w:keepLines/>
              <w:spacing w:after="0"/>
              <w:ind w:left="851" w:hanging="851"/>
              <w:rPr>
                <w:del w:id="1742" w:author="Chen, Delia (NSB - CN/Hangzhou)" w:date="2019-03-26T10:51:00Z"/>
                <w:rFonts w:ascii="Arial" w:eastAsia="宋体" w:hAnsi="Arial"/>
                <w:sz w:val="18"/>
              </w:rPr>
            </w:pPr>
            <w:del w:id="1743" w:author="Chen, Delia (NSB - CN/Hangzhou)" w:date="2019-03-26T10:51:00Z">
              <w:r w:rsidRPr="00BE18BD" w:rsidDel="009B6567">
                <w:rPr>
                  <w:rFonts w:ascii="Arial" w:eastAsia="宋体" w:hAnsi="Arial"/>
                  <w:sz w:val="18"/>
                </w:rPr>
                <w:delText>Note 8:</w:delText>
              </w:r>
              <w:r w:rsidRPr="00BE18BD" w:rsidDel="009B6567">
                <w:rPr>
                  <w:rFonts w:ascii="Arial" w:eastAsia="宋体" w:hAnsi="Arial"/>
                  <w:sz w:val="18"/>
                </w:rPr>
                <w:tab/>
                <w:delText xml:space="preserve">The SNR in time periods T1, T2 and T3 is denoted as SNR1, SNR2 and SNR3 respectively in figure </w:delText>
              </w:r>
              <w:r w:rsidRPr="00BE18BD" w:rsidDel="009B6567">
                <w:rPr>
                  <w:rFonts w:ascii="Arial" w:eastAsia="宋体" w:hAnsi="Arial"/>
                  <w:sz w:val="18"/>
                  <w:lang w:val="en-US"/>
                </w:rPr>
                <w:delText>A.7.5.1.6.1-1</w:delText>
              </w:r>
              <w:r w:rsidRPr="00BE18BD" w:rsidDel="009B6567">
                <w:rPr>
                  <w:rFonts w:ascii="Arial" w:eastAsia="宋体" w:hAnsi="Arial"/>
                  <w:sz w:val="18"/>
                </w:rPr>
                <w:delText>.</w:delText>
              </w:r>
            </w:del>
          </w:p>
          <w:p w14:paraId="1306D15A" w14:textId="22761C36" w:rsidR="00BE18BD" w:rsidRPr="00BE18BD" w:rsidDel="009B6567" w:rsidRDefault="00BE18BD" w:rsidP="00BE18BD">
            <w:pPr>
              <w:keepNext/>
              <w:keepLines/>
              <w:spacing w:after="0"/>
              <w:ind w:left="851" w:hanging="851"/>
              <w:rPr>
                <w:del w:id="1744" w:author="Chen, Delia (NSB - CN/Hangzhou)" w:date="2019-03-26T10:51:00Z"/>
                <w:rFonts w:ascii="Arial" w:eastAsia="宋体" w:hAnsi="Arial"/>
                <w:snapToGrid w:val="0"/>
                <w:sz w:val="18"/>
              </w:rPr>
            </w:pPr>
            <w:del w:id="1745" w:author="Chen, Delia (NSB - CN/Hangzhou)" w:date="2019-03-26T10:51:00Z">
              <w:r w:rsidRPr="00BE18BD" w:rsidDel="009B6567">
                <w:rPr>
                  <w:rFonts w:ascii="Arial" w:eastAsia="宋体" w:hAnsi="Arial"/>
                  <w:sz w:val="18"/>
                </w:rPr>
                <w:delText>Note 9:</w:delText>
              </w:r>
              <w:r w:rsidRPr="00BE18BD" w:rsidDel="009B6567">
                <w:rPr>
                  <w:rFonts w:ascii="Arial" w:eastAsia="MS Mincho" w:hAnsi="Arial"/>
                  <w:snapToGrid w:val="0"/>
                  <w:sz w:val="18"/>
                </w:rPr>
                <w:tab/>
              </w:r>
              <w:r w:rsidRPr="00BE18BD" w:rsidDel="009B6567">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9B6567">
                <w:rPr>
                  <w:rFonts w:ascii="Arial" w:eastAsia="宋体" w:hAnsi="Arial"/>
                  <w:snapToGrid w:val="0"/>
                  <w:sz w:val="18"/>
                </w:rPr>
                <w:delText>.</w:delText>
              </w:r>
            </w:del>
          </w:p>
        </w:tc>
      </w:tr>
    </w:tbl>
    <w:p w14:paraId="4057DBE5" w14:textId="2CE3287F" w:rsidR="00BE18BD" w:rsidDel="009B6567" w:rsidRDefault="00BE18BD" w:rsidP="00BE18BD">
      <w:pPr>
        <w:overflowPunct w:val="0"/>
        <w:autoSpaceDE w:val="0"/>
        <w:autoSpaceDN w:val="0"/>
        <w:adjustRightInd w:val="0"/>
        <w:spacing w:after="120"/>
        <w:textAlignment w:val="baseline"/>
        <w:rPr>
          <w:del w:id="1746" w:author="Chen, Delia (NSB - CN/Hangzhou)" w:date="2019-03-26T10:51:00Z"/>
          <w:rFonts w:eastAsia="MS Mincho"/>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B62B53" w:rsidRPr="001A46B0" w14:paraId="0D7D0D3C" w14:textId="77777777" w:rsidTr="006633E6">
        <w:trPr>
          <w:cantSplit/>
          <w:trHeight w:val="169"/>
          <w:jc w:val="center"/>
          <w:ins w:id="1747" w:author="Chen, Delia (NSB - CN/Hangzhou)" w:date="2019-03-26T10:50:00Z"/>
        </w:trPr>
        <w:tc>
          <w:tcPr>
            <w:tcW w:w="2887" w:type="dxa"/>
            <w:gridSpan w:val="2"/>
            <w:vMerge w:val="restart"/>
            <w:tcBorders>
              <w:top w:val="single" w:sz="4" w:space="0" w:color="auto"/>
              <w:left w:val="single" w:sz="4" w:space="0" w:color="auto"/>
            </w:tcBorders>
          </w:tcPr>
          <w:p w14:paraId="48903C87" w14:textId="77777777" w:rsidR="00B62B53" w:rsidRPr="001A46B0" w:rsidRDefault="00B62B53" w:rsidP="006633E6">
            <w:pPr>
              <w:keepNext/>
              <w:keepLines/>
              <w:spacing w:after="0"/>
              <w:jc w:val="center"/>
              <w:rPr>
                <w:ins w:id="1748" w:author="Chen, Delia (NSB - CN/Hangzhou)" w:date="2019-03-26T10:50:00Z"/>
                <w:rFonts w:ascii="Arial" w:eastAsia="宋体" w:hAnsi="Arial"/>
                <w:b/>
                <w:sz w:val="18"/>
              </w:rPr>
            </w:pPr>
            <w:ins w:id="1749" w:author="Chen, Delia (NSB - CN/Hangzhou)" w:date="2019-03-26T10:50:00Z">
              <w:r w:rsidRPr="001A46B0">
                <w:rPr>
                  <w:rFonts w:ascii="Arial" w:eastAsia="宋体" w:hAnsi="Arial"/>
                  <w:b/>
                  <w:sz w:val="18"/>
                </w:rPr>
                <w:t>Parameter</w:t>
              </w:r>
            </w:ins>
          </w:p>
        </w:tc>
        <w:tc>
          <w:tcPr>
            <w:tcW w:w="1701" w:type="dxa"/>
            <w:vMerge w:val="restart"/>
            <w:tcBorders>
              <w:top w:val="single" w:sz="4" w:space="0" w:color="auto"/>
            </w:tcBorders>
          </w:tcPr>
          <w:p w14:paraId="606EEB38" w14:textId="77777777" w:rsidR="00B62B53" w:rsidRPr="001A46B0" w:rsidRDefault="00B62B53" w:rsidP="006633E6">
            <w:pPr>
              <w:keepNext/>
              <w:keepLines/>
              <w:spacing w:after="0"/>
              <w:jc w:val="center"/>
              <w:rPr>
                <w:ins w:id="1750" w:author="Chen, Delia (NSB - CN/Hangzhou)" w:date="2019-03-26T10:50:00Z"/>
                <w:rFonts w:ascii="Arial" w:eastAsia="宋体" w:hAnsi="Arial"/>
                <w:b/>
                <w:sz w:val="18"/>
              </w:rPr>
            </w:pPr>
            <w:ins w:id="1751" w:author="Chen, Delia (NSB - CN/Hangzhou)" w:date="2019-03-26T10:50:00Z">
              <w:r w:rsidRPr="001A46B0">
                <w:rPr>
                  <w:rFonts w:ascii="Arial" w:eastAsia="宋体" w:hAnsi="Arial"/>
                  <w:b/>
                  <w:sz w:val="18"/>
                </w:rPr>
                <w:t>Unit</w:t>
              </w:r>
            </w:ins>
          </w:p>
        </w:tc>
        <w:tc>
          <w:tcPr>
            <w:tcW w:w="5154" w:type="dxa"/>
            <w:gridSpan w:val="3"/>
            <w:tcBorders>
              <w:top w:val="single" w:sz="4" w:space="0" w:color="auto"/>
            </w:tcBorders>
          </w:tcPr>
          <w:p w14:paraId="1A42BDEE" w14:textId="77777777" w:rsidR="00B62B53" w:rsidRPr="001A46B0" w:rsidRDefault="00B62B53" w:rsidP="006633E6">
            <w:pPr>
              <w:keepNext/>
              <w:keepLines/>
              <w:spacing w:after="0"/>
              <w:jc w:val="center"/>
              <w:rPr>
                <w:ins w:id="1752" w:author="Chen, Delia (NSB - CN/Hangzhou)" w:date="2019-03-26T10:50:00Z"/>
                <w:rFonts w:ascii="Arial" w:eastAsia="宋体" w:hAnsi="Arial"/>
                <w:b/>
                <w:sz w:val="18"/>
              </w:rPr>
            </w:pPr>
            <w:ins w:id="1753" w:author="Chen, Delia (NSB - CN/Hangzhou)" w:date="2019-03-26T10:50:00Z">
              <w:r w:rsidRPr="001A46B0">
                <w:rPr>
                  <w:rFonts w:ascii="Arial" w:eastAsia="宋体" w:hAnsi="Arial"/>
                  <w:b/>
                  <w:sz w:val="18"/>
                </w:rPr>
                <w:t>Test 1</w:t>
              </w:r>
            </w:ins>
          </w:p>
        </w:tc>
      </w:tr>
      <w:tr w:rsidR="00B62B53" w:rsidRPr="001A46B0" w14:paraId="502AC2CF" w14:textId="77777777" w:rsidTr="006633E6">
        <w:trPr>
          <w:cantSplit/>
          <w:trHeight w:val="191"/>
          <w:jc w:val="center"/>
          <w:ins w:id="1754" w:author="Chen, Delia (NSB - CN/Hangzhou)" w:date="2019-03-26T10:50:00Z"/>
        </w:trPr>
        <w:tc>
          <w:tcPr>
            <w:tcW w:w="2887" w:type="dxa"/>
            <w:gridSpan w:val="2"/>
            <w:vMerge/>
            <w:tcBorders>
              <w:left w:val="single" w:sz="4" w:space="0" w:color="auto"/>
              <w:bottom w:val="single" w:sz="4" w:space="0" w:color="auto"/>
            </w:tcBorders>
          </w:tcPr>
          <w:p w14:paraId="11716C00" w14:textId="77777777" w:rsidR="00B62B53" w:rsidRPr="001A46B0" w:rsidRDefault="00B62B53" w:rsidP="006633E6">
            <w:pPr>
              <w:keepNext/>
              <w:keepLines/>
              <w:spacing w:after="0"/>
              <w:jc w:val="center"/>
              <w:rPr>
                <w:ins w:id="1755" w:author="Chen, Delia (NSB - CN/Hangzhou)" w:date="2019-03-26T10:50:00Z"/>
                <w:rFonts w:ascii="Arial" w:eastAsia="宋体" w:hAnsi="Arial"/>
                <w:b/>
                <w:sz w:val="18"/>
              </w:rPr>
            </w:pPr>
          </w:p>
        </w:tc>
        <w:tc>
          <w:tcPr>
            <w:tcW w:w="1701" w:type="dxa"/>
            <w:vMerge/>
            <w:tcBorders>
              <w:bottom w:val="single" w:sz="4" w:space="0" w:color="auto"/>
            </w:tcBorders>
          </w:tcPr>
          <w:p w14:paraId="4748EE20" w14:textId="77777777" w:rsidR="00B62B53" w:rsidRPr="001A46B0" w:rsidRDefault="00B62B53" w:rsidP="006633E6">
            <w:pPr>
              <w:keepNext/>
              <w:keepLines/>
              <w:spacing w:after="0"/>
              <w:jc w:val="center"/>
              <w:rPr>
                <w:ins w:id="1756" w:author="Chen, Delia (NSB - CN/Hangzhou)" w:date="2019-03-26T10:50:00Z"/>
                <w:rFonts w:ascii="Arial" w:eastAsia="宋体" w:hAnsi="Arial"/>
                <w:b/>
                <w:sz w:val="18"/>
              </w:rPr>
            </w:pPr>
          </w:p>
        </w:tc>
        <w:tc>
          <w:tcPr>
            <w:tcW w:w="1718" w:type="dxa"/>
            <w:tcBorders>
              <w:bottom w:val="single" w:sz="4" w:space="0" w:color="auto"/>
            </w:tcBorders>
          </w:tcPr>
          <w:p w14:paraId="53E42F52" w14:textId="77777777" w:rsidR="00B62B53" w:rsidRPr="001A46B0" w:rsidRDefault="00B62B53" w:rsidP="006633E6">
            <w:pPr>
              <w:keepNext/>
              <w:keepLines/>
              <w:spacing w:after="0"/>
              <w:jc w:val="center"/>
              <w:rPr>
                <w:ins w:id="1757" w:author="Chen, Delia (NSB - CN/Hangzhou)" w:date="2019-03-26T10:50:00Z"/>
                <w:rFonts w:ascii="Arial" w:eastAsia="宋体" w:hAnsi="Arial"/>
                <w:b/>
                <w:sz w:val="18"/>
              </w:rPr>
            </w:pPr>
            <w:ins w:id="1758" w:author="Chen, Delia (NSB - CN/Hangzhou)" w:date="2019-03-26T10:50:00Z">
              <w:r w:rsidRPr="001A46B0">
                <w:rPr>
                  <w:rFonts w:ascii="Arial" w:eastAsia="宋体" w:hAnsi="Arial"/>
                  <w:b/>
                  <w:sz w:val="18"/>
                </w:rPr>
                <w:t>T1</w:t>
              </w:r>
            </w:ins>
          </w:p>
        </w:tc>
        <w:tc>
          <w:tcPr>
            <w:tcW w:w="1718" w:type="dxa"/>
            <w:tcBorders>
              <w:bottom w:val="single" w:sz="4" w:space="0" w:color="auto"/>
            </w:tcBorders>
          </w:tcPr>
          <w:p w14:paraId="73F833A1" w14:textId="77777777" w:rsidR="00B62B53" w:rsidRPr="001A46B0" w:rsidRDefault="00B62B53" w:rsidP="006633E6">
            <w:pPr>
              <w:keepNext/>
              <w:keepLines/>
              <w:spacing w:after="0"/>
              <w:jc w:val="center"/>
              <w:rPr>
                <w:ins w:id="1759" w:author="Chen, Delia (NSB - CN/Hangzhou)" w:date="2019-03-26T10:50:00Z"/>
                <w:rFonts w:ascii="Arial" w:eastAsia="宋体" w:hAnsi="Arial"/>
                <w:b/>
                <w:sz w:val="18"/>
              </w:rPr>
            </w:pPr>
            <w:ins w:id="1760" w:author="Chen, Delia (NSB - CN/Hangzhou)" w:date="2019-03-26T10:50:00Z">
              <w:r w:rsidRPr="001A46B0">
                <w:rPr>
                  <w:rFonts w:ascii="Arial" w:eastAsia="宋体" w:hAnsi="Arial"/>
                  <w:b/>
                  <w:sz w:val="18"/>
                </w:rPr>
                <w:t>T2</w:t>
              </w:r>
            </w:ins>
          </w:p>
        </w:tc>
        <w:tc>
          <w:tcPr>
            <w:tcW w:w="1718" w:type="dxa"/>
            <w:tcBorders>
              <w:bottom w:val="single" w:sz="4" w:space="0" w:color="auto"/>
            </w:tcBorders>
          </w:tcPr>
          <w:p w14:paraId="13E19556" w14:textId="77777777" w:rsidR="00B62B53" w:rsidRPr="001A46B0" w:rsidRDefault="00B62B53" w:rsidP="006633E6">
            <w:pPr>
              <w:keepNext/>
              <w:keepLines/>
              <w:spacing w:after="0"/>
              <w:jc w:val="center"/>
              <w:rPr>
                <w:ins w:id="1761" w:author="Chen, Delia (NSB - CN/Hangzhou)" w:date="2019-03-26T10:50:00Z"/>
                <w:rFonts w:ascii="Arial" w:eastAsia="宋体" w:hAnsi="Arial"/>
                <w:b/>
                <w:sz w:val="18"/>
              </w:rPr>
            </w:pPr>
            <w:ins w:id="1762" w:author="Chen, Delia (NSB - CN/Hangzhou)" w:date="2019-03-26T10:50:00Z">
              <w:r w:rsidRPr="001A46B0">
                <w:rPr>
                  <w:rFonts w:ascii="Arial" w:eastAsia="宋体" w:hAnsi="Arial"/>
                  <w:b/>
                  <w:sz w:val="18"/>
                </w:rPr>
                <w:t>T3</w:t>
              </w:r>
            </w:ins>
          </w:p>
        </w:tc>
      </w:tr>
      <w:tr w:rsidR="00B62B53" w:rsidRPr="001A46B0" w14:paraId="2B1BD688" w14:textId="77777777" w:rsidTr="006633E6">
        <w:trPr>
          <w:cantSplit/>
          <w:trHeight w:val="169"/>
          <w:jc w:val="center"/>
          <w:ins w:id="1763" w:author="Chen, Delia (NSB - CN/Hangzhou)" w:date="2019-03-26T10:50:00Z"/>
        </w:trPr>
        <w:tc>
          <w:tcPr>
            <w:tcW w:w="2887" w:type="dxa"/>
            <w:gridSpan w:val="2"/>
            <w:tcBorders>
              <w:left w:val="single" w:sz="4" w:space="0" w:color="auto"/>
              <w:bottom w:val="single" w:sz="4" w:space="0" w:color="auto"/>
            </w:tcBorders>
          </w:tcPr>
          <w:p w14:paraId="13804C61" w14:textId="77777777" w:rsidR="00B62B53" w:rsidRPr="001A46B0" w:rsidRDefault="00B62B53" w:rsidP="006633E6">
            <w:pPr>
              <w:keepNext/>
              <w:keepLines/>
              <w:spacing w:after="0"/>
              <w:rPr>
                <w:ins w:id="1764" w:author="Chen, Delia (NSB - CN/Hangzhou)" w:date="2019-03-26T10:50:00Z"/>
                <w:rFonts w:ascii="Arial" w:eastAsia="宋体" w:hAnsi="Arial"/>
                <w:sz w:val="18"/>
              </w:rPr>
            </w:pPr>
            <w:ins w:id="1765" w:author="Chen, Delia (NSB - CN/Hangzhou)" w:date="2019-03-26T10:50:00Z">
              <w:r w:rsidRPr="001A46B0">
                <w:rPr>
                  <w:rFonts w:ascii="Arial" w:eastAsia="宋体" w:hAnsi="Arial"/>
                  <w:sz w:val="18"/>
                </w:rPr>
                <w:t>PDCCH_beta</w:t>
              </w:r>
            </w:ins>
          </w:p>
        </w:tc>
        <w:tc>
          <w:tcPr>
            <w:tcW w:w="1701" w:type="dxa"/>
            <w:tcBorders>
              <w:bottom w:val="single" w:sz="4" w:space="0" w:color="auto"/>
            </w:tcBorders>
          </w:tcPr>
          <w:p w14:paraId="3BFEDC29" w14:textId="77777777" w:rsidR="00B62B53" w:rsidRPr="001A46B0" w:rsidRDefault="00B62B53" w:rsidP="006633E6">
            <w:pPr>
              <w:keepNext/>
              <w:keepLines/>
              <w:spacing w:after="0"/>
              <w:jc w:val="center"/>
              <w:rPr>
                <w:ins w:id="1766" w:author="Chen, Delia (NSB - CN/Hangzhou)" w:date="2019-03-26T10:50:00Z"/>
                <w:rFonts w:ascii="Arial" w:eastAsia="宋体" w:hAnsi="Arial"/>
                <w:sz w:val="18"/>
              </w:rPr>
            </w:pPr>
            <w:ins w:id="1767" w:author="Chen, Delia (NSB - CN/Hangzhou)" w:date="2019-03-26T10:50:00Z">
              <w:r w:rsidRPr="001A46B0">
                <w:rPr>
                  <w:rFonts w:ascii="Arial" w:eastAsia="宋体" w:hAnsi="Arial"/>
                  <w:sz w:val="18"/>
                </w:rPr>
                <w:t>dB</w:t>
              </w:r>
            </w:ins>
          </w:p>
        </w:tc>
        <w:tc>
          <w:tcPr>
            <w:tcW w:w="5154" w:type="dxa"/>
            <w:gridSpan w:val="3"/>
            <w:shd w:val="clear" w:color="auto" w:fill="auto"/>
          </w:tcPr>
          <w:p w14:paraId="3B50F034" w14:textId="77777777" w:rsidR="00B62B53" w:rsidRPr="001A46B0" w:rsidRDefault="00B62B53" w:rsidP="006633E6">
            <w:pPr>
              <w:keepNext/>
              <w:keepLines/>
              <w:spacing w:after="0"/>
              <w:jc w:val="center"/>
              <w:rPr>
                <w:ins w:id="1768" w:author="Chen, Delia (NSB - CN/Hangzhou)" w:date="2019-03-26T10:50:00Z"/>
                <w:rFonts w:ascii="Arial" w:eastAsia="宋体" w:hAnsi="Arial"/>
                <w:sz w:val="18"/>
              </w:rPr>
            </w:pPr>
            <w:ins w:id="1769" w:author="Chen, Delia (NSB - CN/Hangzhou)" w:date="2019-03-26T10:50:00Z">
              <w:r w:rsidRPr="001A46B0">
                <w:rPr>
                  <w:rFonts w:ascii="Arial" w:eastAsia="宋体" w:hAnsi="Arial"/>
                  <w:sz w:val="18"/>
                </w:rPr>
                <w:t>4</w:t>
              </w:r>
            </w:ins>
          </w:p>
        </w:tc>
      </w:tr>
      <w:tr w:rsidR="00B62B53" w:rsidRPr="001A46B0" w14:paraId="20986939" w14:textId="77777777" w:rsidTr="006633E6">
        <w:trPr>
          <w:cantSplit/>
          <w:trHeight w:val="180"/>
          <w:jc w:val="center"/>
          <w:ins w:id="1770" w:author="Chen, Delia (NSB - CN/Hangzhou)" w:date="2019-03-26T10:50:00Z"/>
        </w:trPr>
        <w:tc>
          <w:tcPr>
            <w:tcW w:w="2887" w:type="dxa"/>
            <w:gridSpan w:val="2"/>
            <w:tcBorders>
              <w:left w:val="single" w:sz="4" w:space="0" w:color="auto"/>
              <w:bottom w:val="single" w:sz="4" w:space="0" w:color="auto"/>
            </w:tcBorders>
          </w:tcPr>
          <w:p w14:paraId="6601D880" w14:textId="77777777" w:rsidR="00B62B53" w:rsidRPr="001A46B0" w:rsidRDefault="00B62B53" w:rsidP="006633E6">
            <w:pPr>
              <w:keepNext/>
              <w:keepLines/>
              <w:spacing w:after="0"/>
              <w:rPr>
                <w:ins w:id="1771" w:author="Chen, Delia (NSB - CN/Hangzhou)" w:date="2019-03-26T10:50:00Z"/>
                <w:rFonts w:ascii="Arial" w:eastAsia="宋体" w:hAnsi="Arial"/>
                <w:sz w:val="18"/>
              </w:rPr>
            </w:pPr>
            <w:ins w:id="1772" w:author="Chen, Delia (NSB - CN/Hangzhou)" w:date="2019-03-26T10:50:00Z">
              <w:r w:rsidRPr="001A46B0">
                <w:rPr>
                  <w:rFonts w:ascii="Arial" w:eastAsia="宋体" w:hAnsi="Arial"/>
                  <w:sz w:val="18"/>
                </w:rPr>
                <w:t>PDCCH_DMRS_beta</w:t>
              </w:r>
            </w:ins>
          </w:p>
        </w:tc>
        <w:tc>
          <w:tcPr>
            <w:tcW w:w="1701" w:type="dxa"/>
            <w:tcBorders>
              <w:bottom w:val="single" w:sz="4" w:space="0" w:color="auto"/>
            </w:tcBorders>
          </w:tcPr>
          <w:p w14:paraId="6FDB9012" w14:textId="77777777" w:rsidR="00B62B53" w:rsidRPr="001A46B0" w:rsidRDefault="00B62B53" w:rsidP="006633E6">
            <w:pPr>
              <w:keepNext/>
              <w:keepLines/>
              <w:spacing w:after="0"/>
              <w:jc w:val="center"/>
              <w:rPr>
                <w:ins w:id="1773" w:author="Chen, Delia (NSB - CN/Hangzhou)" w:date="2019-03-26T10:50:00Z"/>
                <w:rFonts w:ascii="Arial" w:eastAsia="宋体" w:hAnsi="Arial"/>
                <w:sz w:val="18"/>
              </w:rPr>
            </w:pPr>
            <w:ins w:id="1774" w:author="Chen, Delia (NSB - CN/Hangzhou)" w:date="2019-03-26T10:50:00Z">
              <w:r w:rsidRPr="001A46B0">
                <w:rPr>
                  <w:rFonts w:ascii="Arial" w:eastAsia="宋体" w:hAnsi="Arial"/>
                  <w:sz w:val="18"/>
                </w:rPr>
                <w:t>dB</w:t>
              </w:r>
            </w:ins>
          </w:p>
        </w:tc>
        <w:tc>
          <w:tcPr>
            <w:tcW w:w="5154" w:type="dxa"/>
            <w:gridSpan w:val="3"/>
            <w:shd w:val="clear" w:color="auto" w:fill="auto"/>
          </w:tcPr>
          <w:p w14:paraId="5533001E" w14:textId="77777777" w:rsidR="00B62B53" w:rsidRPr="001A46B0" w:rsidRDefault="00B62B53" w:rsidP="006633E6">
            <w:pPr>
              <w:keepNext/>
              <w:keepLines/>
              <w:spacing w:after="0"/>
              <w:jc w:val="center"/>
              <w:rPr>
                <w:ins w:id="1775" w:author="Chen, Delia (NSB - CN/Hangzhou)" w:date="2019-03-26T10:50:00Z"/>
                <w:rFonts w:ascii="Arial" w:eastAsia="宋体" w:hAnsi="Arial"/>
                <w:sz w:val="18"/>
              </w:rPr>
            </w:pPr>
            <w:ins w:id="1776" w:author="Chen, Delia (NSB - CN/Hangzhou)" w:date="2019-03-26T10:50:00Z">
              <w:r w:rsidRPr="001A46B0">
                <w:rPr>
                  <w:rFonts w:ascii="Arial" w:eastAsia="宋体" w:hAnsi="Arial"/>
                  <w:sz w:val="18"/>
                </w:rPr>
                <w:t>4</w:t>
              </w:r>
            </w:ins>
          </w:p>
        </w:tc>
      </w:tr>
      <w:tr w:rsidR="00B62B53" w:rsidRPr="001A46B0" w14:paraId="1ED364AF" w14:textId="77777777" w:rsidTr="006633E6">
        <w:trPr>
          <w:cantSplit/>
          <w:trHeight w:val="169"/>
          <w:jc w:val="center"/>
          <w:ins w:id="1777" w:author="Chen, Delia (NSB - CN/Hangzhou)" w:date="2019-03-26T10:50:00Z"/>
        </w:trPr>
        <w:tc>
          <w:tcPr>
            <w:tcW w:w="2887" w:type="dxa"/>
            <w:gridSpan w:val="2"/>
            <w:tcBorders>
              <w:left w:val="single" w:sz="4" w:space="0" w:color="auto"/>
              <w:bottom w:val="single" w:sz="4" w:space="0" w:color="auto"/>
            </w:tcBorders>
          </w:tcPr>
          <w:p w14:paraId="12097FE2" w14:textId="77777777" w:rsidR="00B62B53" w:rsidRPr="001A46B0" w:rsidRDefault="00B62B53" w:rsidP="006633E6">
            <w:pPr>
              <w:keepNext/>
              <w:keepLines/>
              <w:spacing w:after="0"/>
              <w:rPr>
                <w:ins w:id="1778" w:author="Chen, Delia (NSB - CN/Hangzhou)" w:date="2019-03-26T10:50:00Z"/>
                <w:rFonts w:ascii="Arial" w:eastAsia="宋体" w:hAnsi="Arial"/>
                <w:sz w:val="18"/>
              </w:rPr>
            </w:pPr>
            <w:ins w:id="1779" w:author="Chen, Delia (NSB - CN/Hangzhou)" w:date="2019-03-26T10:50:00Z">
              <w:r w:rsidRPr="001A46B0">
                <w:rPr>
                  <w:rFonts w:ascii="Arial" w:eastAsia="宋体" w:hAnsi="Arial"/>
                  <w:sz w:val="18"/>
                </w:rPr>
                <w:t>PBCH_beta</w:t>
              </w:r>
            </w:ins>
          </w:p>
        </w:tc>
        <w:tc>
          <w:tcPr>
            <w:tcW w:w="1701" w:type="dxa"/>
            <w:tcBorders>
              <w:bottom w:val="single" w:sz="4" w:space="0" w:color="auto"/>
            </w:tcBorders>
          </w:tcPr>
          <w:p w14:paraId="117BC238" w14:textId="77777777" w:rsidR="00B62B53" w:rsidRPr="001A46B0" w:rsidRDefault="00B62B53" w:rsidP="006633E6">
            <w:pPr>
              <w:keepNext/>
              <w:keepLines/>
              <w:spacing w:after="0"/>
              <w:jc w:val="center"/>
              <w:rPr>
                <w:ins w:id="1780" w:author="Chen, Delia (NSB - CN/Hangzhou)" w:date="2019-03-26T10:50:00Z"/>
                <w:rFonts w:ascii="Arial" w:eastAsia="宋体" w:hAnsi="Arial"/>
                <w:sz w:val="18"/>
              </w:rPr>
            </w:pPr>
            <w:ins w:id="1781" w:author="Chen, Delia (NSB - CN/Hangzhou)" w:date="2019-03-26T10:50:00Z">
              <w:r w:rsidRPr="001A46B0">
                <w:rPr>
                  <w:rFonts w:ascii="Arial" w:eastAsia="宋体" w:hAnsi="Arial"/>
                  <w:sz w:val="18"/>
                </w:rPr>
                <w:t>dB</w:t>
              </w:r>
            </w:ins>
          </w:p>
        </w:tc>
        <w:tc>
          <w:tcPr>
            <w:tcW w:w="5154" w:type="dxa"/>
            <w:gridSpan w:val="3"/>
            <w:vMerge w:val="restart"/>
            <w:shd w:val="clear" w:color="auto" w:fill="auto"/>
          </w:tcPr>
          <w:p w14:paraId="53D68BE6" w14:textId="77777777" w:rsidR="00B62B53" w:rsidRPr="001A46B0" w:rsidRDefault="00B62B53" w:rsidP="006633E6">
            <w:pPr>
              <w:keepNext/>
              <w:keepLines/>
              <w:spacing w:after="0"/>
              <w:jc w:val="center"/>
              <w:rPr>
                <w:ins w:id="1782" w:author="Chen, Delia (NSB - CN/Hangzhou)" w:date="2019-03-26T10:50:00Z"/>
                <w:rFonts w:ascii="Arial" w:eastAsia="宋体" w:hAnsi="Arial"/>
                <w:sz w:val="18"/>
              </w:rPr>
            </w:pPr>
          </w:p>
          <w:p w14:paraId="68C1E12D" w14:textId="77777777" w:rsidR="00B62B53" w:rsidRPr="001A46B0" w:rsidRDefault="00B62B53" w:rsidP="006633E6">
            <w:pPr>
              <w:keepNext/>
              <w:keepLines/>
              <w:spacing w:after="0"/>
              <w:jc w:val="center"/>
              <w:rPr>
                <w:ins w:id="1783" w:author="Chen, Delia (NSB - CN/Hangzhou)" w:date="2019-03-26T10:50:00Z"/>
                <w:rFonts w:ascii="Arial" w:eastAsia="宋体" w:hAnsi="Arial"/>
                <w:sz w:val="18"/>
              </w:rPr>
            </w:pPr>
          </w:p>
          <w:p w14:paraId="70E86764" w14:textId="77777777" w:rsidR="00B62B53" w:rsidRPr="001A46B0" w:rsidRDefault="00B62B53" w:rsidP="006633E6">
            <w:pPr>
              <w:keepNext/>
              <w:keepLines/>
              <w:spacing w:after="0"/>
              <w:jc w:val="center"/>
              <w:rPr>
                <w:ins w:id="1784" w:author="Chen, Delia (NSB - CN/Hangzhou)" w:date="2019-03-26T10:50:00Z"/>
                <w:rFonts w:ascii="Arial" w:eastAsia="宋体" w:hAnsi="Arial"/>
                <w:sz w:val="18"/>
              </w:rPr>
            </w:pPr>
            <w:ins w:id="1785" w:author="Chen, Delia (NSB - CN/Hangzhou)" w:date="2019-03-26T10:50:00Z">
              <w:r w:rsidRPr="001A46B0">
                <w:rPr>
                  <w:rFonts w:ascii="Arial" w:eastAsia="宋体" w:hAnsi="Arial"/>
                  <w:sz w:val="18"/>
                </w:rPr>
                <w:t>0</w:t>
              </w:r>
            </w:ins>
          </w:p>
        </w:tc>
      </w:tr>
      <w:tr w:rsidR="00B62B53" w:rsidRPr="001A46B0" w14:paraId="55FFE4E9" w14:textId="77777777" w:rsidTr="006633E6">
        <w:trPr>
          <w:cantSplit/>
          <w:trHeight w:val="169"/>
          <w:jc w:val="center"/>
          <w:ins w:id="1786" w:author="Chen, Delia (NSB - CN/Hangzhou)" w:date="2019-03-26T10:50:00Z"/>
        </w:trPr>
        <w:tc>
          <w:tcPr>
            <w:tcW w:w="2887" w:type="dxa"/>
            <w:gridSpan w:val="2"/>
            <w:tcBorders>
              <w:left w:val="single" w:sz="4" w:space="0" w:color="auto"/>
              <w:bottom w:val="single" w:sz="4" w:space="0" w:color="auto"/>
            </w:tcBorders>
          </w:tcPr>
          <w:p w14:paraId="2ECA6312" w14:textId="77777777" w:rsidR="00B62B53" w:rsidRPr="001A46B0" w:rsidRDefault="00B62B53" w:rsidP="006633E6">
            <w:pPr>
              <w:keepNext/>
              <w:keepLines/>
              <w:spacing w:after="0"/>
              <w:rPr>
                <w:ins w:id="1787" w:author="Chen, Delia (NSB - CN/Hangzhou)" w:date="2019-03-26T10:50:00Z"/>
                <w:rFonts w:ascii="Arial" w:eastAsia="宋体" w:hAnsi="Arial"/>
                <w:sz w:val="18"/>
              </w:rPr>
            </w:pPr>
            <w:ins w:id="1788" w:author="Chen, Delia (NSB - CN/Hangzhou)" w:date="2019-03-26T10:50:00Z">
              <w:r w:rsidRPr="001A46B0">
                <w:rPr>
                  <w:rFonts w:ascii="Arial" w:eastAsia="宋体" w:hAnsi="Arial"/>
                  <w:sz w:val="18"/>
                </w:rPr>
                <w:t>PSS_beta</w:t>
              </w:r>
            </w:ins>
          </w:p>
        </w:tc>
        <w:tc>
          <w:tcPr>
            <w:tcW w:w="1701" w:type="dxa"/>
            <w:tcBorders>
              <w:bottom w:val="single" w:sz="4" w:space="0" w:color="auto"/>
            </w:tcBorders>
          </w:tcPr>
          <w:p w14:paraId="254766AF" w14:textId="77777777" w:rsidR="00B62B53" w:rsidRPr="001A46B0" w:rsidRDefault="00B62B53" w:rsidP="006633E6">
            <w:pPr>
              <w:keepNext/>
              <w:keepLines/>
              <w:spacing w:after="0"/>
              <w:jc w:val="center"/>
              <w:rPr>
                <w:ins w:id="1789" w:author="Chen, Delia (NSB - CN/Hangzhou)" w:date="2019-03-26T10:50:00Z"/>
                <w:rFonts w:ascii="Arial" w:eastAsia="宋体" w:hAnsi="Arial"/>
                <w:sz w:val="18"/>
              </w:rPr>
            </w:pPr>
            <w:ins w:id="1790" w:author="Chen, Delia (NSB - CN/Hangzhou)" w:date="2019-03-26T10:50:00Z">
              <w:r w:rsidRPr="001A46B0">
                <w:rPr>
                  <w:rFonts w:ascii="Arial" w:eastAsia="宋体" w:hAnsi="Arial"/>
                  <w:sz w:val="18"/>
                </w:rPr>
                <w:t>dB</w:t>
              </w:r>
            </w:ins>
          </w:p>
        </w:tc>
        <w:tc>
          <w:tcPr>
            <w:tcW w:w="5154" w:type="dxa"/>
            <w:gridSpan w:val="3"/>
            <w:vMerge/>
            <w:shd w:val="clear" w:color="auto" w:fill="auto"/>
          </w:tcPr>
          <w:p w14:paraId="3F3B0371" w14:textId="77777777" w:rsidR="00B62B53" w:rsidRPr="001A46B0" w:rsidRDefault="00B62B53" w:rsidP="006633E6">
            <w:pPr>
              <w:keepNext/>
              <w:keepLines/>
              <w:spacing w:after="0"/>
              <w:jc w:val="center"/>
              <w:rPr>
                <w:ins w:id="1791" w:author="Chen, Delia (NSB - CN/Hangzhou)" w:date="2019-03-26T10:50:00Z"/>
                <w:rFonts w:ascii="Arial" w:eastAsia="宋体" w:hAnsi="Arial"/>
                <w:sz w:val="18"/>
              </w:rPr>
            </w:pPr>
          </w:p>
        </w:tc>
      </w:tr>
      <w:tr w:rsidR="00B62B53" w:rsidRPr="001A46B0" w14:paraId="53E7318F" w14:textId="77777777" w:rsidTr="006633E6">
        <w:trPr>
          <w:cantSplit/>
          <w:trHeight w:val="180"/>
          <w:jc w:val="center"/>
          <w:ins w:id="1792" w:author="Chen, Delia (NSB - CN/Hangzhou)" w:date="2019-03-26T10:50:00Z"/>
        </w:trPr>
        <w:tc>
          <w:tcPr>
            <w:tcW w:w="2887" w:type="dxa"/>
            <w:gridSpan w:val="2"/>
            <w:tcBorders>
              <w:left w:val="single" w:sz="4" w:space="0" w:color="auto"/>
              <w:bottom w:val="single" w:sz="4" w:space="0" w:color="auto"/>
            </w:tcBorders>
          </w:tcPr>
          <w:p w14:paraId="54FD96D6" w14:textId="77777777" w:rsidR="00B62B53" w:rsidRPr="001A46B0" w:rsidRDefault="00B62B53" w:rsidP="006633E6">
            <w:pPr>
              <w:keepNext/>
              <w:keepLines/>
              <w:spacing w:after="0"/>
              <w:rPr>
                <w:ins w:id="1793" w:author="Chen, Delia (NSB - CN/Hangzhou)" w:date="2019-03-26T10:50:00Z"/>
                <w:rFonts w:ascii="Arial" w:eastAsia="宋体" w:hAnsi="Arial"/>
                <w:sz w:val="18"/>
              </w:rPr>
            </w:pPr>
            <w:ins w:id="1794" w:author="Chen, Delia (NSB - CN/Hangzhou)" w:date="2019-03-26T10:50:00Z">
              <w:r w:rsidRPr="001A46B0">
                <w:rPr>
                  <w:rFonts w:ascii="Arial" w:eastAsia="宋体" w:hAnsi="Arial"/>
                  <w:sz w:val="18"/>
                </w:rPr>
                <w:t>SSS_beta</w:t>
              </w:r>
            </w:ins>
          </w:p>
        </w:tc>
        <w:tc>
          <w:tcPr>
            <w:tcW w:w="1701" w:type="dxa"/>
            <w:tcBorders>
              <w:bottom w:val="single" w:sz="4" w:space="0" w:color="auto"/>
            </w:tcBorders>
          </w:tcPr>
          <w:p w14:paraId="1F906191" w14:textId="77777777" w:rsidR="00B62B53" w:rsidRPr="001A46B0" w:rsidRDefault="00B62B53" w:rsidP="006633E6">
            <w:pPr>
              <w:keepNext/>
              <w:keepLines/>
              <w:spacing w:after="0"/>
              <w:jc w:val="center"/>
              <w:rPr>
                <w:ins w:id="1795" w:author="Chen, Delia (NSB - CN/Hangzhou)" w:date="2019-03-26T10:50:00Z"/>
                <w:rFonts w:ascii="Arial" w:eastAsia="宋体" w:hAnsi="Arial"/>
                <w:sz w:val="18"/>
              </w:rPr>
            </w:pPr>
            <w:ins w:id="1796" w:author="Chen, Delia (NSB - CN/Hangzhou)" w:date="2019-03-26T10:50:00Z">
              <w:r w:rsidRPr="001A46B0">
                <w:rPr>
                  <w:rFonts w:ascii="Arial" w:eastAsia="宋体" w:hAnsi="Arial"/>
                  <w:sz w:val="18"/>
                </w:rPr>
                <w:t>dB</w:t>
              </w:r>
            </w:ins>
          </w:p>
        </w:tc>
        <w:tc>
          <w:tcPr>
            <w:tcW w:w="5154" w:type="dxa"/>
            <w:gridSpan w:val="3"/>
            <w:vMerge/>
            <w:shd w:val="clear" w:color="auto" w:fill="auto"/>
          </w:tcPr>
          <w:p w14:paraId="00FBB8A5" w14:textId="77777777" w:rsidR="00B62B53" w:rsidRPr="001A46B0" w:rsidRDefault="00B62B53" w:rsidP="006633E6">
            <w:pPr>
              <w:keepNext/>
              <w:keepLines/>
              <w:spacing w:after="0"/>
              <w:jc w:val="center"/>
              <w:rPr>
                <w:ins w:id="1797" w:author="Chen, Delia (NSB - CN/Hangzhou)" w:date="2019-03-26T10:50:00Z"/>
                <w:rFonts w:ascii="Arial" w:eastAsia="宋体" w:hAnsi="Arial"/>
                <w:sz w:val="18"/>
              </w:rPr>
            </w:pPr>
          </w:p>
        </w:tc>
      </w:tr>
      <w:tr w:rsidR="00B62B53" w:rsidRPr="001A46B0" w14:paraId="2388608B" w14:textId="77777777" w:rsidTr="006633E6">
        <w:trPr>
          <w:cantSplit/>
          <w:trHeight w:val="169"/>
          <w:jc w:val="center"/>
          <w:ins w:id="1798" w:author="Chen, Delia (NSB - CN/Hangzhou)" w:date="2019-03-26T10:50:00Z"/>
        </w:trPr>
        <w:tc>
          <w:tcPr>
            <w:tcW w:w="2887" w:type="dxa"/>
            <w:gridSpan w:val="2"/>
            <w:tcBorders>
              <w:left w:val="single" w:sz="4" w:space="0" w:color="auto"/>
              <w:bottom w:val="single" w:sz="4" w:space="0" w:color="auto"/>
            </w:tcBorders>
          </w:tcPr>
          <w:p w14:paraId="67652DD0" w14:textId="77777777" w:rsidR="00B62B53" w:rsidRPr="001A46B0" w:rsidRDefault="00B62B53" w:rsidP="006633E6">
            <w:pPr>
              <w:keepNext/>
              <w:keepLines/>
              <w:spacing w:after="0"/>
              <w:rPr>
                <w:ins w:id="1799" w:author="Chen, Delia (NSB - CN/Hangzhou)" w:date="2019-03-26T10:50:00Z"/>
                <w:rFonts w:ascii="Arial" w:eastAsia="宋体" w:hAnsi="Arial"/>
                <w:sz w:val="18"/>
              </w:rPr>
            </w:pPr>
            <w:ins w:id="1800" w:author="Chen, Delia (NSB - CN/Hangzhou)" w:date="2019-03-26T10:50:00Z">
              <w:r w:rsidRPr="001A46B0">
                <w:rPr>
                  <w:rFonts w:ascii="Arial" w:eastAsia="宋体" w:hAnsi="Arial"/>
                  <w:sz w:val="18"/>
                </w:rPr>
                <w:t>PDSCH_beta</w:t>
              </w:r>
            </w:ins>
          </w:p>
        </w:tc>
        <w:tc>
          <w:tcPr>
            <w:tcW w:w="1701" w:type="dxa"/>
            <w:tcBorders>
              <w:bottom w:val="single" w:sz="4" w:space="0" w:color="auto"/>
            </w:tcBorders>
          </w:tcPr>
          <w:p w14:paraId="2F9B7B53" w14:textId="77777777" w:rsidR="00B62B53" w:rsidRPr="001A46B0" w:rsidRDefault="00B62B53" w:rsidP="006633E6">
            <w:pPr>
              <w:keepNext/>
              <w:keepLines/>
              <w:spacing w:after="0"/>
              <w:jc w:val="center"/>
              <w:rPr>
                <w:ins w:id="1801" w:author="Chen, Delia (NSB - CN/Hangzhou)" w:date="2019-03-26T10:50:00Z"/>
                <w:rFonts w:ascii="Arial" w:eastAsia="宋体" w:hAnsi="Arial"/>
                <w:sz w:val="18"/>
              </w:rPr>
            </w:pPr>
            <w:ins w:id="1802" w:author="Chen, Delia (NSB - CN/Hangzhou)" w:date="2019-03-26T10:50:00Z">
              <w:r w:rsidRPr="001A46B0">
                <w:rPr>
                  <w:rFonts w:ascii="Arial" w:eastAsia="宋体" w:hAnsi="Arial"/>
                  <w:sz w:val="18"/>
                </w:rPr>
                <w:t>dB</w:t>
              </w:r>
            </w:ins>
          </w:p>
        </w:tc>
        <w:tc>
          <w:tcPr>
            <w:tcW w:w="5154" w:type="dxa"/>
            <w:gridSpan w:val="3"/>
            <w:vMerge/>
            <w:shd w:val="clear" w:color="auto" w:fill="auto"/>
          </w:tcPr>
          <w:p w14:paraId="7AD6F52B" w14:textId="77777777" w:rsidR="00B62B53" w:rsidRPr="001A46B0" w:rsidRDefault="00B62B53" w:rsidP="006633E6">
            <w:pPr>
              <w:keepNext/>
              <w:keepLines/>
              <w:spacing w:after="0"/>
              <w:jc w:val="center"/>
              <w:rPr>
                <w:ins w:id="1803" w:author="Chen, Delia (NSB - CN/Hangzhou)" w:date="2019-03-26T10:50:00Z"/>
                <w:rFonts w:ascii="Arial" w:eastAsia="宋体" w:hAnsi="Arial"/>
                <w:sz w:val="18"/>
              </w:rPr>
            </w:pPr>
          </w:p>
        </w:tc>
      </w:tr>
      <w:tr w:rsidR="00B62B53" w:rsidRPr="001A46B0" w14:paraId="46CBFC21" w14:textId="77777777" w:rsidTr="006633E6">
        <w:trPr>
          <w:cantSplit/>
          <w:trHeight w:val="169"/>
          <w:jc w:val="center"/>
          <w:ins w:id="1804" w:author="Chen, Delia (NSB - CN/Hangzhou)" w:date="2019-03-26T10:50:00Z"/>
        </w:trPr>
        <w:tc>
          <w:tcPr>
            <w:tcW w:w="2887" w:type="dxa"/>
            <w:gridSpan w:val="2"/>
            <w:tcBorders>
              <w:left w:val="single" w:sz="4" w:space="0" w:color="auto"/>
              <w:bottom w:val="single" w:sz="4" w:space="0" w:color="auto"/>
            </w:tcBorders>
            <w:vAlign w:val="center"/>
          </w:tcPr>
          <w:p w14:paraId="41EC79F4" w14:textId="77777777" w:rsidR="00B62B53" w:rsidRPr="001A46B0" w:rsidRDefault="00B62B53" w:rsidP="006633E6">
            <w:pPr>
              <w:keepNext/>
              <w:keepLines/>
              <w:spacing w:after="0"/>
              <w:rPr>
                <w:ins w:id="1805" w:author="Chen, Delia (NSB - CN/Hangzhou)" w:date="2019-03-26T10:50:00Z"/>
                <w:rFonts w:ascii="Arial" w:eastAsia="宋体" w:hAnsi="Arial"/>
                <w:sz w:val="18"/>
              </w:rPr>
            </w:pPr>
            <w:ins w:id="1806" w:author="Chen, Delia (NSB - CN/Hangzhou)" w:date="2019-03-26T10:50:00Z">
              <w:r w:rsidRPr="001A46B0">
                <w:rPr>
                  <w:rFonts w:ascii="Arial" w:eastAsia="宋体" w:hAnsi="Arial"/>
                  <w:sz w:val="18"/>
                </w:rPr>
                <w:t>OCNG_beta</w:t>
              </w:r>
            </w:ins>
          </w:p>
        </w:tc>
        <w:tc>
          <w:tcPr>
            <w:tcW w:w="1701" w:type="dxa"/>
            <w:tcBorders>
              <w:bottom w:val="single" w:sz="4" w:space="0" w:color="auto"/>
            </w:tcBorders>
          </w:tcPr>
          <w:p w14:paraId="280F6E18" w14:textId="77777777" w:rsidR="00B62B53" w:rsidRPr="001A46B0" w:rsidRDefault="00B62B53" w:rsidP="006633E6">
            <w:pPr>
              <w:keepNext/>
              <w:keepLines/>
              <w:spacing w:after="0"/>
              <w:jc w:val="center"/>
              <w:rPr>
                <w:ins w:id="1807" w:author="Chen, Delia (NSB - CN/Hangzhou)" w:date="2019-03-26T10:50:00Z"/>
                <w:rFonts w:ascii="Arial" w:eastAsia="宋体" w:hAnsi="Arial"/>
                <w:sz w:val="18"/>
              </w:rPr>
            </w:pPr>
            <w:ins w:id="1808" w:author="Chen, Delia (NSB - CN/Hangzhou)" w:date="2019-03-26T10:50:00Z">
              <w:r w:rsidRPr="001A46B0">
                <w:rPr>
                  <w:rFonts w:ascii="Arial" w:eastAsia="宋体" w:hAnsi="Arial"/>
                  <w:sz w:val="18"/>
                </w:rPr>
                <w:t>dB</w:t>
              </w:r>
            </w:ins>
          </w:p>
        </w:tc>
        <w:tc>
          <w:tcPr>
            <w:tcW w:w="5154" w:type="dxa"/>
            <w:gridSpan w:val="3"/>
            <w:vMerge/>
            <w:shd w:val="clear" w:color="auto" w:fill="auto"/>
          </w:tcPr>
          <w:p w14:paraId="72FF4A22" w14:textId="77777777" w:rsidR="00B62B53" w:rsidRPr="001A46B0" w:rsidRDefault="00B62B53" w:rsidP="006633E6">
            <w:pPr>
              <w:keepNext/>
              <w:keepLines/>
              <w:spacing w:after="0"/>
              <w:jc w:val="center"/>
              <w:rPr>
                <w:ins w:id="1809" w:author="Chen, Delia (NSB - CN/Hangzhou)" w:date="2019-03-26T10:50:00Z"/>
                <w:rFonts w:ascii="Arial" w:eastAsia="宋体" w:hAnsi="Arial"/>
                <w:sz w:val="18"/>
              </w:rPr>
            </w:pPr>
          </w:p>
        </w:tc>
      </w:tr>
      <w:tr w:rsidR="00B62B53" w:rsidRPr="001A46B0" w14:paraId="48499C63" w14:textId="77777777" w:rsidTr="006633E6">
        <w:trPr>
          <w:cantSplit/>
          <w:trHeight w:val="185"/>
          <w:jc w:val="center"/>
          <w:ins w:id="1810" w:author="Chen, Delia (NSB - CN/Hangzhou)" w:date="2019-03-26T10:50:00Z"/>
        </w:trPr>
        <w:tc>
          <w:tcPr>
            <w:tcW w:w="1328" w:type="dxa"/>
          </w:tcPr>
          <w:p w14:paraId="1A94488B" w14:textId="77777777" w:rsidR="00B62B53" w:rsidRPr="001A46B0" w:rsidRDefault="00B62B53" w:rsidP="006633E6">
            <w:pPr>
              <w:keepNext/>
              <w:keepLines/>
              <w:spacing w:after="0"/>
              <w:rPr>
                <w:ins w:id="1811" w:author="Chen, Delia (NSB - CN/Hangzhou)" w:date="2019-03-26T10:50:00Z"/>
                <w:rFonts w:ascii="Arial" w:eastAsia="宋体" w:hAnsi="Arial"/>
                <w:sz w:val="18"/>
              </w:rPr>
            </w:pPr>
            <w:ins w:id="1812" w:author="Chen, Delia (NSB - CN/Hangzhou)" w:date="2019-03-26T10:50:00Z">
              <w:r w:rsidRPr="001A46B0">
                <w:rPr>
                  <w:rFonts w:ascii="Arial" w:eastAsia="宋体" w:hAnsi="Arial"/>
                  <w:sz w:val="18"/>
                </w:rPr>
                <w:t>SNR</w:t>
              </w:r>
            </w:ins>
          </w:p>
        </w:tc>
        <w:tc>
          <w:tcPr>
            <w:tcW w:w="1559" w:type="dxa"/>
          </w:tcPr>
          <w:p w14:paraId="45AFCC12" w14:textId="77777777" w:rsidR="00B62B53" w:rsidRPr="001A46B0" w:rsidRDefault="00B62B53" w:rsidP="006633E6">
            <w:pPr>
              <w:keepNext/>
              <w:keepLines/>
              <w:spacing w:after="0"/>
              <w:rPr>
                <w:ins w:id="1813" w:author="Chen, Delia (NSB - CN/Hangzhou)" w:date="2019-03-26T10:50:00Z"/>
                <w:rFonts w:ascii="Arial" w:eastAsia="宋体" w:hAnsi="Arial"/>
                <w:sz w:val="18"/>
                <w:lang w:val="it-IT"/>
              </w:rPr>
            </w:pPr>
            <w:ins w:id="1814" w:author="Chen, Delia (NSB - CN/Hangzhou)" w:date="2019-03-26T10:50:00Z">
              <w:r w:rsidRPr="001A46B0">
                <w:rPr>
                  <w:rFonts w:ascii="Arial" w:eastAsia="宋体" w:hAnsi="Arial"/>
                  <w:sz w:val="18"/>
                  <w:lang w:val="it-IT"/>
                </w:rPr>
                <w:t>Config 1</w:t>
              </w:r>
            </w:ins>
          </w:p>
        </w:tc>
        <w:tc>
          <w:tcPr>
            <w:tcW w:w="1701" w:type="dxa"/>
          </w:tcPr>
          <w:p w14:paraId="0434A4A3" w14:textId="77777777" w:rsidR="00B62B53" w:rsidRPr="001A46B0" w:rsidRDefault="00B62B53" w:rsidP="006633E6">
            <w:pPr>
              <w:keepNext/>
              <w:keepLines/>
              <w:spacing w:after="0"/>
              <w:jc w:val="center"/>
              <w:rPr>
                <w:ins w:id="1815" w:author="Chen, Delia (NSB - CN/Hangzhou)" w:date="2019-03-26T10:50:00Z"/>
                <w:rFonts w:ascii="Arial" w:eastAsia="宋体" w:hAnsi="Arial"/>
                <w:sz w:val="18"/>
              </w:rPr>
            </w:pPr>
            <w:ins w:id="1816" w:author="Chen, Delia (NSB - CN/Hangzhou)" w:date="2019-03-26T10:50:00Z">
              <w:r w:rsidRPr="001A46B0">
                <w:rPr>
                  <w:rFonts w:ascii="Arial" w:eastAsia="宋体" w:hAnsi="Arial"/>
                  <w:sz w:val="18"/>
                </w:rPr>
                <w:t>dB</w:t>
              </w:r>
            </w:ins>
          </w:p>
        </w:tc>
        <w:tc>
          <w:tcPr>
            <w:tcW w:w="1718" w:type="dxa"/>
          </w:tcPr>
          <w:p w14:paraId="729CA960" w14:textId="77777777" w:rsidR="00B62B53" w:rsidRPr="001A46B0" w:rsidRDefault="00B62B53" w:rsidP="006633E6">
            <w:pPr>
              <w:keepNext/>
              <w:keepLines/>
              <w:spacing w:after="0"/>
              <w:jc w:val="center"/>
              <w:rPr>
                <w:ins w:id="1817" w:author="Chen, Delia (NSB - CN/Hangzhou)" w:date="2019-03-26T10:50:00Z"/>
                <w:rFonts w:ascii="Arial" w:eastAsia="宋体" w:hAnsi="Arial"/>
                <w:sz w:val="18"/>
              </w:rPr>
            </w:pPr>
            <w:ins w:id="1818" w:author="Chen, Delia (NSB - CN/Hangzhou)" w:date="2019-03-26T10:50:00Z">
              <w:r w:rsidRPr="001A46B0">
                <w:rPr>
                  <w:rFonts w:ascii="Arial" w:eastAsia="宋体" w:hAnsi="Arial"/>
                  <w:sz w:val="18"/>
                </w:rPr>
                <w:t>TBD</w:t>
              </w:r>
            </w:ins>
          </w:p>
        </w:tc>
        <w:tc>
          <w:tcPr>
            <w:tcW w:w="1718" w:type="dxa"/>
          </w:tcPr>
          <w:p w14:paraId="7F1AAF7F" w14:textId="77777777" w:rsidR="00B62B53" w:rsidRPr="001A46B0" w:rsidRDefault="00B62B53" w:rsidP="006633E6">
            <w:pPr>
              <w:keepNext/>
              <w:keepLines/>
              <w:spacing w:after="0"/>
              <w:jc w:val="center"/>
              <w:rPr>
                <w:ins w:id="1819" w:author="Chen, Delia (NSB - CN/Hangzhou)" w:date="2019-03-26T10:50:00Z"/>
                <w:rFonts w:ascii="Arial" w:eastAsia="宋体" w:hAnsi="Arial"/>
                <w:sz w:val="18"/>
              </w:rPr>
            </w:pPr>
            <w:ins w:id="1820" w:author="Chen, Delia (NSB - CN/Hangzhou)" w:date="2019-03-26T10:50:00Z">
              <w:r w:rsidRPr="001A46B0">
                <w:rPr>
                  <w:rFonts w:ascii="Arial" w:eastAsia="宋体" w:hAnsi="Arial"/>
                  <w:sz w:val="18"/>
                </w:rPr>
                <w:t>TBD</w:t>
              </w:r>
            </w:ins>
          </w:p>
        </w:tc>
        <w:tc>
          <w:tcPr>
            <w:tcW w:w="1718" w:type="dxa"/>
          </w:tcPr>
          <w:p w14:paraId="3DCBA36F" w14:textId="77777777" w:rsidR="00B62B53" w:rsidRPr="001A46B0" w:rsidRDefault="00B62B53" w:rsidP="006633E6">
            <w:pPr>
              <w:keepNext/>
              <w:keepLines/>
              <w:spacing w:after="0"/>
              <w:jc w:val="center"/>
              <w:rPr>
                <w:ins w:id="1821" w:author="Chen, Delia (NSB - CN/Hangzhou)" w:date="2019-03-26T10:50:00Z"/>
                <w:rFonts w:ascii="Arial" w:eastAsia="宋体" w:hAnsi="Arial"/>
                <w:sz w:val="18"/>
              </w:rPr>
            </w:pPr>
            <w:ins w:id="1822" w:author="Chen, Delia (NSB - CN/Hangzhou)" w:date="2019-03-26T10:50:00Z">
              <w:r w:rsidRPr="001A46B0">
                <w:rPr>
                  <w:rFonts w:ascii="Arial" w:eastAsia="宋体" w:hAnsi="Arial"/>
                  <w:sz w:val="18"/>
                </w:rPr>
                <w:t>TBD</w:t>
              </w:r>
            </w:ins>
          </w:p>
        </w:tc>
      </w:tr>
      <w:tr w:rsidR="00B62B53" w:rsidRPr="001A46B0" w14:paraId="60463754" w14:textId="77777777" w:rsidTr="006633E6">
        <w:trPr>
          <w:cantSplit/>
          <w:trHeight w:val="189"/>
          <w:jc w:val="center"/>
          <w:ins w:id="1823" w:author="Chen, Delia (NSB - CN/Hangzhou)" w:date="2019-03-26T10:50:00Z"/>
        </w:trPr>
        <w:tc>
          <w:tcPr>
            <w:tcW w:w="1328" w:type="dxa"/>
          </w:tcPr>
          <w:p w14:paraId="4B014B3F" w14:textId="77777777" w:rsidR="00B62B53" w:rsidRPr="001A46B0" w:rsidRDefault="00B62B53" w:rsidP="006633E6">
            <w:pPr>
              <w:keepNext/>
              <w:keepLines/>
              <w:spacing w:after="0"/>
              <w:rPr>
                <w:ins w:id="1824" w:author="Chen, Delia (NSB - CN/Hangzhou)" w:date="2019-03-26T10:50:00Z"/>
                <w:rFonts w:ascii="Arial" w:eastAsia="宋体" w:hAnsi="Arial"/>
                <w:sz w:val="18"/>
              </w:rPr>
            </w:pPr>
            <w:ins w:id="1825" w:author="Chen, Delia (NSB - CN/Hangzhou)" w:date="2019-03-26T10:50:00Z">
              <w:r w:rsidRPr="001A46B0">
                <w:rPr>
                  <w:rFonts w:ascii="Arial" w:eastAsia="宋体" w:hAnsi="Arial"/>
                  <w:sz w:val="18"/>
                </w:rPr>
                <w:object w:dxaOrig="420" w:dyaOrig="360" w14:anchorId="3516D904">
                  <v:shape id="_x0000_i1029" type="#_x0000_t75" style="width:21pt;height:18.5pt" o:ole="" fillcolor="window">
                    <v:imagedata r:id="rId18" o:title=""/>
                  </v:shape>
                  <o:OLEObject Type="Embed" ProgID="Equation.3" ShapeID="_x0000_i1029" DrawAspect="Content" ObjectID="_1615670920" r:id="rId24"/>
                </w:object>
              </w:r>
            </w:ins>
          </w:p>
        </w:tc>
        <w:tc>
          <w:tcPr>
            <w:tcW w:w="1559" w:type="dxa"/>
          </w:tcPr>
          <w:p w14:paraId="0BB07C18" w14:textId="77777777" w:rsidR="00B62B53" w:rsidRPr="001A46B0" w:rsidRDefault="00B62B53" w:rsidP="006633E6">
            <w:pPr>
              <w:keepNext/>
              <w:keepLines/>
              <w:spacing w:after="0"/>
              <w:rPr>
                <w:ins w:id="1826" w:author="Chen, Delia (NSB - CN/Hangzhou)" w:date="2019-03-26T10:50:00Z"/>
                <w:rFonts w:ascii="Arial" w:eastAsia="宋体" w:hAnsi="Arial"/>
                <w:sz w:val="18"/>
                <w:lang w:val="it-IT"/>
              </w:rPr>
            </w:pPr>
            <w:ins w:id="1827" w:author="Chen, Delia (NSB - CN/Hangzhou)" w:date="2019-03-26T10:50:00Z">
              <w:r w:rsidRPr="001A46B0">
                <w:rPr>
                  <w:rFonts w:ascii="Arial" w:eastAsia="宋体" w:hAnsi="Arial"/>
                  <w:sz w:val="18"/>
                  <w:lang w:val="it-IT"/>
                </w:rPr>
                <w:t>Config 1</w:t>
              </w:r>
            </w:ins>
          </w:p>
        </w:tc>
        <w:tc>
          <w:tcPr>
            <w:tcW w:w="1701" w:type="dxa"/>
          </w:tcPr>
          <w:p w14:paraId="0C954DC8" w14:textId="77777777" w:rsidR="00B62B53" w:rsidRPr="001A46B0" w:rsidRDefault="00B62B53" w:rsidP="006633E6">
            <w:pPr>
              <w:keepNext/>
              <w:keepLines/>
              <w:spacing w:after="0"/>
              <w:jc w:val="center"/>
              <w:rPr>
                <w:ins w:id="1828" w:author="Chen, Delia (NSB - CN/Hangzhou)" w:date="2019-03-26T10:50:00Z"/>
                <w:rFonts w:ascii="Arial" w:eastAsia="宋体" w:hAnsi="Arial"/>
                <w:sz w:val="18"/>
              </w:rPr>
            </w:pPr>
            <w:ins w:id="1829" w:author="Chen, Delia (NSB - CN/Hangzhou)" w:date="2019-03-26T10:50:00Z">
              <w:r w:rsidRPr="001A46B0">
                <w:rPr>
                  <w:rFonts w:ascii="Arial" w:eastAsia="宋体" w:hAnsi="Arial"/>
                  <w:sz w:val="18"/>
                </w:rPr>
                <w:t>dBm/15KHz</w:t>
              </w:r>
            </w:ins>
          </w:p>
        </w:tc>
        <w:tc>
          <w:tcPr>
            <w:tcW w:w="5154" w:type="dxa"/>
            <w:gridSpan w:val="3"/>
          </w:tcPr>
          <w:p w14:paraId="56D5B9D0" w14:textId="77777777" w:rsidR="00B62B53" w:rsidRPr="001A46B0" w:rsidRDefault="00B62B53" w:rsidP="006633E6">
            <w:pPr>
              <w:keepNext/>
              <w:keepLines/>
              <w:spacing w:after="0"/>
              <w:jc w:val="center"/>
              <w:rPr>
                <w:ins w:id="1830" w:author="Chen, Delia (NSB - CN/Hangzhou)" w:date="2019-03-26T10:50:00Z"/>
                <w:rFonts w:ascii="Arial" w:eastAsia="宋体" w:hAnsi="Arial"/>
                <w:sz w:val="18"/>
              </w:rPr>
            </w:pPr>
            <w:ins w:id="1831" w:author="Chen, Delia (NSB - CN/Hangzhou)" w:date="2019-03-26T10:50:00Z">
              <w:r>
                <w:rPr>
                  <w:rFonts w:ascii="Arial" w:eastAsia="宋体" w:hAnsi="Arial"/>
                  <w:sz w:val="18"/>
                </w:rPr>
                <w:t>-98</w:t>
              </w:r>
            </w:ins>
          </w:p>
        </w:tc>
      </w:tr>
      <w:tr w:rsidR="00B62B53" w:rsidRPr="001A46B0" w14:paraId="13C6FB2A" w14:textId="77777777" w:rsidTr="006633E6">
        <w:trPr>
          <w:cantSplit/>
          <w:trHeight w:val="207"/>
          <w:jc w:val="center"/>
          <w:ins w:id="1832" w:author="Chen, Delia (NSB - CN/Hangzhou)" w:date="2019-03-26T10:50:00Z"/>
        </w:trPr>
        <w:tc>
          <w:tcPr>
            <w:tcW w:w="2887" w:type="dxa"/>
            <w:gridSpan w:val="2"/>
          </w:tcPr>
          <w:p w14:paraId="00C57865" w14:textId="77777777" w:rsidR="00B62B53" w:rsidRPr="001A46B0" w:rsidRDefault="00B62B53" w:rsidP="006633E6">
            <w:pPr>
              <w:keepNext/>
              <w:keepLines/>
              <w:spacing w:after="0"/>
              <w:rPr>
                <w:ins w:id="1833" w:author="Chen, Delia (NSB - CN/Hangzhou)" w:date="2019-03-26T10:50:00Z"/>
                <w:rFonts w:ascii="Arial" w:eastAsia="宋体" w:hAnsi="Arial"/>
                <w:sz w:val="18"/>
              </w:rPr>
            </w:pPr>
            <w:ins w:id="1834" w:author="Chen, Delia (NSB - CN/Hangzhou)" w:date="2019-03-26T10:50:00Z">
              <w:r w:rsidRPr="001A46B0">
                <w:rPr>
                  <w:rFonts w:ascii="Arial" w:eastAsia="宋体" w:hAnsi="Arial"/>
                  <w:sz w:val="18"/>
                </w:rPr>
                <w:t>Propagation condition</w:t>
              </w:r>
            </w:ins>
          </w:p>
        </w:tc>
        <w:tc>
          <w:tcPr>
            <w:tcW w:w="1701" w:type="dxa"/>
          </w:tcPr>
          <w:p w14:paraId="32A87D3B" w14:textId="77777777" w:rsidR="00B62B53" w:rsidRPr="001A46B0" w:rsidRDefault="00B62B53" w:rsidP="006633E6">
            <w:pPr>
              <w:keepNext/>
              <w:keepLines/>
              <w:spacing w:after="0"/>
              <w:jc w:val="center"/>
              <w:rPr>
                <w:ins w:id="1835" w:author="Chen, Delia (NSB - CN/Hangzhou)" w:date="2019-03-26T10:50:00Z"/>
                <w:rFonts w:ascii="Arial" w:eastAsia="宋体" w:hAnsi="Arial"/>
                <w:sz w:val="18"/>
              </w:rPr>
            </w:pPr>
          </w:p>
        </w:tc>
        <w:tc>
          <w:tcPr>
            <w:tcW w:w="5154" w:type="dxa"/>
            <w:gridSpan w:val="3"/>
            <w:shd w:val="clear" w:color="auto" w:fill="auto"/>
          </w:tcPr>
          <w:p w14:paraId="04D8FF4E" w14:textId="77777777" w:rsidR="00B62B53" w:rsidRPr="001A46B0" w:rsidRDefault="00B62B53" w:rsidP="006633E6">
            <w:pPr>
              <w:keepNext/>
              <w:keepLines/>
              <w:spacing w:after="0"/>
              <w:jc w:val="center"/>
              <w:rPr>
                <w:ins w:id="1836" w:author="Chen, Delia (NSB - CN/Hangzhou)" w:date="2019-03-26T10:50:00Z"/>
                <w:rFonts w:ascii="Arial" w:eastAsia="宋体" w:hAnsi="Arial"/>
                <w:sz w:val="18"/>
              </w:rPr>
            </w:pPr>
            <w:ins w:id="1837" w:author="Chen, Delia (NSB - CN/Hangzhou)" w:date="2019-03-26T10:50:00Z">
              <w:r w:rsidRPr="001A46B0">
                <w:rPr>
                  <w:rFonts w:ascii="Arial" w:eastAsia="宋体" w:hAnsi="Arial"/>
                  <w:sz w:val="18"/>
                </w:rPr>
                <w:t>[TDL-C 300ns 100Hz]</w:t>
              </w:r>
            </w:ins>
          </w:p>
        </w:tc>
      </w:tr>
      <w:tr w:rsidR="00B62B53" w:rsidRPr="001A46B0" w14:paraId="612D9FB1" w14:textId="77777777" w:rsidTr="006633E6">
        <w:trPr>
          <w:cantSplit/>
          <w:trHeight w:val="2119"/>
          <w:jc w:val="center"/>
          <w:ins w:id="1838" w:author="Chen, Delia (NSB - CN/Hangzhou)" w:date="2019-03-26T10:50:00Z"/>
        </w:trPr>
        <w:tc>
          <w:tcPr>
            <w:tcW w:w="9742" w:type="dxa"/>
            <w:gridSpan w:val="6"/>
          </w:tcPr>
          <w:p w14:paraId="1C4B528C" w14:textId="77777777" w:rsidR="00B62B53" w:rsidRPr="00BE18BD" w:rsidRDefault="00B62B53" w:rsidP="00B62B53">
            <w:pPr>
              <w:keepNext/>
              <w:keepLines/>
              <w:spacing w:after="0"/>
              <w:ind w:left="851" w:hanging="851"/>
              <w:rPr>
                <w:ins w:id="1839" w:author="Chen, Delia (NSB - CN/Hangzhou)" w:date="2019-03-26T10:50:00Z"/>
                <w:rFonts w:ascii="Arial" w:eastAsia="宋体" w:hAnsi="Arial"/>
                <w:sz w:val="18"/>
              </w:rPr>
            </w:pPr>
            <w:ins w:id="1840" w:author="Chen, Delia (NSB - CN/Hangzhou)" w:date="2019-03-26T10:50: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10AA7531" w14:textId="77777777" w:rsidR="00B62B53" w:rsidRPr="00BE18BD" w:rsidRDefault="00B62B53" w:rsidP="00B62B53">
            <w:pPr>
              <w:keepNext/>
              <w:keepLines/>
              <w:spacing w:after="0"/>
              <w:ind w:left="851" w:hanging="851"/>
              <w:rPr>
                <w:ins w:id="1841" w:author="Chen, Delia (NSB - CN/Hangzhou)" w:date="2019-03-26T10:50:00Z"/>
                <w:rFonts w:ascii="Arial" w:eastAsia="宋体" w:hAnsi="Arial"/>
                <w:sz w:val="18"/>
              </w:rPr>
            </w:pPr>
            <w:ins w:id="1842" w:author="Chen, Delia (NSB - CN/Hangzhou)" w:date="2019-03-26T10:50: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65E9258" w14:textId="77777777" w:rsidR="00B62B53" w:rsidRPr="00BE18BD" w:rsidRDefault="00B62B53" w:rsidP="00B62B53">
            <w:pPr>
              <w:keepNext/>
              <w:keepLines/>
              <w:spacing w:after="0"/>
              <w:ind w:left="851" w:hanging="851"/>
              <w:rPr>
                <w:ins w:id="1843" w:author="Chen, Delia (NSB - CN/Hangzhou)" w:date="2019-03-26T10:50:00Z"/>
                <w:rFonts w:ascii="Arial" w:eastAsia="宋体" w:hAnsi="Arial"/>
                <w:sz w:val="18"/>
              </w:rPr>
            </w:pPr>
            <w:ins w:id="1844" w:author="Chen, Delia (NSB - CN/Hangzhou)" w:date="2019-03-26T10:50: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252126FE" w14:textId="77777777" w:rsidR="00B62B53" w:rsidRPr="00BE18BD" w:rsidRDefault="00B62B53" w:rsidP="00B62B53">
            <w:pPr>
              <w:keepNext/>
              <w:keepLines/>
              <w:spacing w:after="0"/>
              <w:ind w:left="851" w:hanging="851"/>
              <w:rPr>
                <w:ins w:id="1845" w:author="Chen, Delia (NSB - CN/Hangzhou)" w:date="2019-03-26T10:50:00Z"/>
                <w:rFonts w:ascii="Arial" w:eastAsia="宋体" w:hAnsi="Arial"/>
                <w:sz w:val="18"/>
              </w:rPr>
            </w:pPr>
            <w:ins w:id="1846" w:author="Chen, Delia (NSB - CN/Hangzhou)" w:date="2019-03-26T10:50: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03E19CD8" w14:textId="77777777" w:rsidR="00B62B53" w:rsidRPr="00BE18BD" w:rsidRDefault="00B62B53" w:rsidP="00B62B53">
            <w:pPr>
              <w:keepNext/>
              <w:keepLines/>
              <w:spacing w:after="0"/>
              <w:ind w:left="851" w:hanging="851"/>
              <w:rPr>
                <w:ins w:id="1847" w:author="Chen, Delia (NSB - CN/Hangzhou)" w:date="2019-03-26T10:50:00Z"/>
                <w:rFonts w:ascii="Arial" w:eastAsia="宋体" w:hAnsi="Arial"/>
                <w:sz w:val="18"/>
              </w:rPr>
            </w:pPr>
            <w:ins w:id="1848" w:author="Chen, Delia (NSB - CN/Hangzhou)" w:date="2019-03-26T10:50: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014AB149" w14:textId="77777777" w:rsidR="00B62B53" w:rsidRPr="00BE18BD" w:rsidRDefault="00B62B53" w:rsidP="00B62B53">
            <w:pPr>
              <w:keepNext/>
              <w:keepLines/>
              <w:spacing w:after="0"/>
              <w:ind w:left="851" w:hanging="851"/>
              <w:rPr>
                <w:ins w:id="1849" w:author="Chen, Delia (NSB - CN/Hangzhou)" w:date="2019-03-26T10:50:00Z"/>
                <w:rFonts w:ascii="Arial" w:eastAsia="宋体" w:hAnsi="Arial"/>
                <w:sz w:val="18"/>
              </w:rPr>
            </w:pPr>
            <w:ins w:id="1850" w:author="Chen, Delia (NSB - CN/Hangzhou)" w:date="2019-03-26T10:50: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297FF472" w14:textId="77777777" w:rsidR="00B62B53" w:rsidRPr="00BE18BD" w:rsidRDefault="00B62B53" w:rsidP="00B62B53">
            <w:pPr>
              <w:keepNext/>
              <w:keepLines/>
              <w:spacing w:after="0"/>
              <w:ind w:left="851" w:hanging="851"/>
              <w:rPr>
                <w:ins w:id="1851" w:author="Chen, Delia (NSB - CN/Hangzhou)" w:date="2019-03-26T10:50:00Z"/>
                <w:rFonts w:ascii="Arial" w:eastAsia="宋体" w:hAnsi="Arial"/>
                <w:sz w:val="18"/>
              </w:rPr>
            </w:pPr>
            <w:ins w:id="1852" w:author="Chen, Delia (NSB - CN/Hangzhou)" w:date="2019-03-26T10:50:00Z">
              <w:r w:rsidRPr="00BE18BD">
                <w:rPr>
                  <w:rFonts w:ascii="Arial" w:eastAsia="宋体" w:hAnsi="Arial"/>
                  <w:sz w:val="18"/>
                </w:rPr>
                <w:t>Note 7:</w:t>
              </w:r>
              <w:r w:rsidRPr="00BE18BD">
                <w:rPr>
                  <w:rFonts w:ascii="Arial" w:eastAsia="宋体" w:hAnsi="Arial"/>
                  <w:sz w:val="18"/>
                </w:rPr>
                <w:tab/>
                <w:t>SNR levels correspond to the signal to noise ratio over the SSS REs.</w:t>
              </w:r>
            </w:ins>
          </w:p>
          <w:p w14:paraId="2CD1725D" w14:textId="77777777" w:rsidR="00B62B53" w:rsidRPr="00BE18BD" w:rsidRDefault="00B62B53" w:rsidP="00B62B53">
            <w:pPr>
              <w:keepNext/>
              <w:keepLines/>
              <w:spacing w:after="0"/>
              <w:ind w:left="851" w:hanging="851"/>
              <w:rPr>
                <w:ins w:id="1853" w:author="Chen, Delia (NSB - CN/Hangzhou)" w:date="2019-03-26T10:50:00Z"/>
                <w:rFonts w:ascii="Arial" w:eastAsia="宋体" w:hAnsi="Arial"/>
                <w:sz w:val="18"/>
              </w:rPr>
            </w:pPr>
            <w:ins w:id="1854" w:author="Chen, Delia (NSB - CN/Hangzhou)" w:date="2019-03-26T10:50: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A.7.5.1.6.1-1</w:t>
              </w:r>
              <w:r w:rsidRPr="00BE18BD">
                <w:rPr>
                  <w:rFonts w:ascii="Arial" w:eastAsia="宋体" w:hAnsi="Arial"/>
                  <w:sz w:val="18"/>
                </w:rPr>
                <w:t>.</w:t>
              </w:r>
            </w:ins>
          </w:p>
          <w:p w14:paraId="04879A0D" w14:textId="7A1D1A8F" w:rsidR="00B62B53" w:rsidRPr="001A46B0" w:rsidRDefault="00B62B53" w:rsidP="00B62B53">
            <w:pPr>
              <w:keepNext/>
              <w:keepLines/>
              <w:spacing w:after="0"/>
              <w:ind w:left="851" w:hanging="851"/>
              <w:rPr>
                <w:ins w:id="1855" w:author="Chen, Delia (NSB - CN/Hangzhou)" w:date="2019-03-26T10:50:00Z"/>
                <w:rFonts w:ascii="Arial" w:eastAsia="宋体" w:hAnsi="Arial"/>
                <w:sz w:val="18"/>
              </w:rPr>
            </w:pPr>
            <w:ins w:id="1856" w:author="Chen, Delia (NSB - CN/Hangzhou)" w:date="2019-03-26T10:50: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528AE242" w14:textId="77777777" w:rsidR="00B62B53" w:rsidRPr="00F85753" w:rsidRDefault="00B62B53" w:rsidP="00BE18BD">
      <w:pPr>
        <w:overflowPunct w:val="0"/>
        <w:autoSpaceDE w:val="0"/>
        <w:autoSpaceDN w:val="0"/>
        <w:adjustRightInd w:val="0"/>
        <w:spacing w:after="120"/>
        <w:textAlignment w:val="baseline"/>
        <w:rPr>
          <w:rFonts w:eastAsia="MS Mincho"/>
        </w:rPr>
      </w:pPr>
    </w:p>
    <w:p w14:paraId="059BBD2E" w14:textId="31A452CE" w:rsidR="00BE18BD" w:rsidRPr="00BE18BD" w:rsidDel="001C05BF" w:rsidRDefault="00BE18BD" w:rsidP="00BE18BD">
      <w:pPr>
        <w:keepNext/>
        <w:keepLines/>
        <w:spacing w:before="60"/>
        <w:jc w:val="center"/>
        <w:rPr>
          <w:del w:id="1857" w:author="Chen, Delia (NSB - CN/Hangzhou)" w:date="2019-03-26T11:17:00Z"/>
          <w:rFonts w:ascii="Arial" w:eastAsia="Malgun Gothic" w:hAnsi="Arial"/>
          <w:b/>
          <w:kern w:val="20"/>
          <w:lang w:val="en-US"/>
        </w:rPr>
      </w:pPr>
      <w:del w:id="1858" w:author="Chen, Delia (NSB - CN/Hangzhou)" w:date="2019-03-26T11:17:00Z">
        <w:r w:rsidRPr="00BE18BD" w:rsidDel="001C05BF">
          <w:rPr>
            <w:rFonts w:ascii="Arial" w:eastAsia="Malgun Gothic" w:hAnsi="Arial"/>
            <w:b/>
            <w:kern w:val="20"/>
            <w:lang w:val="en-US"/>
          </w:rPr>
          <w:lastRenderedPageBreak/>
          <w:delText xml:space="preserve">Table A.7.5.1.6.1-3: </w:delText>
        </w:r>
        <w:r w:rsidRPr="00BE18BD" w:rsidDel="001C05BF">
          <w:rPr>
            <w:rFonts w:ascii="Arial" w:eastAsia="宋体" w:hAnsi="Arial"/>
            <w:b/>
          </w:rPr>
          <w:delText>Measurement gap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rsidDel="001C05BF" w14:paraId="5AAB4645" w14:textId="343EF255" w:rsidTr="006633E6">
        <w:trPr>
          <w:trHeight w:val="210"/>
          <w:jc w:val="center"/>
          <w:del w:id="1859" w:author="Chen, Delia (NSB - CN/Hangzhou)" w:date="2019-03-26T11:17:00Z"/>
        </w:trPr>
        <w:tc>
          <w:tcPr>
            <w:tcW w:w="3075" w:type="dxa"/>
            <w:vMerge w:val="restart"/>
            <w:vAlign w:val="center"/>
          </w:tcPr>
          <w:p w14:paraId="42B55126" w14:textId="080980E1" w:rsidR="00BE18BD" w:rsidRPr="00BE18BD" w:rsidDel="001C05BF" w:rsidRDefault="00BE18BD" w:rsidP="00BE18BD">
            <w:pPr>
              <w:keepNext/>
              <w:keepLines/>
              <w:spacing w:after="0"/>
              <w:jc w:val="center"/>
              <w:rPr>
                <w:del w:id="1860" w:author="Chen, Delia (NSB - CN/Hangzhou)" w:date="2019-03-26T11:17:00Z"/>
                <w:rFonts w:ascii="Arial" w:eastAsia="宋体" w:hAnsi="Arial"/>
                <w:b/>
                <w:sz w:val="18"/>
              </w:rPr>
            </w:pPr>
            <w:del w:id="1861" w:author="Chen, Delia (NSB - CN/Hangzhou)" w:date="2019-03-26T11:17:00Z">
              <w:r w:rsidRPr="00BE18BD" w:rsidDel="001C05BF">
                <w:rPr>
                  <w:rFonts w:ascii="Arial" w:eastAsia="宋体" w:hAnsi="Arial"/>
                  <w:b/>
                  <w:sz w:val="18"/>
                </w:rPr>
                <w:delText>Field</w:delText>
              </w:r>
            </w:del>
          </w:p>
        </w:tc>
        <w:tc>
          <w:tcPr>
            <w:tcW w:w="1219" w:type="dxa"/>
          </w:tcPr>
          <w:p w14:paraId="40F6E490" w14:textId="6FA1FB9F" w:rsidR="00BE18BD" w:rsidRPr="00BE18BD" w:rsidDel="001C05BF" w:rsidRDefault="00BE18BD" w:rsidP="00BE18BD">
            <w:pPr>
              <w:keepNext/>
              <w:keepLines/>
              <w:spacing w:after="0"/>
              <w:jc w:val="center"/>
              <w:rPr>
                <w:del w:id="1862" w:author="Chen, Delia (NSB - CN/Hangzhou)" w:date="2019-03-26T11:17:00Z"/>
                <w:rFonts w:ascii="Arial" w:eastAsia="宋体" w:hAnsi="Arial"/>
                <w:b/>
                <w:sz w:val="18"/>
              </w:rPr>
            </w:pPr>
            <w:del w:id="1863" w:author="Chen, Delia (NSB - CN/Hangzhou)" w:date="2019-03-26T11:17:00Z">
              <w:r w:rsidRPr="00BE18BD" w:rsidDel="001C05BF">
                <w:rPr>
                  <w:rFonts w:ascii="Arial" w:eastAsia="宋体" w:hAnsi="Arial"/>
                  <w:b/>
                  <w:sz w:val="18"/>
                </w:rPr>
                <w:delText>Test 4</w:delText>
              </w:r>
            </w:del>
          </w:p>
        </w:tc>
      </w:tr>
      <w:tr w:rsidR="00BE18BD" w:rsidRPr="00BE18BD" w:rsidDel="001C05BF" w14:paraId="76BE3983" w14:textId="2D671F4D" w:rsidTr="006633E6">
        <w:trPr>
          <w:trHeight w:val="210"/>
          <w:jc w:val="center"/>
          <w:del w:id="1864" w:author="Chen, Delia (NSB - CN/Hangzhou)" w:date="2019-03-26T11:17:00Z"/>
        </w:trPr>
        <w:tc>
          <w:tcPr>
            <w:tcW w:w="3075" w:type="dxa"/>
            <w:vMerge/>
            <w:vAlign w:val="center"/>
          </w:tcPr>
          <w:p w14:paraId="77B3BCB9" w14:textId="6DE36C2F" w:rsidR="00BE18BD" w:rsidRPr="00BE18BD" w:rsidDel="001C05BF" w:rsidRDefault="00BE18BD" w:rsidP="00BE18BD">
            <w:pPr>
              <w:keepNext/>
              <w:keepLines/>
              <w:spacing w:after="0"/>
              <w:jc w:val="center"/>
              <w:rPr>
                <w:del w:id="1865" w:author="Chen, Delia (NSB - CN/Hangzhou)" w:date="2019-03-26T11:17:00Z"/>
                <w:rFonts w:ascii="Arial" w:eastAsia="宋体" w:hAnsi="Arial"/>
                <w:b/>
                <w:sz w:val="18"/>
              </w:rPr>
            </w:pPr>
          </w:p>
        </w:tc>
        <w:tc>
          <w:tcPr>
            <w:tcW w:w="1219" w:type="dxa"/>
          </w:tcPr>
          <w:p w14:paraId="455C087B" w14:textId="48BA47F3" w:rsidR="00BE18BD" w:rsidRPr="00BE18BD" w:rsidDel="001C05BF" w:rsidRDefault="00BE18BD" w:rsidP="00BE18BD">
            <w:pPr>
              <w:keepNext/>
              <w:keepLines/>
              <w:spacing w:after="0"/>
              <w:jc w:val="center"/>
              <w:rPr>
                <w:del w:id="1866" w:author="Chen, Delia (NSB - CN/Hangzhou)" w:date="2019-03-26T11:17:00Z"/>
                <w:rFonts w:ascii="Arial" w:eastAsia="宋体" w:hAnsi="Arial"/>
                <w:b/>
                <w:sz w:val="18"/>
              </w:rPr>
            </w:pPr>
            <w:del w:id="1867" w:author="Chen, Delia (NSB - CN/Hangzhou)" w:date="2019-03-26T11:17:00Z">
              <w:r w:rsidRPr="00BE18BD" w:rsidDel="001C05BF">
                <w:rPr>
                  <w:rFonts w:ascii="Arial" w:eastAsia="宋体" w:hAnsi="Arial"/>
                  <w:b/>
                  <w:sz w:val="18"/>
                </w:rPr>
                <w:delText>Value</w:delText>
              </w:r>
            </w:del>
          </w:p>
        </w:tc>
      </w:tr>
      <w:tr w:rsidR="00BE18BD" w:rsidRPr="00BE18BD" w:rsidDel="001C05BF" w14:paraId="100A365E" w14:textId="631DA2FB" w:rsidTr="006633E6">
        <w:trPr>
          <w:jc w:val="center"/>
          <w:del w:id="1868" w:author="Chen, Delia (NSB - CN/Hangzhou)" w:date="2019-03-26T11:17:00Z"/>
        </w:trPr>
        <w:tc>
          <w:tcPr>
            <w:tcW w:w="3075" w:type="dxa"/>
            <w:vAlign w:val="center"/>
          </w:tcPr>
          <w:p w14:paraId="7AB146D4" w14:textId="6828A7A2" w:rsidR="00BE18BD" w:rsidRPr="00BE18BD" w:rsidDel="001C05BF" w:rsidRDefault="00BE18BD" w:rsidP="00BE18BD">
            <w:pPr>
              <w:keepNext/>
              <w:keepLines/>
              <w:spacing w:after="0"/>
              <w:jc w:val="center"/>
              <w:rPr>
                <w:del w:id="1869" w:author="Chen, Delia (NSB - CN/Hangzhou)" w:date="2019-03-26T11:17:00Z"/>
                <w:rFonts w:ascii="Arial" w:eastAsia="宋体" w:hAnsi="Arial"/>
                <w:sz w:val="18"/>
              </w:rPr>
            </w:pPr>
            <w:del w:id="1870" w:author="Chen, Delia (NSB - CN/Hangzhou)" w:date="2019-03-26T11:17:00Z">
              <w:r w:rsidRPr="00BE18BD" w:rsidDel="001C05BF">
                <w:rPr>
                  <w:rFonts w:ascii="Arial" w:eastAsia="宋体" w:hAnsi="Arial"/>
                  <w:sz w:val="18"/>
                </w:rPr>
                <w:delText>gapOffset</w:delText>
              </w:r>
            </w:del>
          </w:p>
        </w:tc>
        <w:tc>
          <w:tcPr>
            <w:tcW w:w="1219" w:type="dxa"/>
          </w:tcPr>
          <w:p w14:paraId="7DF7371C" w14:textId="7AB3E9CF" w:rsidR="00BE18BD" w:rsidRPr="00BE18BD" w:rsidDel="001C05BF" w:rsidRDefault="00BE18BD" w:rsidP="00BE18BD">
            <w:pPr>
              <w:keepNext/>
              <w:keepLines/>
              <w:spacing w:after="0"/>
              <w:jc w:val="center"/>
              <w:rPr>
                <w:del w:id="1871" w:author="Chen, Delia (NSB - CN/Hangzhou)" w:date="2019-03-26T11:17:00Z"/>
                <w:rFonts w:ascii="Arial" w:eastAsia="宋体" w:hAnsi="Arial"/>
                <w:sz w:val="18"/>
              </w:rPr>
            </w:pPr>
            <w:del w:id="1872" w:author="Chen, Delia (NSB - CN/Hangzhou)" w:date="2019-03-26T11:17:00Z">
              <w:r w:rsidRPr="00BE18BD" w:rsidDel="001C05BF">
                <w:rPr>
                  <w:rFonts w:ascii="Arial" w:eastAsia="宋体" w:hAnsi="Arial"/>
                  <w:sz w:val="18"/>
                </w:rPr>
                <w:delText>[0]</w:delText>
              </w:r>
            </w:del>
          </w:p>
        </w:tc>
      </w:tr>
      <w:tr w:rsidR="00BE18BD" w:rsidRPr="00BE18BD" w:rsidDel="001C05BF" w14:paraId="5CF68FFF" w14:textId="1348AB43" w:rsidTr="006633E6">
        <w:trPr>
          <w:jc w:val="center"/>
          <w:del w:id="1873" w:author="Chen, Delia (NSB - CN/Hangzhou)" w:date="2019-03-26T11:17:00Z"/>
        </w:trPr>
        <w:tc>
          <w:tcPr>
            <w:tcW w:w="4294" w:type="dxa"/>
            <w:gridSpan w:val="2"/>
            <w:vAlign w:val="center"/>
          </w:tcPr>
          <w:p w14:paraId="72D47E1A" w14:textId="7344038A" w:rsidR="00BE18BD" w:rsidRPr="00BE18BD" w:rsidDel="001C05BF" w:rsidRDefault="00BE18BD" w:rsidP="00BE18BD">
            <w:pPr>
              <w:keepNext/>
              <w:keepLines/>
              <w:spacing w:after="0"/>
              <w:ind w:left="851" w:hanging="851"/>
              <w:rPr>
                <w:del w:id="1874" w:author="Chen, Delia (NSB - CN/Hangzhou)" w:date="2019-03-26T11:17:00Z"/>
                <w:rFonts w:ascii="Arial" w:eastAsia="宋体" w:hAnsi="Arial"/>
                <w:sz w:val="18"/>
              </w:rPr>
            </w:pPr>
            <w:del w:id="1875" w:author="Chen, Delia (NSB - CN/Hangzhou)" w:date="2019-03-26T11:17:00Z">
              <w:r w:rsidRPr="00BE18BD" w:rsidDel="001C05BF">
                <w:rPr>
                  <w:rFonts w:ascii="Arial" w:eastAsia="宋体" w:hAnsi="Arial"/>
                  <w:sz w:val="18"/>
                </w:rPr>
                <w:delText>Note 1:</w:delText>
              </w:r>
              <w:r w:rsidRPr="00BE18BD" w:rsidDel="001C05BF">
                <w:rPr>
                  <w:rFonts w:ascii="Arial" w:eastAsia="宋体" w:hAnsi="Arial"/>
                  <w:sz w:val="18"/>
                </w:rPr>
                <w:tab/>
              </w:r>
              <w:r w:rsidRPr="00BE18BD" w:rsidDel="001C05BF">
                <w:rPr>
                  <w:rFonts w:ascii="Arial" w:eastAsia="宋体" w:hAnsi="Arial"/>
                  <w:sz w:val="18"/>
                  <w:lang w:eastAsia="zh-CN"/>
                </w:rPr>
                <w:delText>RLM RS is partially overlapped with measurement gap</w:delText>
              </w:r>
            </w:del>
          </w:p>
        </w:tc>
      </w:tr>
    </w:tbl>
    <w:p w14:paraId="79FF20D8" w14:textId="65DEF2FE" w:rsidR="00BE18BD" w:rsidRPr="00BE18BD" w:rsidDel="001C05BF" w:rsidRDefault="00BE18BD" w:rsidP="00BE18BD">
      <w:pPr>
        <w:rPr>
          <w:del w:id="1876" w:author="Chen, Delia (NSB - CN/Hangzhou)" w:date="2019-03-26T11:17:00Z"/>
          <w:rFonts w:eastAsia="宋体"/>
        </w:rPr>
      </w:pPr>
    </w:p>
    <w:p w14:paraId="4B9BFE4C" w14:textId="77777777" w:rsidR="00BE18BD" w:rsidRPr="00BE18BD" w:rsidRDefault="00BE18BD" w:rsidP="00BE18BD">
      <w:pPr>
        <w:keepNext/>
        <w:keepLines/>
        <w:spacing w:before="60"/>
        <w:jc w:val="center"/>
        <w:rPr>
          <w:rFonts w:ascii="Arial" w:eastAsia="宋体" w:hAnsi="Arial"/>
          <w:b/>
        </w:rPr>
      </w:pPr>
      <w:r w:rsidRPr="00BE18BD">
        <w:rPr>
          <w:rFonts w:ascii="Arial" w:eastAsia="Malgun Gothic" w:hAnsi="Arial"/>
          <w:b/>
          <w:kern w:val="20"/>
          <w:lang w:val="en-US"/>
        </w:rPr>
        <w:t xml:space="preserve">Table A.7.5.1.6.1-4: </w:t>
      </w:r>
      <w:r w:rsidRPr="00BE18BD">
        <w:rPr>
          <w:rFonts w:ascii="Arial" w:eastAsia="宋体" w:hAnsi="Arial"/>
          <w:b/>
          <w:lang w:val="en-US"/>
        </w:rPr>
        <w:t>NZP-CSI-RS resource</w:t>
      </w:r>
      <w:r w:rsidRPr="00BE18BD">
        <w:rPr>
          <w:rFonts w:ascii="Arial" w:eastAsia="宋体" w:hAnsi="Arial"/>
          <w:b/>
        </w:rPr>
        <w:t xml:space="preserve">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14:paraId="4F1AD8AE" w14:textId="77777777" w:rsidTr="006633E6">
        <w:trPr>
          <w:trHeight w:val="105"/>
          <w:jc w:val="center"/>
        </w:trPr>
        <w:tc>
          <w:tcPr>
            <w:tcW w:w="1219" w:type="dxa"/>
            <w:vMerge w:val="restart"/>
            <w:vAlign w:val="center"/>
          </w:tcPr>
          <w:p w14:paraId="3A777EF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154E2C3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0</w:t>
            </w:r>
          </w:p>
        </w:tc>
        <w:tc>
          <w:tcPr>
            <w:tcW w:w="1222" w:type="dxa"/>
            <w:vAlign w:val="center"/>
          </w:tcPr>
          <w:p w14:paraId="7302D7B9"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1</w:t>
            </w:r>
          </w:p>
        </w:tc>
      </w:tr>
      <w:tr w:rsidR="00BE18BD" w:rsidRPr="00BE18BD" w14:paraId="1421EB75" w14:textId="77777777" w:rsidTr="006633E6">
        <w:trPr>
          <w:trHeight w:val="105"/>
          <w:jc w:val="center"/>
        </w:trPr>
        <w:tc>
          <w:tcPr>
            <w:tcW w:w="1219" w:type="dxa"/>
            <w:vMerge/>
            <w:vAlign w:val="center"/>
          </w:tcPr>
          <w:p w14:paraId="53F76A72" w14:textId="77777777" w:rsidR="00BE18BD" w:rsidRPr="00BE18BD" w:rsidRDefault="00BE18BD" w:rsidP="00BE18BD">
            <w:pPr>
              <w:keepNext/>
              <w:keepLines/>
              <w:spacing w:after="0"/>
              <w:jc w:val="center"/>
              <w:rPr>
                <w:rFonts w:ascii="Arial" w:eastAsia="宋体" w:hAnsi="Arial"/>
                <w:b/>
                <w:sz w:val="18"/>
              </w:rPr>
            </w:pPr>
          </w:p>
        </w:tc>
        <w:tc>
          <w:tcPr>
            <w:tcW w:w="1219" w:type="dxa"/>
          </w:tcPr>
          <w:p w14:paraId="55BB6C15"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222" w:type="dxa"/>
            <w:vAlign w:val="center"/>
          </w:tcPr>
          <w:p w14:paraId="122E453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4D58DCAD" w14:textId="77777777" w:rsidTr="006633E6">
        <w:trPr>
          <w:jc w:val="center"/>
        </w:trPr>
        <w:tc>
          <w:tcPr>
            <w:tcW w:w="1219" w:type="dxa"/>
            <w:vAlign w:val="center"/>
          </w:tcPr>
          <w:p w14:paraId="74529BE0" w14:textId="77777777" w:rsidR="00BE18BD" w:rsidRPr="00BE18BD" w:rsidRDefault="00BE18BD" w:rsidP="00BE18BD">
            <w:pPr>
              <w:keepNext/>
              <w:keepLines/>
              <w:spacing w:after="0"/>
              <w:jc w:val="center"/>
              <w:rPr>
                <w:rFonts w:ascii="Arial" w:eastAsia="宋体" w:hAnsi="Arial"/>
                <w:sz w:val="18"/>
                <w:szCs w:val="18"/>
                <w:vertAlign w:val="superscript"/>
              </w:rPr>
            </w:pPr>
            <w:r w:rsidRPr="00BE18BD">
              <w:rPr>
                <w:rFonts w:ascii="Arial" w:eastAsia="宋体" w:hAnsi="Arial"/>
                <w:sz w:val="18"/>
              </w:rPr>
              <w:t>frequencyDomainAllocation</w:t>
            </w:r>
            <w:r w:rsidRPr="00BE18BD">
              <w:rPr>
                <w:rFonts w:ascii="Arial" w:eastAsia="宋体" w:hAnsi="Arial"/>
                <w:sz w:val="18"/>
                <w:vertAlign w:val="superscript"/>
              </w:rPr>
              <w:t>Note 2</w:t>
            </w:r>
          </w:p>
        </w:tc>
        <w:tc>
          <w:tcPr>
            <w:tcW w:w="1219" w:type="dxa"/>
          </w:tcPr>
          <w:p w14:paraId="2032DF4E"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row1</w:t>
            </w:r>
          </w:p>
        </w:tc>
        <w:tc>
          <w:tcPr>
            <w:tcW w:w="1222" w:type="dxa"/>
          </w:tcPr>
          <w:p w14:paraId="5AAD81C9"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row2</w:t>
            </w:r>
          </w:p>
        </w:tc>
      </w:tr>
      <w:tr w:rsidR="00BE18BD" w:rsidRPr="00BE18BD" w14:paraId="2892F9E3" w14:textId="77777777" w:rsidTr="006633E6">
        <w:trPr>
          <w:jc w:val="center"/>
        </w:trPr>
        <w:tc>
          <w:tcPr>
            <w:tcW w:w="1219" w:type="dxa"/>
            <w:vAlign w:val="center"/>
          </w:tcPr>
          <w:p w14:paraId="6516BED3"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startingRB</w:t>
            </w:r>
          </w:p>
        </w:tc>
        <w:tc>
          <w:tcPr>
            <w:tcW w:w="1219" w:type="dxa"/>
          </w:tcPr>
          <w:p w14:paraId="34A386A9"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c>
          <w:tcPr>
            <w:tcW w:w="1222" w:type="dxa"/>
          </w:tcPr>
          <w:p w14:paraId="0071CB5A"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r>
      <w:tr w:rsidR="00BE18BD" w:rsidRPr="00BE18BD" w14:paraId="4D15119A" w14:textId="77777777" w:rsidTr="006633E6">
        <w:trPr>
          <w:jc w:val="center"/>
        </w:trPr>
        <w:tc>
          <w:tcPr>
            <w:tcW w:w="1219" w:type="dxa"/>
            <w:vAlign w:val="center"/>
          </w:tcPr>
          <w:p w14:paraId="29894A2A"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nrofRBs</w:t>
            </w:r>
          </w:p>
        </w:tc>
        <w:tc>
          <w:tcPr>
            <w:tcW w:w="1219" w:type="dxa"/>
          </w:tcPr>
          <w:p w14:paraId="12EF044A"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c>
          <w:tcPr>
            <w:tcW w:w="1222" w:type="dxa"/>
          </w:tcPr>
          <w:p w14:paraId="7684509A"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r>
      <w:tr w:rsidR="00BE18BD" w:rsidRPr="00BE18BD" w14:paraId="36024B1B" w14:textId="77777777" w:rsidTr="006633E6">
        <w:trPr>
          <w:trHeight w:val="351"/>
          <w:jc w:val="center"/>
        </w:trPr>
        <w:tc>
          <w:tcPr>
            <w:tcW w:w="3660" w:type="dxa"/>
            <w:gridSpan w:val="3"/>
            <w:vAlign w:val="center"/>
          </w:tcPr>
          <w:p w14:paraId="3C512786"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 xml:space="preserve">Note 1: </w:t>
            </w:r>
            <w:r w:rsidRPr="00BE18BD">
              <w:rPr>
                <w:rFonts w:ascii="Arial" w:eastAsia="宋体" w:hAnsi="Arial"/>
                <w:sz w:val="18"/>
              </w:rPr>
              <w:tab/>
              <w:t>TS 38.211 [6] table 7.4.1.5.3-1</w:t>
            </w:r>
          </w:p>
          <w:p w14:paraId="10660CB6" w14:textId="77777777" w:rsidR="00BE18BD" w:rsidRPr="00BE18BD" w:rsidRDefault="00BE18BD" w:rsidP="00BE18BD">
            <w:pPr>
              <w:keepNext/>
              <w:keepLines/>
              <w:spacing w:after="0"/>
              <w:ind w:left="851" w:hanging="851"/>
              <w:rPr>
                <w:rFonts w:ascii="Arial" w:eastAsia="宋体" w:hAnsi="Arial"/>
                <w:sz w:val="18"/>
                <w:lang w:eastAsia="zh-CN"/>
              </w:rPr>
            </w:pPr>
            <w:r w:rsidRPr="00BE18BD">
              <w:rPr>
                <w:rFonts w:ascii="Arial" w:eastAsia="宋体" w:hAnsi="Arial"/>
                <w:sz w:val="18"/>
              </w:rPr>
              <w:t>Note 2:</w:t>
            </w:r>
            <w:r w:rsidRPr="00BE18BD">
              <w:rPr>
                <w:rFonts w:ascii="Arial" w:eastAsia="宋体" w:hAnsi="Arial"/>
                <w:sz w:val="18"/>
              </w:rPr>
              <w:tab/>
              <w:t>nrofRBs is derived based on the Configuration in Table A.4.7.1.6.1-1</w:t>
            </w:r>
          </w:p>
        </w:tc>
      </w:tr>
    </w:tbl>
    <w:p w14:paraId="11080C00" w14:textId="77777777" w:rsidR="00BE18BD" w:rsidRPr="00BE18BD" w:rsidRDefault="00BE18BD" w:rsidP="00BE18BD">
      <w:pPr>
        <w:rPr>
          <w:rFonts w:eastAsia="宋体"/>
        </w:rPr>
      </w:pPr>
    </w:p>
    <w:p w14:paraId="7CC11085"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noProof/>
          <w:lang w:val="en-US" w:eastAsia="zh-CN"/>
        </w:rPr>
        <w:drawing>
          <wp:inline distT="0" distB="0" distL="0" distR="0" wp14:anchorId="77918F5E" wp14:editId="26360B13">
            <wp:extent cx="5486400" cy="2609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5A3CB2F" w14:textId="77777777" w:rsidR="00BE18BD" w:rsidRPr="00BE18BD" w:rsidRDefault="00BE18BD" w:rsidP="00BE18BD">
      <w:pPr>
        <w:keepLines/>
        <w:spacing w:after="240"/>
        <w:jc w:val="center"/>
        <w:rPr>
          <w:rFonts w:ascii="Arial" w:eastAsia="宋体" w:hAnsi="Arial"/>
          <w:b/>
          <w:lang w:val="en-US"/>
        </w:rPr>
      </w:pPr>
      <w:r w:rsidRPr="00BE18BD">
        <w:rPr>
          <w:rFonts w:ascii="Arial" w:eastAsia="宋体" w:hAnsi="Arial"/>
          <w:b/>
          <w:lang w:val="en-US"/>
        </w:rPr>
        <w:t>Figure A.7.5.1.6.1-1: SNR variation for CSI-RS in-sync testing</w:t>
      </w:r>
    </w:p>
    <w:p w14:paraId="47B69022"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1877" w:name="_Toc535476713"/>
      <w:r w:rsidRPr="00BE18BD">
        <w:rPr>
          <w:rFonts w:ascii="Arial" w:eastAsia="宋体" w:hAnsi="Arial"/>
          <w:snapToGrid w:val="0"/>
          <w:sz w:val="22"/>
        </w:rPr>
        <w:t>A.7.5.1.6.2</w:t>
      </w:r>
      <w:r w:rsidRPr="00BE18BD">
        <w:rPr>
          <w:rFonts w:ascii="Arial" w:eastAsia="宋体" w:hAnsi="Arial"/>
          <w:snapToGrid w:val="0"/>
          <w:sz w:val="22"/>
        </w:rPr>
        <w:tab/>
        <w:t>Test Requirements</w:t>
      </w:r>
      <w:bookmarkEnd w:id="1877"/>
    </w:p>
    <w:p w14:paraId="41C43BD2" w14:textId="77777777" w:rsidR="00BE18BD" w:rsidRPr="00BE18BD" w:rsidRDefault="00BE18BD" w:rsidP="00BE18BD">
      <w:pPr>
        <w:rPr>
          <w:rFonts w:eastAsia="宋体"/>
        </w:rPr>
      </w:pPr>
      <w:r w:rsidRPr="00BE18BD">
        <w:rPr>
          <w:rFonts w:eastAsia="宋体"/>
        </w:rPr>
        <w:t>The UE behaviour in each test during time durations T1, T2, T3, T4 and T5 shall be as follows:</w:t>
      </w:r>
    </w:p>
    <w:p w14:paraId="2037CE78" w14:textId="77777777" w:rsidR="00BE18BD" w:rsidRPr="00BE18BD" w:rsidRDefault="00BE18BD" w:rsidP="00BE18BD">
      <w:pPr>
        <w:rPr>
          <w:rFonts w:eastAsia="宋体"/>
        </w:rPr>
      </w:pPr>
      <w:r w:rsidRPr="00BE18BD">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7F889A5" w14:textId="77777777" w:rsidR="00BE18BD" w:rsidRPr="00BE18BD" w:rsidRDefault="00BE18BD" w:rsidP="00BE18BD">
      <w:pPr>
        <w:rPr>
          <w:rFonts w:eastAsia="宋体"/>
          <w:iCs/>
          <w:lang w:eastAsia="ja-JP"/>
        </w:rPr>
      </w:pPr>
      <w:r w:rsidRPr="00BE18BD">
        <w:rPr>
          <w:rFonts w:eastAsia="宋体"/>
        </w:rPr>
        <w:t>The rate of correct events observed during repeated tests shall be at least 90%.</w:t>
      </w:r>
    </w:p>
    <w:p w14:paraId="34C52D53" w14:textId="77777777" w:rsidR="00BE18BD" w:rsidRPr="00BE18BD" w:rsidRDefault="00BE18BD" w:rsidP="00BE18BD">
      <w:pPr>
        <w:keepNext/>
        <w:keepLines/>
        <w:spacing w:before="120"/>
        <w:ind w:left="1418" w:hanging="1418"/>
        <w:outlineLvl w:val="3"/>
        <w:rPr>
          <w:rFonts w:ascii="Arial" w:eastAsia="宋体" w:hAnsi="Arial"/>
          <w:sz w:val="24"/>
        </w:rPr>
      </w:pPr>
      <w:bookmarkStart w:id="1878" w:name="_Toc535476714"/>
      <w:r w:rsidRPr="00BE18BD">
        <w:rPr>
          <w:rFonts w:ascii="Arial" w:eastAsia="宋体" w:hAnsi="Arial"/>
          <w:sz w:val="24"/>
        </w:rPr>
        <w:lastRenderedPageBreak/>
        <w:t>A.7.5.1.7</w:t>
      </w:r>
      <w:r w:rsidRPr="00BE18BD">
        <w:rPr>
          <w:rFonts w:ascii="Arial" w:eastAsia="宋体" w:hAnsi="Arial"/>
          <w:sz w:val="24"/>
        </w:rPr>
        <w:tab/>
        <w:t>Radio Link Monitoring Out-of-sync Test for FR2 PCell configured with CSI-RS-based RLM in DRX mode</w:t>
      </w:r>
      <w:bookmarkEnd w:id="1878"/>
    </w:p>
    <w:p w14:paraId="0B688D57"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1879" w:name="_Toc535476715"/>
      <w:r w:rsidRPr="00BE18BD">
        <w:rPr>
          <w:rFonts w:ascii="Arial" w:eastAsia="宋体" w:hAnsi="Arial"/>
          <w:snapToGrid w:val="0"/>
          <w:sz w:val="22"/>
          <w:lang w:eastAsia="zh-CN"/>
        </w:rPr>
        <w:t>A.7.5.1.7.1</w:t>
      </w:r>
      <w:r w:rsidRPr="00BE18BD">
        <w:rPr>
          <w:rFonts w:ascii="Arial" w:eastAsia="宋体" w:hAnsi="Arial"/>
          <w:snapToGrid w:val="0"/>
          <w:sz w:val="22"/>
          <w:lang w:eastAsia="zh-CN"/>
        </w:rPr>
        <w:tab/>
        <w:t>Test Purpose and Environment</w:t>
      </w:r>
      <w:bookmarkEnd w:id="1879"/>
    </w:p>
    <w:p w14:paraId="45030152" w14:textId="77777777" w:rsidR="00BE18BD" w:rsidRPr="00BE18BD" w:rsidRDefault="00BE18BD" w:rsidP="00BE18BD">
      <w:pPr>
        <w:rPr>
          <w:rFonts w:eastAsia="宋体"/>
        </w:rPr>
      </w:pPr>
      <w:r w:rsidRPr="00BE18BD">
        <w:rPr>
          <w:rFonts w:eastAsia="宋体"/>
        </w:rPr>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1F5681E7" w14:textId="2E9E1024" w:rsidR="00BE18BD" w:rsidRPr="00BE18BD" w:rsidRDefault="00BE18BD" w:rsidP="00BE18BD">
      <w:pPr>
        <w:rPr>
          <w:rFonts w:eastAsia="宋体"/>
        </w:rPr>
      </w:pPr>
      <w:r w:rsidRPr="00BE18BD">
        <w:rPr>
          <w:rFonts w:eastAsia="宋体"/>
        </w:rPr>
        <w:t xml:space="preserve">The test parameters are given in Tables A.7.5.1.7.1-1, A.7.5.1.7.1-2, </w:t>
      </w:r>
      <w:del w:id="1880" w:author="Chen, Delia (NSB - CN/Hangzhou)" w:date="2019-04-01T17:18:00Z">
        <w:r w:rsidRPr="00BE18BD" w:rsidDel="00CF4EBC">
          <w:rPr>
            <w:rFonts w:eastAsia="宋体"/>
          </w:rPr>
          <w:delText xml:space="preserve">and </w:delText>
        </w:r>
      </w:del>
      <w:r w:rsidRPr="00BE18BD">
        <w:rPr>
          <w:rFonts w:eastAsia="宋体"/>
        </w:rPr>
        <w:t>A.7.5.1.7.1-3</w:t>
      </w:r>
      <w:ins w:id="1881" w:author="Chen, Delia (NSB - CN/Hangzhou)" w:date="2019-04-01T17:19:00Z">
        <w:r w:rsidR="00CF4EBC">
          <w:rPr>
            <w:rFonts w:eastAsia="宋体"/>
          </w:rPr>
          <w:t xml:space="preserve">, </w:t>
        </w:r>
        <w:r w:rsidR="00CF4EBC" w:rsidRPr="00BE18BD">
          <w:rPr>
            <w:rFonts w:eastAsia="宋体"/>
          </w:rPr>
          <w:t>A.7.5.1.7.1-</w:t>
        </w:r>
        <w:r w:rsidR="00CF4EBC">
          <w:rPr>
            <w:rFonts w:eastAsia="宋体"/>
          </w:rPr>
          <w:t xml:space="preserve">4, </w:t>
        </w:r>
        <w:r w:rsidR="00CF4EBC" w:rsidRPr="00BE18BD">
          <w:rPr>
            <w:rFonts w:eastAsia="宋体"/>
          </w:rPr>
          <w:t>A.7.5.1.7.1-</w:t>
        </w:r>
        <w:r w:rsidR="00CF4EBC">
          <w:rPr>
            <w:rFonts w:eastAsia="宋体"/>
          </w:rPr>
          <w:t xml:space="preserve">5 and </w:t>
        </w:r>
        <w:r w:rsidR="00CF4EBC" w:rsidRPr="00BE18BD">
          <w:rPr>
            <w:rFonts w:eastAsia="宋体"/>
          </w:rPr>
          <w:t>A.7.5.1.7.1-</w:t>
        </w:r>
        <w:r w:rsidR="00CF4EBC">
          <w:rPr>
            <w:rFonts w:eastAsia="宋体"/>
          </w:rPr>
          <w:t>6</w:t>
        </w:r>
      </w:ins>
      <w:r w:rsidRPr="00BE18BD">
        <w:rPr>
          <w:rFonts w:eastAsia="宋体"/>
        </w:rPr>
        <w:t xml:space="preserve">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1882" w:author="Chen, Delia (NSB - CN/Hangzhou)" w:date="2019-03-26T10:47:00Z">
        <w:r w:rsidRPr="00BE18BD" w:rsidDel="000D716D">
          <w:rPr>
            <w:rFonts w:eastAsia="宋体"/>
          </w:rPr>
          <w:delText>using GP ID #0 (40ms) in test 6</w:delText>
        </w:r>
      </w:del>
      <w:ins w:id="1883" w:author="Chen, Delia (NSB - CN/Hangzhou)" w:date="2019-03-26T10:47:00Z">
        <w:r w:rsidR="000D716D">
          <w:rPr>
            <w:rFonts w:eastAsia="宋体"/>
          </w:rPr>
          <w:t>without gaps</w:t>
        </w:r>
      </w:ins>
      <w:r w:rsidRPr="00BE18BD">
        <w:rPr>
          <w:rFonts w:eastAsia="宋体"/>
        </w:rPr>
        <w:t>.</w:t>
      </w:r>
    </w:p>
    <w:p w14:paraId="54C24FF6"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71026669" w14:textId="77777777" w:rsidTr="006633E6">
        <w:trPr>
          <w:trHeight w:val="267"/>
          <w:jc w:val="center"/>
        </w:trPr>
        <w:tc>
          <w:tcPr>
            <w:tcW w:w="2265" w:type="dxa"/>
            <w:shd w:val="clear" w:color="auto" w:fill="auto"/>
          </w:tcPr>
          <w:p w14:paraId="3D82706D"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501FDA3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3347C52D" w14:textId="77777777" w:rsidTr="006633E6">
        <w:trPr>
          <w:trHeight w:val="270"/>
          <w:jc w:val="center"/>
        </w:trPr>
        <w:tc>
          <w:tcPr>
            <w:tcW w:w="2265" w:type="dxa"/>
            <w:shd w:val="clear" w:color="auto" w:fill="auto"/>
          </w:tcPr>
          <w:p w14:paraId="041FB778"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4FCE2AAB"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63642E21" w14:textId="77777777" w:rsidR="00BE18BD" w:rsidRPr="00BE18BD" w:rsidRDefault="00BE18BD" w:rsidP="00BE18BD">
      <w:pPr>
        <w:rPr>
          <w:rFonts w:eastAsia="宋体"/>
        </w:rPr>
      </w:pPr>
    </w:p>
    <w:p w14:paraId="154A9F94"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A1AA2" w14:paraId="48585602" w14:textId="7BA869C8" w:rsidTr="006633E6">
        <w:trPr>
          <w:trHeight w:val="164"/>
          <w:jc w:val="center"/>
          <w:del w:id="1884" w:author="Chen, Delia (NSB - CN/Hangzhou)" w:date="2019-03-26T11:13:00Z"/>
        </w:trPr>
        <w:tc>
          <w:tcPr>
            <w:tcW w:w="1614" w:type="pct"/>
            <w:gridSpan w:val="4"/>
            <w:vMerge w:val="restart"/>
            <w:shd w:val="clear" w:color="auto" w:fill="auto"/>
          </w:tcPr>
          <w:p w14:paraId="6AD8A058" w14:textId="1376B644" w:rsidR="00BE18BD" w:rsidRPr="00BE18BD" w:rsidDel="008A1AA2" w:rsidRDefault="00BE18BD" w:rsidP="00BE18BD">
            <w:pPr>
              <w:keepNext/>
              <w:keepLines/>
              <w:spacing w:after="0"/>
              <w:rPr>
                <w:del w:id="1885" w:author="Chen, Delia (NSB - CN/Hangzhou)" w:date="2019-03-26T11:13:00Z"/>
                <w:rFonts w:ascii="Arial" w:eastAsia="宋体" w:hAnsi="Arial"/>
                <w:noProof/>
                <w:sz w:val="18"/>
              </w:rPr>
            </w:pPr>
            <w:del w:id="1886" w:author="Chen, Delia (NSB - CN/Hangzhou)" w:date="2019-03-26T11:13:00Z">
              <w:r w:rsidRPr="00BE18BD" w:rsidDel="008A1AA2">
                <w:rPr>
                  <w:rFonts w:ascii="Arial" w:eastAsia="宋体" w:hAnsi="Arial"/>
                  <w:noProof/>
                  <w:sz w:val="18"/>
                </w:rPr>
                <w:delText>Parameter</w:delText>
              </w:r>
            </w:del>
          </w:p>
        </w:tc>
        <w:tc>
          <w:tcPr>
            <w:tcW w:w="318" w:type="pct"/>
            <w:vMerge w:val="restart"/>
            <w:shd w:val="clear" w:color="auto" w:fill="auto"/>
          </w:tcPr>
          <w:p w14:paraId="138C36EC" w14:textId="4C3B1A4E" w:rsidR="00BE18BD" w:rsidRPr="00BE18BD" w:rsidDel="008A1AA2" w:rsidRDefault="00BE18BD" w:rsidP="00BE18BD">
            <w:pPr>
              <w:keepNext/>
              <w:keepLines/>
              <w:spacing w:after="0"/>
              <w:jc w:val="center"/>
              <w:rPr>
                <w:del w:id="1887" w:author="Chen, Delia (NSB - CN/Hangzhou)" w:date="2019-03-26T11:13:00Z"/>
                <w:rFonts w:ascii="Arial" w:eastAsia="宋体" w:hAnsi="Arial"/>
                <w:b/>
                <w:noProof/>
                <w:sz w:val="18"/>
              </w:rPr>
            </w:pPr>
            <w:del w:id="1888" w:author="Chen, Delia (NSB - CN/Hangzhou)" w:date="2019-03-26T11:13:00Z">
              <w:r w:rsidRPr="00BE18BD" w:rsidDel="008A1AA2">
                <w:rPr>
                  <w:rFonts w:ascii="Arial" w:eastAsia="宋体" w:hAnsi="Arial"/>
                  <w:b/>
                  <w:noProof/>
                  <w:sz w:val="18"/>
                </w:rPr>
                <w:delText>Unit</w:delText>
              </w:r>
            </w:del>
          </w:p>
        </w:tc>
        <w:tc>
          <w:tcPr>
            <w:tcW w:w="3068" w:type="pct"/>
            <w:gridSpan w:val="2"/>
            <w:shd w:val="clear" w:color="auto" w:fill="auto"/>
          </w:tcPr>
          <w:p w14:paraId="0523C565" w14:textId="126D06BE" w:rsidR="00BE18BD" w:rsidRPr="00BE18BD" w:rsidDel="008A1AA2" w:rsidRDefault="00BE18BD" w:rsidP="00BE18BD">
            <w:pPr>
              <w:keepNext/>
              <w:keepLines/>
              <w:spacing w:after="0"/>
              <w:jc w:val="center"/>
              <w:rPr>
                <w:del w:id="1889" w:author="Chen, Delia (NSB - CN/Hangzhou)" w:date="2019-03-26T11:13:00Z"/>
                <w:rFonts w:ascii="Arial" w:eastAsia="宋体" w:hAnsi="Arial"/>
                <w:b/>
                <w:noProof/>
                <w:sz w:val="18"/>
              </w:rPr>
            </w:pPr>
            <w:del w:id="1890" w:author="Chen, Delia (NSB - CN/Hangzhou)" w:date="2019-03-26T11:13:00Z">
              <w:r w:rsidRPr="00BE18BD" w:rsidDel="008A1AA2">
                <w:rPr>
                  <w:rFonts w:ascii="Arial" w:eastAsia="宋体" w:hAnsi="Arial"/>
                  <w:b/>
                  <w:noProof/>
                  <w:sz w:val="18"/>
                </w:rPr>
                <w:delText>Value</w:delText>
              </w:r>
            </w:del>
          </w:p>
        </w:tc>
      </w:tr>
      <w:tr w:rsidR="00BE18BD" w:rsidRPr="00BE18BD" w:rsidDel="008A1AA2" w14:paraId="09B7323E" w14:textId="35C3AEE6" w:rsidTr="006633E6">
        <w:trPr>
          <w:trHeight w:val="403"/>
          <w:jc w:val="center"/>
          <w:del w:id="1891" w:author="Chen, Delia (NSB - CN/Hangzhou)" w:date="2019-03-26T11:13:00Z"/>
        </w:trPr>
        <w:tc>
          <w:tcPr>
            <w:tcW w:w="1614" w:type="pct"/>
            <w:gridSpan w:val="4"/>
            <w:vMerge/>
            <w:shd w:val="clear" w:color="auto" w:fill="auto"/>
          </w:tcPr>
          <w:p w14:paraId="7FE86BE8" w14:textId="06EF17CB" w:rsidR="00BE18BD" w:rsidRPr="00BE18BD" w:rsidDel="008A1AA2" w:rsidRDefault="00BE18BD" w:rsidP="00BE18BD">
            <w:pPr>
              <w:keepNext/>
              <w:keepLines/>
              <w:spacing w:after="0"/>
              <w:rPr>
                <w:del w:id="1892" w:author="Chen, Delia (NSB - CN/Hangzhou)" w:date="2019-03-26T11:13:00Z"/>
                <w:rFonts w:ascii="Arial" w:eastAsia="宋体" w:hAnsi="Arial"/>
                <w:noProof/>
                <w:sz w:val="18"/>
              </w:rPr>
            </w:pPr>
          </w:p>
        </w:tc>
        <w:tc>
          <w:tcPr>
            <w:tcW w:w="318" w:type="pct"/>
            <w:vMerge/>
            <w:shd w:val="clear" w:color="auto" w:fill="auto"/>
          </w:tcPr>
          <w:p w14:paraId="128093AD" w14:textId="1D707D39" w:rsidR="00BE18BD" w:rsidRPr="00BE18BD" w:rsidDel="008A1AA2" w:rsidRDefault="00BE18BD" w:rsidP="00BE18BD">
            <w:pPr>
              <w:keepNext/>
              <w:keepLines/>
              <w:spacing w:after="0"/>
              <w:jc w:val="center"/>
              <w:rPr>
                <w:del w:id="1893" w:author="Chen, Delia (NSB - CN/Hangzhou)" w:date="2019-03-26T11:13:00Z"/>
                <w:rFonts w:ascii="Arial" w:eastAsia="宋体" w:hAnsi="Arial"/>
                <w:b/>
                <w:noProof/>
                <w:sz w:val="18"/>
              </w:rPr>
            </w:pPr>
          </w:p>
        </w:tc>
        <w:tc>
          <w:tcPr>
            <w:tcW w:w="1534" w:type="pct"/>
            <w:shd w:val="clear" w:color="auto" w:fill="auto"/>
          </w:tcPr>
          <w:p w14:paraId="69AE1901" w14:textId="7F80A934" w:rsidR="00BE18BD" w:rsidRPr="00BE18BD" w:rsidDel="008A1AA2" w:rsidRDefault="00BE18BD" w:rsidP="00BE18BD">
            <w:pPr>
              <w:keepNext/>
              <w:keepLines/>
              <w:spacing w:after="0"/>
              <w:jc w:val="center"/>
              <w:rPr>
                <w:del w:id="1894" w:author="Chen, Delia (NSB - CN/Hangzhou)" w:date="2019-03-26T11:13:00Z"/>
                <w:rFonts w:ascii="Arial" w:eastAsia="宋体" w:hAnsi="Arial"/>
                <w:b/>
                <w:noProof/>
                <w:sz w:val="18"/>
              </w:rPr>
            </w:pPr>
            <w:del w:id="1895" w:author="Chen, Delia (NSB - CN/Hangzhou)" w:date="2019-03-26T11:13:00Z">
              <w:r w:rsidRPr="00BE18BD" w:rsidDel="008A1AA2">
                <w:rPr>
                  <w:rFonts w:ascii="Arial" w:eastAsia="宋体" w:hAnsi="Arial"/>
                  <w:b/>
                  <w:noProof/>
                  <w:sz w:val="18"/>
                </w:rPr>
                <w:delText>Test 5</w:delText>
              </w:r>
            </w:del>
          </w:p>
        </w:tc>
        <w:tc>
          <w:tcPr>
            <w:tcW w:w="1534" w:type="pct"/>
          </w:tcPr>
          <w:p w14:paraId="57022E4D" w14:textId="05E82442" w:rsidR="00BE18BD" w:rsidRPr="00BE18BD" w:rsidDel="008A1AA2" w:rsidRDefault="00BE18BD" w:rsidP="00BE18BD">
            <w:pPr>
              <w:keepNext/>
              <w:keepLines/>
              <w:spacing w:after="0"/>
              <w:jc w:val="center"/>
              <w:rPr>
                <w:del w:id="1896" w:author="Chen, Delia (NSB - CN/Hangzhou)" w:date="2019-03-26T11:13:00Z"/>
                <w:rFonts w:ascii="Arial" w:eastAsia="宋体" w:hAnsi="Arial"/>
                <w:b/>
                <w:noProof/>
                <w:sz w:val="18"/>
              </w:rPr>
            </w:pPr>
            <w:del w:id="1897" w:author="Chen, Delia (NSB - CN/Hangzhou)" w:date="2019-03-26T11:13:00Z">
              <w:r w:rsidRPr="00BE18BD" w:rsidDel="008A1AA2">
                <w:rPr>
                  <w:rFonts w:ascii="Arial" w:eastAsia="宋体" w:hAnsi="Arial"/>
                  <w:b/>
                  <w:noProof/>
                  <w:sz w:val="18"/>
                </w:rPr>
                <w:delText>Test 6</w:delText>
              </w:r>
            </w:del>
          </w:p>
        </w:tc>
      </w:tr>
      <w:tr w:rsidR="00BE18BD" w:rsidRPr="00BE18BD" w:rsidDel="008A1AA2" w14:paraId="606CCE11" w14:textId="0BAE060E" w:rsidTr="006633E6">
        <w:trPr>
          <w:trHeight w:val="64"/>
          <w:jc w:val="center"/>
          <w:del w:id="1898" w:author="Chen, Delia (NSB - CN/Hangzhou)" w:date="2019-03-26T11:13:00Z"/>
        </w:trPr>
        <w:tc>
          <w:tcPr>
            <w:tcW w:w="1614" w:type="pct"/>
            <w:gridSpan w:val="4"/>
            <w:shd w:val="clear" w:color="auto" w:fill="auto"/>
          </w:tcPr>
          <w:p w14:paraId="540F2813" w14:textId="2F198CDD" w:rsidR="00BE18BD" w:rsidRPr="00BE18BD" w:rsidDel="008A1AA2" w:rsidRDefault="00BE18BD" w:rsidP="00BE18BD">
            <w:pPr>
              <w:keepNext/>
              <w:keepLines/>
              <w:spacing w:after="0"/>
              <w:rPr>
                <w:del w:id="1899" w:author="Chen, Delia (NSB - CN/Hangzhou)" w:date="2019-03-26T11:13:00Z"/>
                <w:rFonts w:ascii="Arial" w:eastAsia="宋体" w:hAnsi="Arial"/>
                <w:noProof/>
                <w:sz w:val="18"/>
                <w:szCs w:val="18"/>
              </w:rPr>
            </w:pPr>
            <w:del w:id="1900" w:author="Chen, Delia (NSB - CN/Hangzhou)" w:date="2019-03-26T11:13:00Z">
              <w:r w:rsidRPr="00BE18BD" w:rsidDel="008A1AA2">
                <w:rPr>
                  <w:rFonts w:ascii="Arial" w:eastAsia="宋体" w:hAnsi="Arial"/>
                  <w:noProof/>
                  <w:sz w:val="18"/>
                  <w:szCs w:val="18"/>
                </w:rPr>
                <w:delText xml:space="preserve">Active PCell </w:delText>
              </w:r>
            </w:del>
          </w:p>
        </w:tc>
        <w:tc>
          <w:tcPr>
            <w:tcW w:w="318" w:type="pct"/>
            <w:shd w:val="clear" w:color="auto" w:fill="auto"/>
          </w:tcPr>
          <w:p w14:paraId="6481398A" w14:textId="023DD5ED" w:rsidR="00BE18BD" w:rsidRPr="00BE18BD" w:rsidDel="008A1AA2" w:rsidRDefault="00BE18BD" w:rsidP="00BE18BD">
            <w:pPr>
              <w:keepNext/>
              <w:keepLines/>
              <w:spacing w:after="0"/>
              <w:jc w:val="center"/>
              <w:rPr>
                <w:del w:id="1901" w:author="Chen, Delia (NSB - CN/Hangzhou)" w:date="2019-03-26T11:13:00Z"/>
                <w:rFonts w:ascii="Arial" w:eastAsia="宋体" w:hAnsi="Arial"/>
                <w:noProof/>
                <w:sz w:val="18"/>
              </w:rPr>
            </w:pPr>
          </w:p>
        </w:tc>
        <w:tc>
          <w:tcPr>
            <w:tcW w:w="1534" w:type="pct"/>
            <w:shd w:val="clear" w:color="auto" w:fill="auto"/>
          </w:tcPr>
          <w:p w14:paraId="4C895EC4" w14:textId="7875A760" w:rsidR="00BE18BD" w:rsidRPr="00BE18BD" w:rsidDel="008A1AA2" w:rsidRDefault="00BE18BD" w:rsidP="00BE18BD">
            <w:pPr>
              <w:keepNext/>
              <w:keepLines/>
              <w:spacing w:after="0"/>
              <w:jc w:val="center"/>
              <w:rPr>
                <w:del w:id="1902" w:author="Chen, Delia (NSB - CN/Hangzhou)" w:date="2019-03-26T11:13:00Z"/>
                <w:rFonts w:ascii="Arial" w:eastAsia="宋体" w:hAnsi="Arial"/>
                <w:noProof/>
                <w:sz w:val="18"/>
              </w:rPr>
            </w:pPr>
            <w:del w:id="1903" w:author="Chen, Delia (NSB - CN/Hangzhou)" w:date="2019-03-26T11:13:00Z">
              <w:r w:rsidRPr="00BE18BD" w:rsidDel="008A1AA2">
                <w:rPr>
                  <w:rFonts w:ascii="Arial" w:eastAsia="宋体" w:hAnsi="Arial"/>
                  <w:noProof/>
                  <w:sz w:val="18"/>
                </w:rPr>
                <w:delText>Cell 1</w:delText>
              </w:r>
            </w:del>
          </w:p>
        </w:tc>
        <w:tc>
          <w:tcPr>
            <w:tcW w:w="1534" w:type="pct"/>
          </w:tcPr>
          <w:p w14:paraId="4D0553CD" w14:textId="54A2FC18" w:rsidR="00BE18BD" w:rsidRPr="00BE18BD" w:rsidDel="008A1AA2" w:rsidRDefault="00BE18BD" w:rsidP="00BE18BD">
            <w:pPr>
              <w:keepNext/>
              <w:keepLines/>
              <w:spacing w:after="0"/>
              <w:jc w:val="center"/>
              <w:rPr>
                <w:del w:id="1904" w:author="Chen, Delia (NSB - CN/Hangzhou)" w:date="2019-03-26T11:13:00Z"/>
                <w:rFonts w:ascii="Arial" w:eastAsia="宋体" w:hAnsi="Arial"/>
                <w:noProof/>
                <w:sz w:val="18"/>
              </w:rPr>
            </w:pPr>
            <w:del w:id="1905" w:author="Chen, Delia (NSB - CN/Hangzhou)" w:date="2019-03-26T11:13:00Z">
              <w:r w:rsidRPr="00BE18BD" w:rsidDel="008A1AA2">
                <w:rPr>
                  <w:rFonts w:ascii="Arial" w:eastAsia="宋体" w:hAnsi="Arial"/>
                  <w:noProof/>
                  <w:sz w:val="18"/>
                </w:rPr>
                <w:delText>Cell 1</w:delText>
              </w:r>
            </w:del>
          </w:p>
        </w:tc>
      </w:tr>
      <w:tr w:rsidR="00BE18BD" w:rsidRPr="00BE18BD" w:rsidDel="008A1AA2" w14:paraId="15238906" w14:textId="1085C60A" w:rsidTr="006633E6">
        <w:trPr>
          <w:trHeight w:val="164"/>
          <w:jc w:val="center"/>
          <w:del w:id="1906" w:author="Chen, Delia (NSB - CN/Hangzhou)" w:date="2019-03-26T11:13:00Z"/>
        </w:trPr>
        <w:tc>
          <w:tcPr>
            <w:tcW w:w="1614" w:type="pct"/>
            <w:gridSpan w:val="4"/>
            <w:shd w:val="clear" w:color="auto" w:fill="auto"/>
          </w:tcPr>
          <w:p w14:paraId="492A3FE9" w14:textId="2E2AF8B1" w:rsidR="00BE18BD" w:rsidRPr="00BE18BD" w:rsidDel="008A1AA2" w:rsidRDefault="00BE18BD" w:rsidP="00BE18BD">
            <w:pPr>
              <w:keepNext/>
              <w:keepLines/>
              <w:spacing w:after="0"/>
              <w:rPr>
                <w:del w:id="1907" w:author="Chen, Delia (NSB - CN/Hangzhou)" w:date="2019-03-26T11:13:00Z"/>
                <w:rFonts w:ascii="Arial" w:eastAsia="宋体" w:hAnsi="Arial"/>
                <w:noProof/>
                <w:sz w:val="18"/>
                <w:szCs w:val="18"/>
              </w:rPr>
            </w:pPr>
            <w:del w:id="1908" w:author="Chen, Delia (NSB - CN/Hangzhou)" w:date="2019-03-26T11:13:00Z">
              <w:r w:rsidRPr="00BE18BD" w:rsidDel="008A1AA2">
                <w:rPr>
                  <w:rFonts w:ascii="Arial" w:eastAsia="宋体" w:hAnsi="Arial"/>
                  <w:noProof/>
                  <w:sz w:val="18"/>
                  <w:szCs w:val="18"/>
                </w:rPr>
                <w:delText>RF Channel Number</w:delText>
              </w:r>
            </w:del>
          </w:p>
        </w:tc>
        <w:tc>
          <w:tcPr>
            <w:tcW w:w="318" w:type="pct"/>
            <w:shd w:val="clear" w:color="auto" w:fill="auto"/>
          </w:tcPr>
          <w:p w14:paraId="74E2B066" w14:textId="41935B38" w:rsidR="00BE18BD" w:rsidRPr="00BE18BD" w:rsidDel="008A1AA2" w:rsidRDefault="00BE18BD" w:rsidP="00BE18BD">
            <w:pPr>
              <w:keepNext/>
              <w:keepLines/>
              <w:spacing w:after="0"/>
              <w:jc w:val="center"/>
              <w:rPr>
                <w:del w:id="1909" w:author="Chen, Delia (NSB - CN/Hangzhou)" w:date="2019-03-26T11:13:00Z"/>
                <w:rFonts w:ascii="Arial" w:eastAsia="宋体" w:hAnsi="Arial"/>
                <w:noProof/>
                <w:sz w:val="18"/>
              </w:rPr>
            </w:pPr>
          </w:p>
        </w:tc>
        <w:tc>
          <w:tcPr>
            <w:tcW w:w="1534" w:type="pct"/>
            <w:shd w:val="clear" w:color="auto" w:fill="auto"/>
          </w:tcPr>
          <w:p w14:paraId="37962254" w14:textId="4D1F40AB" w:rsidR="00BE18BD" w:rsidRPr="00BE18BD" w:rsidDel="008A1AA2" w:rsidRDefault="00BE18BD" w:rsidP="00BE18BD">
            <w:pPr>
              <w:keepNext/>
              <w:keepLines/>
              <w:spacing w:after="0"/>
              <w:jc w:val="center"/>
              <w:rPr>
                <w:del w:id="1910" w:author="Chen, Delia (NSB - CN/Hangzhou)" w:date="2019-03-26T11:13:00Z"/>
                <w:rFonts w:ascii="Arial" w:eastAsia="宋体" w:hAnsi="Arial"/>
                <w:noProof/>
                <w:sz w:val="18"/>
              </w:rPr>
            </w:pPr>
            <w:del w:id="1911" w:author="Chen, Delia (NSB - CN/Hangzhou)" w:date="2019-03-26T11:13:00Z">
              <w:r w:rsidRPr="00BE18BD" w:rsidDel="008A1AA2">
                <w:rPr>
                  <w:rFonts w:ascii="Arial" w:eastAsia="宋体" w:hAnsi="Arial"/>
                  <w:noProof/>
                  <w:sz w:val="18"/>
                </w:rPr>
                <w:delText>1</w:delText>
              </w:r>
            </w:del>
          </w:p>
        </w:tc>
        <w:tc>
          <w:tcPr>
            <w:tcW w:w="1534" w:type="pct"/>
          </w:tcPr>
          <w:p w14:paraId="15AFD24D" w14:textId="4300CB58" w:rsidR="00BE18BD" w:rsidRPr="00BE18BD" w:rsidDel="008A1AA2" w:rsidRDefault="00BE18BD" w:rsidP="00BE18BD">
            <w:pPr>
              <w:keepNext/>
              <w:keepLines/>
              <w:spacing w:after="0"/>
              <w:jc w:val="center"/>
              <w:rPr>
                <w:del w:id="1912" w:author="Chen, Delia (NSB - CN/Hangzhou)" w:date="2019-03-26T11:13:00Z"/>
                <w:rFonts w:ascii="Arial" w:eastAsia="宋体" w:hAnsi="Arial"/>
                <w:noProof/>
                <w:sz w:val="18"/>
              </w:rPr>
            </w:pPr>
            <w:del w:id="1913" w:author="Chen, Delia (NSB - CN/Hangzhou)" w:date="2019-03-26T11:13:00Z">
              <w:r w:rsidRPr="00BE18BD" w:rsidDel="008A1AA2">
                <w:rPr>
                  <w:rFonts w:ascii="Arial" w:eastAsia="宋体" w:hAnsi="Arial"/>
                  <w:noProof/>
                  <w:sz w:val="18"/>
                </w:rPr>
                <w:delText>1</w:delText>
              </w:r>
            </w:del>
          </w:p>
        </w:tc>
      </w:tr>
      <w:tr w:rsidR="00BE18BD" w:rsidRPr="00BE18BD" w:rsidDel="008A1AA2" w14:paraId="393DEE04" w14:textId="7B4EDAF5" w:rsidTr="006633E6">
        <w:trPr>
          <w:trHeight w:val="92"/>
          <w:jc w:val="center"/>
          <w:del w:id="1914" w:author="Chen, Delia (NSB - CN/Hangzhou)" w:date="2019-03-26T11:13:00Z"/>
        </w:trPr>
        <w:tc>
          <w:tcPr>
            <w:tcW w:w="807" w:type="pct"/>
            <w:gridSpan w:val="3"/>
            <w:shd w:val="clear" w:color="auto" w:fill="auto"/>
          </w:tcPr>
          <w:p w14:paraId="0F4C75BD" w14:textId="770B23A7" w:rsidR="00BE18BD" w:rsidRPr="00BE18BD" w:rsidDel="008A1AA2" w:rsidRDefault="00BE18BD" w:rsidP="00BE18BD">
            <w:pPr>
              <w:keepNext/>
              <w:keepLines/>
              <w:spacing w:after="0"/>
              <w:rPr>
                <w:del w:id="1915" w:author="Chen, Delia (NSB - CN/Hangzhou)" w:date="2019-03-26T11:13:00Z"/>
                <w:rFonts w:ascii="Arial" w:eastAsia="宋体" w:hAnsi="Arial"/>
                <w:noProof/>
                <w:sz w:val="18"/>
                <w:szCs w:val="18"/>
                <w:lang w:val="it-IT"/>
              </w:rPr>
            </w:pPr>
            <w:del w:id="1916" w:author="Chen, Delia (NSB - CN/Hangzhou)" w:date="2019-03-26T11:13:00Z">
              <w:r w:rsidRPr="00BE18BD" w:rsidDel="008A1AA2">
                <w:rPr>
                  <w:rFonts w:ascii="Arial" w:eastAsia="宋体" w:hAnsi="Arial"/>
                  <w:noProof/>
                  <w:sz w:val="18"/>
                  <w:szCs w:val="18"/>
                  <w:lang w:val="it-IT"/>
                </w:rPr>
                <w:delText>Duplex mode</w:delText>
              </w:r>
            </w:del>
          </w:p>
        </w:tc>
        <w:tc>
          <w:tcPr>
            <w:tcW w:w="807" w:type="pct"/>
            <w:shd w:val="clear" w:color="auto" w:fill="auto"/>
          </w:tcPr>
          <w:p w14:paraId="034D7CE0" w14:textId="0163BC73" w:rsidR="00BE18BD" w:rsidRPr="00BE18BD" w:rsidDel="008A1AA2" w:rsidRDefault="00BE18BD" w:rsidP="00BE18BD">
            <w:pPr>
              <w:keepNext/>
              <w:keepLines/>
              <w:spacing w:after="0"/>
              <w:rPr>
                <w:del w:id="1917" w:author="Chen, Delia (NSB - CN/Hangzhou)" w:date="2019-03-26T11:13:00Z"/>
                <w:rFonts w:ascii="Arial" w:eastAsia="宋体" w:hAnsi="Arial"/>
                <w:noProof/>
                <w:sz w:val="18"/>
                <w:szCs w:val="18"/>
                <w:lang w:val="it-IT"/>
              </w:rPr>
            </w:pPr>
            <w:del w:id="191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4EBC4D1B" w14:textId="6A414823" w:rsidR="00BE18BD" w:rsidRPr="00BE18BD" w:rsidDel="008A1AA2" w:rsidRDefault="00BE18BD" w:rsidP="00BE18BD">
            <w:pPr>
              <w:keepNext/>
              <w:keepLines/>
              <w:spacing w:after="0"/>
              <w:jc w:val="center"/>
              <w:rPr>
                <w:del w:id="1919" w:author="Chen, Delia (NSB - CN/Hangzhou)" w:date="2019-03-26T11:13:00Z"/>
                <w:rFonts w:ascii="Arial" w:eastAsia="宋体" w:hAnsi="Arial"/>
                <w:noProof/>
                <w:sz w:val="18"/>
                <w:lang w:val="it-IT"/>
              </w:rPr>
            </w:pPr>
          </w:p>
        </w:tc>
        <w:tc>
          <w:tcPr>
            <w:tcW w:w="1534" w:type="pct"/>
            <w:shd w:val="clear" w:color="auto" w:fill="auto"/>
          </w:tcPr>
          <w:p w14:paraId="28E6D356" w14:textId="6579680A" w:rsidR="00BE18BD" w:rsidRPr="00BE18BD" w:rsidDel="008A1AA2" w:rsidRDefault="00BE18BD" w:rsidP="00BE18BD">
            <w:pPr>
              <w:keepNext/>
              <w:keepLines/>
              <w:spacing w:after="0"/>
              <w:jc w:val="center"/>
              <w:rPr>
                <w:del w:id="1920" w:author="Chen, Delia (NSB - CN/Hangzhou)" w:date="2019-03-26T11:13:00Z"/>
                <w:rFonts w:ascii="Arial" w:eastAsia="宋体" w:hAnsi="Arial"/>
                <w:noProof/>
                <w:sz w:val="18"/>
              </w:rPr>
            </w:pPr>
            <w:del w:id="1921" w:author="Chen, Delia (NSB - CN/Hangzhou)" w:date="2019-03-26T11:13:00Z">
              <w:r w:rsidRPr="00BE18BD" w:rsidDel="008A1AA2">
                <w:rPr>
                  <w:rFonts w:ascii="Arial" w:eastAsia="宋体" w:hAnsi="Arial"/>
                  <w:noProof/>
                  <w:sz w:val="18"/>
                </w:rPr>
                <w:delText>TDD</w:delText>
              </w:r>
            </w:del>
          </w:p>
        </w:tc>
        <w:tc>
          <w:tcPr>
            <w:tcW w:w="1534" w:type="pct"/>
          </w:tcPr>
          <w:p w14:paraId="3A466282" w14:textId="7D994090" w:rsidR="00BE18BD" w:rsidRPr="00BE18BD" w:rsidDel="008A1AA2" w:rsidRDefault="00BE18BD" w:rsidP="00BE18BD">
            <w:pPr>
              <w:keepNext/>
              <w:keepLines/>
              <w:spacing w:after="0"/>
              <w:jc w:val="center"/>
              <w:rPr>
                <w:del w:id="1922" w:author="Chen, Delia (NSB - CN/Hangzhou)" w:date="2019-03-26T11:13:00Z"/>
                <w:rFonts w:ascii="Arial" w:eastAsia="宋体" w:hAnsi="Arial"/>
                <w:noProof/>
                <w:sz w:val="18"/>
              </w:rPr>
            </w:pPr>
            <w:del w:id="1923" w:author="Chen, Delia (NSB - CN/Hangzhou)" w:date="2019-03-26T11:13:00Z">
              <w:r w:rsidRPr="00BE18BD" w:rsidDel="008A1AA2">
                <w:rPr>
                  <w:rFonts w:ascii="Arial" w:eastAsia="宋体" w:hAnsi="Arial"/>
                  <w:noProof/>
                  <w:sz w:val="18"/>
                </w:rPr>
                <w:delText>TDD</w:delText>
              </w:r>
            </w:del>
          </w:p>
        </w:tc>
      </w:tr>
      <w:tr w:rsidR="00BE18BD" w:rsidRPr="00BE18BD" w:rsidDel="008A1AA2" w14:paraId="19D28EB1" w14:textId="03C4B0B3" w:rsidTr="006633E6">
        <w:trPr>
          <w:trHeight w:val="189"/>
          <w:jc w:val="center"/>
          <w:del w:id="1924" w:author="Chen, Delia (NSB - CN/Hangzhou)" w:date="2019-03-26T11:13:00Z"/>
        </w:trPr>
        <w:tc>
          <w:tcPr>
            <w:tcW w:w="807" w:type="pct"/>
            <w:gridSpan w:val="3"/>
            <w:shd w:val="clear" w:color="auto" w:fill="auto"/>
          </w:tcPr>
          <w:p w14:paraId="17E0F2A9" w14:textId="1B32D295" w:rsidR="00BE18BD" w:rsidRPr="00BE18BD" w:rsidDel="008A1AA2" w:rsidRDefault="00BE18BD" w:rsidP="00BE18BD">
            <w:pPr>
              <w:keepNext/>
              <w:keepLines/>
              <w:spacing w:after="0"/>
              <w:rPr>
                <w:del w:id="1925" w:author="Chen, Delia (NSB - CN/Hangzhou)" w:date="2019-03-26T11:13:00Z"/>
                <w:rFonts w:ascii="Arial" w:eastAsia="宋体" w:hAnsi="Arial"/>
                <w:noProof/>
                <w:sz w:val="18"/>
                <w:szCs w:val="18"/>
                <w:lang w:val="it-IT"/>
              </w:rPr>
            </w:pPr>
            <w:del w:id="1926" w:author="Chen, Delia (NSB - CN/Hangzhou)" w:date="2019-03-26T11:13:00Z">
              <w:r w:rsidRPr="00BE18BD" w:rsidDel="008A1AA2">
                <w:rPr>
                  <w:rFonts w:ascii="Arial" w:eastAsia="宋体" w:hAnsi="Arial"/>
                  <w:noProof/>
                  <w:sz w:val="18"/>
                  <w:szCs w:val="18"/>
                  <w:lang w:val="it-IT"/>
                </w:rPr>
                <w:delText>TDD Configuration</w:delText>
              </w:r>
            </w:del>
          </w:p>
        </w:tc>
        <w:tc>
          <w:tcPr>
            <w:tcW w:w="807" w:type="pct"/>
            <w:shd w:val="clear" w:color="auto" w:fill="auto"/>
          </w:tcPr>
          <w:p w14:paraId="2BCA03C1" w14:textId="07C54F10" w:rsidR="00BE18BD" w:rsidRPr="00BE18BD" w:rsidDel="008A1AA2" w:rsidRDefault="00BE18BD" w:rsidP="00BE18BD">
            <w:pPr>
              <w:keepNext/>
              <w:keepLines/>
              <w:spacing w:after="0"/>
              <w:rPr>
                <w:del w:id="1927" w:author="Chen, Delia (NSB - CN/Hangzhou)" w:date="2019-03-26T11:13:00Z"/>
                <w:rFonts w:ascii="Arial" w:eastAsia="宋体" w:hAnsi="Arial"/>
                <w:noProof/>
                <w:sz w:val="18"/>
                <w:szCs w:val="18"/>
                <w:lang w:val="it-IT"/>
              </w:rPr>
            </w:pPr>
            <w:del w:id="192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7FFECC17" w14:textId="3776BD61" w:rsidR="00BE18BD" w:rsidRPr="00BE18BD" w:rsidDel="008A1AA2" w:rsidRDefault="00BE18BD" w:rsidP="00BE18BD">
            <w:pPr>
              <w:keepNext/>
              <w:keepLines/>
              <w:spacing w:after="0"/>
              <w:jc w:val="center"/>
              <w:rPr>
                <w:del w:id="1929" w:author="Chen, Delia (NSB - CN/Hangzhou)" w:date="2019-03-26T11:13:00Z"/>
                <w:rFonts w:ascii="Arial" w:eastAsia="宋体" w:hAnsi="Arial"/>
                <w:noProof/>
                <w:sz w:val="18"/>
                <w:lang w:val="it-IT"/>
              </w:rPr>
            </w:pPr>
          </w:p>
        </w:tc>
        <w:tc>
          <w:tcPr>
            <w:tcW w:w="1534" w:type="pct"/>
            <w:shd w:val="clear" w:color="auto" w:fill="auto"/>
          </w:tcPr>
          <w:p w14:paraId="6CE88B69" w14:textId="614BFE4A" w:rsidR="00BE18BD" w:rsidRPr="00BE18BD" w:rsidDel="008A1AA2" w:rsidRDefault="00BE18BD" w:rsidP="00BE18BD">
            <w:pPr>
              <w:keepNext/>
              <w:keepLines/>
              <w:spacing w:after="0"/>
              <w:jc w:val="center"/>
              <w:rPr>
                <w:del w:id="1930" w:author="Chen, Delia (NSB - CN/Hangzhou)" w:date="2019-03-26T11:13:00Z"/>
                <w:rFonts w:ascii="Arial" w:eastAsia="宋体" w:hAnsi="Arial"/>
                <w:noProof/>
                <w:sz w:val="18"/>
              </w:rPr>
            </w:pPr>
            <w:del w:id="1931" w:author="Chen, Delia (NSB - CN/Hangzhou)" w:date="2019-03-26T11:13:00Z">
              <w:r w:rsidRPr="00BE18BD" w:rsidDel="008A1AA2">
                <w:rPr>
                  <w:rFonts w:ascii="Arial" w:eastAsia="宋体" w:hAnsi="Arial"/>
                  <w:noProof/>
                  <w:sz w:val="18"/>
                </w:rPr>
                <w:delText>[TDDConf.3.1]</w:delText>
              </w:r>
            </w:del>
          </w:p>
        </w:tc>
        <w:tc>
          <w:tcPr>
            <w:tcW w:w="1534" w:type="pct"/>
            <w:shd w:val="clear" w:color="auto" w:fill="auto"/>
          </w:tcPr>
          <w:p w14:paraId="30391B21" w14:textId="3B6744BC" w:rsidR="00BE18BD" w:rsidRPr="00BE18BD" w:rsidDel="008A1AA2" w:rsidRDefault="00BE18BD" w:rsidP="00BE18BD">
            <w:pPr>
              <w:keepNext/>
              <w:keepLines/>
              <w:spacing w:after="0"/>
              <w:jc w:val="center"/>
              <w:rPr>
                <w:del w:id="1932" w:author="Chen, Delia (NSB - CN/Hangzhou)" w:date="2019-03-26T11:13:00Z"/>
                <w:rFonts w:ascii="Arial" w:eastAsia="宋体" w:hAnsi="Arial"/>
                <w:noProof/>
                <w:sz w:val="18"/>
              </w:rPr>
            </w:pPr>
            <w:del w:id="1933" w:author="Chen, Delia (NSB - CN/Hangzhou)" w:date="2019-03-26T11:13:00Z">
              <w:r w:rsidRPr="00BE18BD" w:rsidDel="008A1AA2">
                <w:rPr>
                  <w:rFonts w:ascii="Arial" w:eastAsia="宋体" w:hAnsi="Arial"/>
                  <w:noProof/>
                  <w:sz w:val="18"/>
                </w:rPr>
                <w:delText>[TDDConf.3.1]</w:delText>
              </w:r>
            </w:del>
          </w:p>
        </w:tc>
      </w:tr>
      <w:tr w:rsidR="00BE18BD" w:rsidRPr="00BE18BD" w:rsidDel="008A1AA2" w14:paraId="28BFA1B6" w14:textId="653E1233" w:rsidTr="006633E6">
        <w:trPr>
          <w:trHeight w:val="189"/>
          <w:jc w:val="center"/>
          <w:del w:id="1934" w:author="Chen, Delia (NSB - CN/Hangzhou)" w:date="2019-03-26T11:13:00Z"/>
        </w:trPr>
        <w:tc>
          <w:tcPr>
            <w:tcW w:w="807" w:type="pct"/>
            <w:gridSpan w:val="3"/>
            <w:shd w:val="clear" w:color="auto" w:fill="auto"/>
          </w:tcPr>
          <w:p w14:paraId="3DB8DDA4" w14:textId="2BBB72AF" w:rsidR="00BE18BD" w:rsidRPr="00BE18BD" w:rsidDel="008A1AA2" w:rsidRDefault="00BE18BD" w:rsidP="00BE18BD">
            <w:pPr>
              <w:keepNext/>
              <w:keepLines/>
              <w:spacing w:after="0"/>
              <w:rPr>
                <w:del w:id="1935" w:author="Chen, Delia (NSB - CN/Hangzhou)" w:date="2019-03-26T11:13:00Z"/>
                <w:rFonts w:ascii="Arial" w:eastAsia="宋体" w:hAnsi="Arial"/>
                <w:noProof/>
                <w:sz w:val="18"/>
                <w:szCs w:val="18"/>
              </w:rPr>
            </w:pPr>
            <w:del w:id="1936" w:author="Chen, Delia (NSB - CN/Hangzhou)" w:date="2019-03-26T11:13:00Z">
              <w:r w:rsidRPr="00BE18BD" w:rsidDel="008A1AA2">
                <w:rPr>
                  <w:rFonts w:ascii="Arial" w:eastAsia="宋体" w:hAnsi="Arial"/>
                  <w:noProof/>
                  <w:sz w:val="18"/>
                  <w:szCs w:val="18"/>
                </w:rPr>
                <w:delText>CORESET Reference Channel</w:delText>
              </w:r>
            </w:del>
          </w:p>
        </w:tc>
        <w:tc>
          <w:tcPr>
            <w:tcW w:w="807" w:type="pct"/>
            <w:shd w:val="clear" w:color="auto" w:fill="auto"/>
          </w:tcPr>
          <w:p w14:paraId="781B9F09" w14:textId="512B6B21" w:rsidR="00BE18BD" w:rsidRPr="00BE18BD" w:rsidDel="008A1AA2" w:rsidRDefault="00BE18BD" w:rsidP="00BE18BD">
            <w:pPr>
              <w:keepNext/>
              <w:keepLines/>
              <w:spacing w:after="0"/>
              <w:rPr>
                <w:del w:id="1937" w:author="Chen, Delia (NSB - CN/Hangzhou)" w:date="2019-03-26T11:13:00Z"/>
                <w:rFonts w:ascii="Arial" w:eastAsia="宋体" w:hAnsi="Arial"/>
                <w:noProof/>
                <w:sz w:val="18"/>
                <w:szCs w:val="18"/>
                <w:lang w:val="it-IT"/>
              </w:rPr>
            </w:pPr>
            <w:del w:id="193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56B120E4" w14:textId="09B9BCBD" w:rsidR="00BE18BD" w:rsidRPr="00BE18BD" w:rsidDel="008A1AA2" w:rsidRDefault="00BE18BD" w:rsidP="00BE18BD">
            <w:pPr>
              <w:keepNext/>
              <w:keepLines/>
              <w:spacing w:after="0"/>
              <w:jc w:val="center"/>
              <w:rPr>
                <w:del w:id="1939" w:author="Chen, Delia (NSB - CN/Hangzhou)" w:date="2019-03-26T11:13:00Z"/>
                <w:rFonts w:ascii="Arial" w:eastAsia="宋体" w:hAnsi="Arial"/>
                <w:noProof/>
                <w:sz w:val="18"/>
              </w:rPr>
            </w:pPr>
          </w:p>
        </w:tc>
        <w:tc>
          <w:tcPr>
            <w:tcW w:w="1534" w:type="pct"/>
            <w:shd w:val="clear" w:color="auto" w:fill="auto"/>
          </w:tcPr>
          <w:p w14:paraId="6447B826" w14:textId="358A59C8" w:rsidR="00BE18BD" w:rsidRPr="00BE18BD" w:rsidDel="008A1AA2" w:rsidRDefault="00BE18BD" w:rsidP="00BE18BD">
            <w:pPr>
              <w:keepNext/>
              <w:keepLines/>
              <w:spacing w:after="0"/>
              <w:jc w:val="center"/>
              <w:rPr>
                <w:del w:id="1940" w:author="Chen, Delia (NSB - CN/Hangzhou)" w:date="2019-03-26T11:13:00Z"/>
                <w:rFonts w:ascii="Arial" w:eastAsia="宋体" w:hAnsi="Arial"/>
                <w:noProof/>
                <w:sz w:val="18"/>
              </w:rPr>
            </w:pPr>
            <w:del w:id="1941" w:author="Chen, Delia (NSB - CN/Hangzhou)" w:date="2019-03-26T11:13:00Z">
              <w:r w:rsidRPr="00BE18BD" w:rsidDel="008A1AA2">
                <w:rPr>
                  <w:rFonts w:ascii="Arial" w:eastAsia="宋体" w:hAnsi="Arial"/>
                  <w:noProof/>
                  <w:sz w:val="18"/>
                </w:rPr>
                <w:delText xml:space="preserve">[CR. 3.1 TDD] </w:delText>
              </w:r>
            </w:del>
          </w:p>
        </w:tc>
        <w:tc>
          <w:tcPr>
            <w:tcW w:w="1534" w:type="pct"/>
            <w:shd w:val="clear" w:color="auto" w:fill="auto"/>
          </w:tcPr>
          <w:p w14:paraId="2E70642B" w14:textId="17A30D33" w:rsidR="00BE18BD" w:rsidRPr="00BE18BD" w:rsidDel="008A1AA2" w:rsidRDefault="00BE18BD" w:rsidP="00BE18BD">
            <w:pPr>
              <w:keepNext/>
              <w:keepLines/>
              <w:spacing w:after="0"/>
              <w:jc w:val="center"/>
              <w:rPr>
                <w:del w:id="1942" w:author="Chen, Delia (NSB - CN/Hangzhou)" w:date="2019-03-26T11:13:00Z"/>
                <w:rFonts w:ascii="Arial" w:eastAsia="宋体" w:hAnsi="Arial"/>
                <w:noProof/>
                <w:sz w:val="18"/>
              </w:rPr>
            </w:pPr>
            <w:del w:id="1943" w:author="Chen, Delia (NSB - CN/Hangzhou)" w:date="2019-03-26T11:13:00Z">
              <w:r w:rsidRPr="00BE18BD" w:rsidDel="008A1AA2">
                <w:rPr>
                  <w:rFonts w:ascii="Arial" w:eastAsia="宋体" w:hAnsi="Arial"/>
                  <w:noProof/>
                  <w:sz w:val="18"/>
                </w:rPr>
                <w:delText xml:space="preserve">[CR. 3.1 TDD] </w:delText>
              </w:r>
            </w:del>
          </w:p>
        </w:tc>
      </w:tr>
      <w:tr w:rsidR="00BE18BD" w:rsidRPr="00BE18BD" w:rsidDel="008A1AA2" w14:paraId="26FDE693" w14:textId="29C1B043" w:rsidTr="006633E6">
        <w:trPr>
          <w:trHeight w:val="123"/>
          <w:jc w:val="center"/>
          <w:del w:id="1944" w:author="Chen, Delia (NSB - CN/Hangzhou)" w:date="2019-03-26T11:13:00Z"/>
        </w:trPr>
        <w:tc>
          <w:tcPr>
            <w:tcW w:w="807" w:type="pct"/>
            <w:gridSpan w:val="3"/>
            <w:shd w:val="clear" w:color="auto" w:fill="auto"/>
          </w:tcPr>
          <w:p w14:paraId="5AAB7FA8" w14:textId="194D22F8" w:rsidR="00BE18BD" w:rsidRPr="00BE18BD" w:rsidDel="008A1AA2" w:rsidRDefault="00BE18BD" w:rsidP="00BE18BD">
            <w:pPr>
              <w:keepNext/>
              <w:keepLines/>
              <w:spacing w:after="0"/>
              <w:rPr>
                <w:del w:id="1945" w:author="Chen, Delia (NSB - CN/Hangzhou)" w:date="2019-03-26T11:13:00Z"/>
                <w:rFonts w:ascii="Arial" w:eastAsia="宋体" w:hAnsi="Arial"/>
                <w:noProof/>
                <w:sz w:val="18"/>
                <w:szCs w:val="18"/>
              </w:rPr>
            </w:pPr>
            <w:del w:id="1946" w:author="Chen, Delia (NSB - CN/Hangzhou)" w:date="2019-03-26T11:13:00Z">
              <w:r w:rsidRPr="00BE18BD" w:rsidDel="008A1AA2">
                <w:rPr>
                  <w:rFonts w:ascii="Arial" w:eastAsia="宋体" w:hAnsi="Arial"/>
                  <w:noProof/>
                  <w:sz w:val="18"/>
                  <w:szCs w:val="18"/>
                </w:rPr>
                <w:delText>SSB Configuration</w:delText>
              </w:r>
            </w:del>
          </w:p>
        </w:tc>
        <w:tc>
          <w:tcPr>
            <w:tcW w:w="807" w:type="pct"/>
            <w:shd w:val="clear" w:color="auto" w:fill="auto"/>
          </w:tcPr>
          <w:p w14:paraId="004D473F" w14:textId="3F4341E9" w:rsidR="00BE18BD" w:rsidRPr="00BE18BD" w:rsidDel="008A1AA2" w:rsidRDefault="00BE18BD" w:rsidP="00BE18BD">
            <w:pPr>
              <w:keepNext/>
              <w:keepLines/>
              <w:spacing w:after="0"/>
              <w:rPr>
                <w:del w:id="1947" w:author="Chen, Delia (NSB - CN/Hangzhou)" w:date="2019-03-26T11:13:00Z"/>
                <w:rFonts w:ascii="Arial" w:eastAsia="宋体" w:hAnsi="Arial"/>
                <w:noProof/>
                <w:sz w:val="18"/>
                <w:szCs w:val="18"/>
                <w:lang w:val="it-IT"/>
              </w:rPr>
            </w:pPr>
            <w:del w:id="194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2FB2EEFD" w14:textId="12445BDE" w:rsidR="00BE18BD" w:rsidRPr="00BE18BD" w:rsidDel="008A1AA2" w:rsidRDefault="00BE18BD" w:rsidP="00BE18BD">
            <w:pPr>
              <w:keepNext/>
              <w:keepLines/>
              <w:spacing w:after="0"/>
              <w:jc w:val="center"/>
              <w:rPr>
                <w:del w:id="1949" w:author="Chen, Delia (NSB - CN/Hangzhou)" w:date="2019-03-26T11:13:00Z"/>
                <w:rFonts w:ascii="Arial" w:eastAsia="宋体" w:hAnsi="Arial"/>
                <w:noProof/>
                <w:sz w:val="18"/>
              </w:rPr>
            </w:pPr>
          </w:p>
        </w:tc>
        <w:tc>
          <w:tcPr>
            <w:tcW w:w="1534" w:type="pct"/>
            <w:shd w:val="clear" w:color="auto" w:fill="auto"/>
          </w:tcPr>
          <w:p w14:paraId="7E87351A" w14:textId="63850D6B" w:rsidR="00BE18BD" w:rsidRPr="00BE18BD" w:rsidDel="008A1AA2" w:rsidRDefault="00BE18BD" w:rsidP="00BE18BD">
            <w:pPr>
              <w:keepNext/>
              <w:keepLines/>
              <w:spacing w:after="0"/>
              <w:jc w:val="center"/>
              <w:rPr>
                <w:del w:id="1950" w:author="Chen, Delia (NSB - CN/Hangzhou)" w:date="2019-03-26T11:13:00Z"/>
                <w:rFonts w:ascii="Arial" w:eastAsia="宋体" w:hAnsi="Arial"/>
                <w:noProof/>
                <w:sz w:val="18"/>
              </w:rPr>
            </w:pPr>
            <w:del w:id="1951" w:author="Chen, Delia (NSB - CN/Hangzhou)" w:date="2019-03-26T11:13:00Z">
              <w:r w:rsidRPr="00BE18BD" w:rsidDel="008A1AA2">
                <w:rPr>
                  <w:rFonts w:ascii="Arial" w:eastAsia="宋体" w:hAnsi="Arial"/>
                  <w:noProof/>
                  <w:sz w:val="18"/>
                </w:rPr>
                <w:delText>TBD (Note: periodicity is 20ms)</w:delText>
              </w:r>
            </w:del>
          </w:p>
        </w:tc>
        <w:tc>
          <w:tcPr>
            <w:tcW w:w="1534" w:type="pct"/>
          </w:tcPr>
          <w:p w14:paraId="240D22D4" w14:textId="4F8483D0" w:rsidR="00BE18BD" w:rsidRPr="00BE18BD" w:rsidDel="008A1AA2" w:rsidRDefault="00BE18BD" w:rsidP="00BE18BD">
            <w:pPr>
              <w:keepNext/>
              <w:keepLines/>
              <w:spacing w:after="0"/>
              <w:jc w:val="center"/>
              <w:rPr>
                <w:del w:id="1952" w:author="Chen, Delia (NSB - CN/Hangzhou)" w:date="2019-03-26T11:13:00Z"/>
                <w:rFonts w:ascii="Arial" w:eastAsia="宋体" w:hAnsi="Arial"/>
                <w:noProof/>
                <w:sz w:val="18"/>
              </w:rPr>
            </w:pPr>
            <w:del w:id="1953" w:author="Chen, Delia (NSB - CN/Hangzhou)" w:date="2019-03-26T11:13:00Z">
              <w:r w:rsidRPr="00BE18BD" w:rsidDel="008A1AA2">
                <w:rPr>
                  <w:rFonts w:ascii="Arial" w:eastAsia="宋体" w:hAnsi="Arial"/>
                  <w:noProof/>
                  <w:sz w:val="18"/>
                </w:rPr>
                <w:delText>TBD (Note: periodicity is 20ms)</w:delText>
              </w:r>
            </w:del>
          </w:p>
        </w:tc>
      </w:tr>
      <w:tr w:rsidR="00BE18BD" w:rsidRPr="00BE18BD" w:rsidDel="008A1AA2" w14:paraId="561E7026" w14:textId="1F6F2384" w:rsidTr="006633E6">
        <w:trPr>
          <w:trHeight w:val="189"/>
          <w:jc w:val="center"/>
          <w:del w:id="1954" w:author="Chen, Delia (NSB - CN/Hangzhou)" w:date="2019-03-26T11:13:00Z"/>
        </w:trPr>
        <w:tc>
          <w:tcPr>
            <w:tcW w:w="807" w:type="pct"/>
            <w:gridSpan w:val="3"/>
            <w:shd w:val="clear" w:color="auto" w:fill="auto"/>
          </w:tcPr>
          <w:p w14:paraId="75835AC8" w14:textId="0693C1D3" w:rsidR="00BE18BD" w:rsidRPr="00BE18BD" w:rsidDel="008A1AA2" w:rsidRDefault="00BE18BD" w:rsidP="00BE18BD">
            <w:pPr>
              <w:keepNext/>
              <w:keepLines/>
              <w:spacing w:after="0"/>
              <w:rPr>
                <w:del w:id="1955" w:author="Chen, Delia (NSB - CN/Hangzhou)" w:date="2019-03-26T11:13:00Z"/>
                <w:rFonts w:ascii="Arial" w:eastAsia="宋体" w:hAnsi="Arial"/>
                <w:noProof/>
                <w:sz w:val="18"/>
                <w:szCs w:val="18"/>
              </w:rPr>
            </w:pPr>
            <w:del w:id="1956" w:author="Chen, Delia (NSB - CN/Hangzhou)" w:date="2019-03-26T11:13:00Z">
              <w:r w:rsidRPr="00BE18BD" w:rsidDel="008A1AA2">
                <w:rPr>
                  <w:rFonts w:ascii="Arial" w:eastAsia="宋体" w:hAnsi="Arial"/>
                  <w:noProof/>
                  <w:sz w:val="18"/>
                  <w:szCs w:val="18"/>
                </w:rPr>
                <w:delText>SMTC Configuration</w:delText>
              </w:r>
            </w:del>
          </w:p>
        </w:tc>
        <w:tc>
          <w:tcPr>
            <w:tcW w:w="807" w:type="pct"/>
            <w:shd w:val="clear" w:color="auto" w:fill="auto"/>
          </w:tcPr>
          <w:p w14:paraId="4B3EB280" w14:textId="6D7F7A11" w:rsidR="00BE18BD" w:rsidRPr="00BE18BD" w:rsidDel="008A1AA2" w:rsidRDefault="00BE18BD" w:rsidP="00BE18BD">
            <w:pPr>
              <w:keepNext/>
              <w:keepLines/>
              <w:spacing w:after="0"/>
              <w:rPr>
                <w:del w:id="1957" w:author="Chen, Delia (NSB - CN/Hangzhou)" w:date="2019-03-26T11:13:00Z"/>
                <w:rFonts w:ascii="Arial" w:eastAsia="宋体" w:hAnsi="Arial"/>
                <w:noProof/>
                <w:sz w:val="18"/>
                <w:szCs w:val="18"/>
                <w:lang w:val="it-IT"/>
              </w:rPr>
            </w:pPr>
            <w:del w:id="195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3F52BE7A" w14:textId="4E7AC3C7" w:rsidR="00BE18BD" w:rsidRPr="00BE18BD" w:rsidDel="008A1AA2" w:rsidRDefault="00BE18BD" w:rsidP="00BE18BD">
            <w:pPr>
              <w:keepNext/>
              <w:keepLines/>
              <w:spacing w:after="0"/>
              <w:jc w:val="center"/>
              <w:rPr>
                <w:del w:id="1959" w:author="Chen, Delia (NSB - CN/Hangzhou)" w:date="2019-03-26T11:13:00Z"/>
                <w:rFonts w:ascii="Arial" w:eastAsia="宋体" w:hAnsi="Arial"/>
                <w:noProof/>
                <w:sz w:val="18"/>
              </w:rPr>
            </w:pPr>
          </w:p>
        </w:tc>
        <w:tc>
          <w:tcPr>
            <w:tcW w:w="1534" w:type="pct"/>
            <w:shd w:val="clear" w:color="auto" w:fill="auto"/>
          </w:tcPr>
          <w:p w14:paraId="64623053" w14:textId="56B58ED2" w:rsidR="00BE18BD" w:rsidRPr="00BE18BD" w:rsidDel="008A1AA2" w:rsidRDefault="00BE18BD" w:rsidP="00BE18BD">
            <w:pPr>
              <w:keepNext/>
              <w:keepLines/>
              <w:spacing w:after="0"/>
              <w:jc w:val="center"/>
              <w:rPr>
                <w:del w:id="1960" w:author="Chen, Delia (NSB - CN/Hangzhou)" w:date="2019-03-26T11:13:00Z"/>
                <w:rFonts w:ascii="Arial" w:eastAsia="宋体" w:hAnsi="Arial"/>
                <w:noProof/>
                <w:sz w:val="18"/>
              </w:rPr>
            </w:pPr>
            <w:del w:id="1961" w:author="Chen, Delia (NSB - CN/Hangzhou)" w:date="2019-03-26T11:13:00Z">
              <w:r w:rsidRPr="00BE18BD" w:rsidDel="008A1AA2">
                <w:rPr>
                  <w:rFonts w:ascii="Arial" w:eastAsia="宋体" w:hAnsi="Arial"/>
                  <w:noProof/>
                  <w:sz w:val="18"/>
                </w:rPr>
                <w:delText>TDD</w:delText>
              </w:r>
            </w:del>
          </w:p>
        </w:tc>
        <w:tc>
          <w:tcPr>
            <w:tcW w:w="1534" w:type="pct"/>
          </w:tcPr>
          <w:p w14:paraId="25E4D079" w14:textId="0E34ECDA" w:rsidR="00BE18BD" w:rsidRPr="00BE18BD" w:rsidDel="008A1AA2" w:rsidRDefault="00BE18BD" w:rsidP="00BE18BD">
            <w:pPr>
              <w:keepNext/>
              <w:keepLines/>
              <w:spacing w:after="0"/>
              <w:jc w:val="center"/>
              <w:rPr>
                <w:del w:id="1962" w:author="Chen, Delia (NSB - CN/Hangzhou)" w:date="2019-03-26T11:13:00Z"/>
                <w:rFonts w:ascii="Arial" w:eastAsia="宋体" w:hAnsi="Arial"/>
                <w:noProof/>
                <w:sz w:val="18"/>
              </w:rPr>
            </w:pPr>
            <w:del w:id="1963" w:author="Chen, Delia (NSB - CN/Hangzhou)" w:date="2019-03-26T11:13:00Z">
              <w:r w:rsidRPr="00BE18BD" w:rsidDel="008A1AA2">
                <w:rPr>
                  <w:rFonts w:ascii="Arial" w:eastAsia="宋体" w:hAnsi="Arial"/>
                  <w:noProof/>
                  <w:sz w:val="18"/>
                </w:rPr>
                <w:delText>TDD</w:delText>
              </w:r>
            </w:del>
          </w:p>
        </w:tc>
      </w:tr>
      <w:tr w:rsidR="00BE18BD" w:rsidRPr="00BE18BD" w:rsidDel="008A1AA2" w14:paraId="2E77762D" w14:textId="2A44F545" w:rsidTr="006633E6">
        <w:trPr>
          <w:trHeight w:val="283"/>
          <w:jc w:val="center"/>
          <w:del w:id="1964" w:author="Chen, Delia (NSB - CN/Hangzhou)" w:date="2019-03-26T11:13:00Z"/>
        </w:trPr>
        <w:tc>
          <w:tcPr>
            <w:tcW w:w="807" w:type="pct"/>
            <w:gridSpan w:val="3"/>
            <w:shd w:val="clear" w:color="auto" w:fill="auto"/>
          </w:tcPr>
          <w:p w14:paraId="68C13280" w14:textId="05B23AE6" w:rsidR="00BE18BD" w:rsidRPr="00BE18BD" w:rsidDel="008A1AA2" w:rsidRDefault="00BE18BD" w:rsidP="00BE18BD">
            <w:pPr>
              <w:keepNext/>
              <w:keepLines/>
              <w:spacing w:after="0"/>
              <w:rPr>
                <w:del w:id="1965" w:author="Chen, Delia (NSB - CN/Hangzhou)" w:date="2019-03-26T11:13:00Z"/>
                <w:rFonts w:ascii="Arial" w:eastAsia="宋体" w:hAnsi="Arial"/>
                <w:noProof/>
                <w:sz w:val="18"/>
                <w:szCs w:val="18"/>
              </w:rPr>
            </w:pPr>
            <w:del w:id="1966" w:author="Chen, Delia (NSB - CN/Hangzhou)" w:date="2019-03-26T11:13:00Z">
              <w:r w:rsidRPr="00BE18BD" w:rsidDel="008A1AA2">
                <w:rPr>
                  <w:rFonts w:ascii="Arial" w:eastAsia="宋体" w:hAnsi="Arial"/>
                  <w:noProof/>
                  <w:sz w:val="18"/>
                  <w:szCs w:val="18"/>
                </w:rPr>
                <w:delText>PDSCH/PDCCH subcarrier spacing</w:delText>
              </w:r>
            </w:del>
          </w:p>
        </w:tc>
        <w:tc>
          <w:tcPr>
            <w:tcW w:w="807" w:type="pct"/>
            <w:shd w:val="clear" w:color="auto" w:fill="auto"/>
          </w:tcPr>
          <w:p w14:paraId="56BB4A64" w14:textId="218A4905" w:rsidR="00BE18BD" w:rsidRPr="00BE18BD" w:rsidDel="008A1AA2" w:rsidRDefault="00BE18BD" w:rsidP="00BE18BD">
            <w:pPr>
              <w:keepNext/>
              <w:keepLines/>
              <w:spacing w:after="0"/>
              <w:rPr>
                <w:del w:id="1967" w:author="Chen, Delia (NSB - CN/Hangzhou)" w:date="2019-03-26T11:13:00Z"/>
                <w:rFonts w:ascii="Arial" w:eastAsia="宋体" w:hAnsi="Arial"/>
                <w:noProof/>
                <w:sz w:val="18"/>
                <w:szCs w:val="18"/>
                <w:lang w:val="it-IT"/>
              </w:rPr>
            </w:pPr>
            <w:del w:id="1968" w:author="Chen, Delia (NSB - CN/Hangzhou)" w:date="2019-03-26T11:13:00Z">
              <w:r w:rsidRPr="00BE18BD" w:rsidDel="008A1AA2">
                <w:rPr>
                  <w:rFonts w:ascii="Arial" w:eastAsia="宋体" w:hAnsi="Arial"/>
                  <w:noProof/>
                  <w:sz w:val="18"/>
                  <w:szCs w:val="18"/>
                  <w:lang w:val="it-IT"/>
                </w:rPr>
                <w:delText>Config 1</w:delText>
              </w:r>
            </w:del>
          </w:p>
        </w:tc>
        <w:tc>
          <w:tcPr>
            <w:tcW w:w="318" w:type="pct"/>
            <w:shd w:val="clear" w:color="auto" w:fill="auto"/>
          </w:tcPr>
          <w:p w14:paraId="6A21BBC3" w14:textId="512018E3" w:rsidR="00BE18BD" w:rsidRPr="00BE18BD" w:rsidDel="008A1AA2" w:rsidRDefault="00BE18BD" w:rsidP="00BE18BD">
            <w:pPr>
              <w:keepNext/>
              <w:keepLines/>
              <w:spacing w:after="0"/>
              <w:jc w:val="center"/>
              <w:rPr>
                <w:del w:id="1969" w:author="Chen, Delia (NSB - CN/Hangzhou)" w:date="2019-03-26T11:13:00Z"/>
                <w:rFonts w:ascii="Arial" w:eastAsia="宋体" w:hAnsi="Arial"/>
                <w:noProof/>
                <w:sz w:val="18"/>
              </w:rPr>
            </w:pPr>
          </w:p>
        </w:tc>
        <w:tc>
          <w:tcPr>
            <w:tcW w:w="1534" w:type="pct"/>
            <w:shd w:val="clear" w:color="auto" w:fill="auto"/>
          </w:tcPr>
          <w:p w14:paraId="2B2D1516" w14:textId="57678EA9" w:rsidR="00BE18BD" w:rsidRPr="00BE18BD" w:rsidDel="008A1AA2" w:rsidRDefault="00BE18BD" w:rsidP="00BE18BD">
            <w:pPr>
              <w:keepNext/>
              <w:keepLines/>
              <w:spacing w:after="0"/>
              <w:jc w:val="center"/>
              <w:rPr>
                <w:del w:id="1970" w:author="Chen, Delia (NSB - CN/Hangzhou)" w:date="2019-03-26T11:13:00Z"/>
                <w:rFonts w:ascii="Arial" w:eastAsia="宋体" w:hAnsi="Arial"/>
                <w:noProof/>
                <w:sz w:val="18"/>
              </w:rPr>
            </w:pPr>
            <w:del w:id="1971" w:author="Chen, Delia (NSB - CN/Hangzhou)" w:date="2019-03-26T11:13:00Z">
              <w:r w:rsidRPr="00BE18BD" w:rsidDel="008A1AA2">
                <w:rPr>
                  <w:rFonts w:ascii="Arial" w:eastAsia="宋体" w:hAnsi="Arial"/>
                  <w:noProof/>
                  <w:sz w:val="18"/>
                </w:rPr>
                <w:delText>120 KHz</w:delText>
              </w:r>
            </w:del>
          </w:p>
        </w:tc>
        <w:tc>
          <w:tcPr>
            <w:tcW w:w="1534" w:type="pct"/>
          </w:tcPr>
          <w:p w14:paraId="7B8EC062" w14:textId="3AD8CD33" w:rsidR="00BE18BD" w:rsidRPr="00BE18BD" w:rsidDel="008A1AA2" w:rsidRDefault="00BE18BD" w:rsidP="00BE18BD">
            <w:pPr>
              <w:keepNext/>
              <w:keepLines/>
              <w:spacing w:after="0"/>
              <w:jc w:val="center"/>
              <w:rPr>
                <w:del w:id="1972" w:author="Chen, Delia (NSB - CN/Hangzhou)" w:date="2019-03-26T11:13:00Z"/>
                <w:rFonts w:ascii="Arial" w:eastAsia="宋体" w:hAnsi="Arial"/>
                <w:noProof/>
                <w:sz w:val="18"/>
              </w:rPr>
            </w:pPr>
            <w:del w:id="1973" w:author="Chen, Delia (NSB - CN/Hangzhou)" w:date="2019-03-26T11:13:00Z">
              <w:r w:rsidRPr="00BE18BD" w:rsidDel="008A1AA2">
                <w:rPr>
                  <w:rFonts w:ascii="Arial" w:eastAsia="宋体" w:hAnsi="Arial"/>
                  <w:noProof/>
                  <w:sz w:val="18"/>
                </w:rPr>
                <w:delText>120 KHz</w:delText>
              </w:r>
            </w:del>
          </w:p>
        </w:tc>
      </w:tr>
      <w:tr w:rsidR="00BE18BD" w:rsidRPr="00BE18BD" w:rsidDel="008A1AA2" w14:paraId="6E01F5C3" w14:textId="3992ADB9" w:rsidTr="006633E6">
        <w:trPr>
          <w:trHeight w:val="164"/>
          <w:jc w:val="center"/>
          <w:del w:id="1974" w:author="Chen, Delia (NSB - CN/Hangzhou)" w:date="2019-03-26T11:13:00Z"/>
        </w:trPr>
        <w:tc>
          <w:tcPr>
            <w:tcW w:w="1614" w:type="pct"/>
            <w:gridSpan w:val="4"/>
            <w:shd w:val="clear" w:color="auto" w:fill="auto"/>
          </w:tcPr>
          <w:p w14:paraId="37FD5884" w14:textId="32822671" w:rsidR="00BE18BD" w:rsidRPr="00BE18BD" w:rsidDel="008A1AA2" w:rsidRDefault="00BE18BD" w:rsidP="00BE18BD">
            <w:pPr>
              <w:keepNext/>
              <w:keepLines/>
              <w:spacing w:after="0"/>
              <w:rPr>
                <w:del w:id="1975" w:author="Chen, Delia (NSB - CN/Hangzhou)" w:date="2019-03-26T11:13:00Z"/>
                <w:rFonts w:ascii="Arial" w:eastAsia="宋体" w:hAnsi="Arial"/>
                <w:noProof/>
                <w:sz w:val="18"/>
                <w:szCs w:val="18"/>
              </w:rPr>
            </w:pPr>
            <w:del w:id="1976" w:author="Chen, Delia (NSB - CN/Hangzhou)" w:date="2019-03-26T11:13:00Z">
              <w:r w:rsidRPr="00BE18BD" w:rsidDel="008A1AA2">
                <w:rPr>
                  <w:rFonts w:ascii="Arial" w:eastAsia="宋体" w:hAnsi="Arial"/>
                  <w:noProof/>
                  <w:sz w:val="18"/>
                  <w:szCs w:val="18"/>
                </w:rPr>
                <w:delText>csi-RS-Index assigned as RLM RS</w:delText>
              </w:r>
            </w:del>
          </w:p>
        </w:tc>
        <w:tc>
          <w:tcPr>
            <w:tcW w:w="318" w:type="pct"/>
            <w:shd w:val="clear" w:color="auto" w:fill="auto"/>
          </w:tcPr>
          <w:p w14:paraId="0D399453" w14:textId="460996BD" w:rsidR="00BE18BD" w:rsidRPr="00BE18BD" w:rsidDel="008A1AA2" w:rsidRDefault="00BE18BD" w:rsidP="00BE18BD">
            <w:pPr>
              <w:keepNext/>
              <w:keepLines/>
              <w:spacing w:after="0"/>
              <w:jc w:val="center"/>
              <w:rPr>
                <w:del w:id="1977" w:author="Chen, Delia (NSB - CN/Hangzhou)" w:date="2019-03-26T11:13:00Z"/>
                <w:rFonts w:ascii="Arial" w:eastAsia="宋体" w:hAnsi="Arial"/>
                <w:noProof/>
                <w:sz w:val="18"/>
              </w:rPr>
            </w:pPr>
          </w:p>
        </w:tc>
        <w:tc>
          <w:tcPr>
            <w:tcW w:w="1534" w:type="pct"/>
            <w:shd w:val="clear" w:color="auto" w:fill="auto"/>
          </w:tcPr>
          <w:p w14:paraId="74FBFBDB" w14:textId="78E8BAC1" w:rsidR="00BE18BD" w:rsidRPr="00BE18BD" w:rsidDel="008A1AA2" w:rsidRDefault="00BE18BD" w:rsidP="00BE18BD">
            <w:pPr>
              <w:keepNext/>
              <w:keepLines/>
              <w:spacing w:after="0"/>
              <w:jc w:val="center"/>
              <w:rPr>
                <w:del w:id="1978" w:author="Chen, Delia (NSB - CN/Hangzhou)" w:date="2019-03-26T11:13:00Z"/>
                <w:rFonts w:ascii="Arial" w:eastAsia="宋体" w:hAnsi="Arial"/>
                <w:noProof/>
                <w:sz w:val="18"/>
              </w:rPr>
            </w:pPr>
            <w:del w:id="1979" w:author="Chen, Delia (NSB - CN/Hangzhou)" w:date="2019-03-26T11:13:00Z">
              <w:r w:rsidRPr="00BE18BD" w:rsidDel="008A1AA2">
                <w:rPr>
                  <w:rFonts w:ascii="Arial" w:eastAsia="宋体" w:hAnsi="Arial"/>
                  <w:noProof/>
                  <w:sz w:val="18"/>
                </w:rPr>
                <w:delText>[0]</w:delText>
              </w:r>
            </w:del>
          </w:p>
        </w:tc>
        <w:tc>
          <w:tcPr>
            <w:tcW w:w="1534" w:type="pct"/>
          </w:tcPr>
          <w:p w14:paraId="01F9FA3F" w14:textId="1351861C" w:rsidR="00BE18BD" w:rsidRPr="00BE18BD" w:rsidDel="008A1AA2" w:rsidRDefault="00BE18BD" w:rsidP="00BE18BD">
            <w:pPr>
              <w:keepNext/>
              <w:keepLines/>
              <w:spacing w:after="0"/>
              <w:jc w:val="center"/>
              <w:rPr>
                <w:del w:id="1980" w:author="Chen, Delia (NSB - CN/Hangzhou)" w:date="2019-03-26T11:13:00Z"/>
                <w:rFonts w:ascii="Arial" w:eastAsia="宋体" w:hAnsi="Arial"/>
                <w:noProof/>
                <w:sz w:val="18"/>
              </w:rPr>
            </w:pPr>
            <w:del w:id="1981" w:author="Chen, Delia (NSB - CN/Hangzhou)" w:date="2019-03-26T11:13:00Z">
              <w:r w:rsidRPr="00BE18BD" w:rsidDel="008A1AA2">
                <w:rPr>
                  <w:rFonts w:ascii="Arial" w:eastAsia="宋体" w:hAnsi="Arial"/>
                  <w:noProof/>
                  <w:sz w:val="18"/>
                </w:rPr>
                <w:delText>[0]</w:delText>
              </w:r>
            </w:del>
          </w:p>
        </w:tc>
      </w:tr>
      <w:tr w:rsidR="00BE18BD" w:rsidRPr="00BE18BD" w:rsidDel="008A1AA2" w14:paraId="6AEDBC4D" w14:textId="3A538134" w:rsidTr="006633E6">
        <w:trPr>
          <w:trHeight w:val="176"/>
          <w:jc w:val="center"/>
          <w:del w:id="1982" w:author="Chen, Delia (NSB - CN/Hangzhou)" w:date="2019-03-26T11:13:00Z"/>
        </w:trPr>
        <w:tc>
          <w:tcPr>
            <w:tcW w:w="1614" w:type="pct"/>
            <w:gridSpan w:val="4"/>
            <w:shd w:val="clear" w:color="auto" w:fill="auto"/>
          </w:tcPr>
          <w:p w14:paraId="5C3E207E" w14:textId="4B1F6BF9" w:rsidR="00BE18BD" w:rsidRPr="00BE18BD" w:rsidDel="008A1AA2" w:rsidRDefault="00BE18BD" w:rsidP="00BE18BD">
            <w:pPr>
              <w:keepNext/>
              <w:keepLines/>
              <w:spacing w:after="0"/>
              <w:rPr>
                <w:del w:id="1983" w:author="Chen, Delia (NSB - CN/Hangzhou)" w:date="2019-03-26T11:13:00Z"/>
                <w:rFonts w:ascii="Arial" w:eastAsia="宋体" w:hAnsi="Arial"/>
                <w:noProof/>
                <w:sz w:val="18"/>
                <w:szCs w:val="18"/>
              </w:rPr>
            </w:pPr>
            <w:del w:id="1984" w:author="Chen, Delia (NSB - CN/Hangzhou)" w:date="2019-03-26T11:13:00Z">
              <w:r w:rsidRPr="00BE18BD" w:rsidDel="008A1AA2">
                <w:rPr>
                  <w:rFonts w:ascii="Arial" w:eastAsia="宋体" w:hAnsi="Arial"/>
                  <w:noProof/>
                  <w:sz w:val="18"/>
                  <w:szCs w:val="18"/>
                </w:rPr>
                <w:delText>OCNG parameters</w:delText>
              </w:r>
            </w:del>
          </w:p>
        </w:tc>
        <w:tc>
          <w:tcPr>
            <w:tcW w:w="318" w:type="pct"/>
            <w:shd w:val="clear" w:color="auto" w:fill="auto"/>
          </w:tcPr>
          <w:p w14:paraId="56716CD8" w14:textId="0F7DFA2A" w:rsidR="00BE18BD" w:rsidRPr="00BE18BD" w:rsidDel="008A1AA2" w:rsidRDefault="00BE18BD" w:rsidP="00BE18BD">
            <w:pPr>
              <w:keepNext/>
              <w:keepLines/>
              <w:spacing w:after="0"/>
              <w:jc w:val="center"/>
              <w:rPr>
                <w:del w:id="1985" w:author="Chen, Delia (NSB - CN/Hangzhou)" w:date="2019-03-26T11:13:00Z"/>
                <w:rFonts w:ascii="Arial" w:eastAsia="宋体" w:hAnsi="Arial"/>
                <w:noProof/>
                <w:sz w:val="18"/>
              </w:rPr>
            </w:pPr>
          </w:p>
        </w:tc>
        <w:tc>
          <w:tcPr>
            <w:tcW w:w="1534" w:type="pct"/>
            <w:shd w:val="clear" w:color="auto" w:fill="auto"/>
          </w:tcPr>
          <w:p w14:paraId="586989F6" w14:textId="6EF2D467" w:rsidR="00BE18BD" w:rsidRPr="00BE18BD" w:rsidDel="008A1AA2" w:rsidRDefault="00BE18BD" w:rsidP="00BE18BD">
            <w:pPr>
              <w:keepNext/>
              <w:keepLines/>
              <w:spacing w:after="0"/>
              <w:jc w:val="center"/>
              <w:rPr>
                <w:del w:id="1986" w:author="Chen, Delia (NSB - CN/Hangzhou)" w:date="2019-03-26T11:13:00Z"/>
                <w:rFonts w:ascii="Arial" w:eastAsia="宋体" w:hAnsi="Arial"/>
                <w:noProof/>
                <w:sz w:val="18"/>
              </w:rPr>
            </w:pPr>
            <w:del w:id="1987" w:author="Chen, Delia (NSB - CN/Hangzhou)" w:date="2019-03-26T11:13:00Z">
              <w:r w:rsidRPr="00BE18BD" w:rsidDel="008A1AA2">
                <w:rPr>
                  <w:rFonts w:ascii="Arial" w:eastAsia="宋体" w:hAnsi="Arial"/>
                  <w:noProof/>
                  <w:sz w:val="18"/>
                </w:rPr>
                <w:delText>TBD</w:delText>
              </w:r>
            </w:del>
          </w:p>
        </w:tc>
        <w:tc>
          <w:tcPr>
            <w:tcW w:w="1534" w:type="pct"/>
          </w:tcPr>
          <w:p w14:paraId="63DE86FE" w14:textId="74CB67A1" w:rsidR="00BE18BD" w:rsidRPr="00BE18BD" w:rsidDel="008A1AA2" w:rsidRDefault="00BE18BD" w:rsidP="00BE18BD">
            <w:pPr>
              <w:keepNext/>
              <w:keepLines/>
              <w:spacing w:after="0"/>
              <w:jc w:val="center"/>
              <w:rPr>
                <w:del w:id="1988" w:author="Chen, Delia (NSB - CN/Hangzhou)" w:date="2019-03-26T11:13:00Z"/>
                <w:rFonts w:ascii="Arial" w:eastAsia="宋体" w:hAnsi="Arial"/>
                <w:noProof/>
                <w:sz w:val="18"/>
              </w:rPr>
            </w:pPr>
            <w:del w:id="1989" w:author="Chen, Delia (NSB - CN/Hangzhou)" w:date="2019-03-26T11:13:00Z">
              <w:r w:rsidRPr="00BE18BD" w:rsidDel="008A1AA2">
                <w:rPr>
                  <w:rFonts w:ascii="Arial" w:eastAsia="宋体" w:hAnsi="Arial"/>
                  <w:noProof/>
                  <w:sz w:val="18"/>
                </w:rPr>
                <w:delText>TBD</w:delText>
              </w:r>
            </w:del>
          </w:p>
        </w:tc>
      </w:tr>
      <w:tr w:rsidR="00BE18BD" w:rsidRPr="00BE18BD" w:rsidDel="008A1AA2" w14:paraId="33F99FDE" w14:textId="094C8457" w:rsidTr="006633E6">
        <w:trPr>
          <w:trHeight w:val="164"/>
          <w:jc w:val="center"/>
          <w:del w:id="1990" w:author="Chen, Delia (NSB - CN/Hangzhou)" w:date="2019-03-26T11:13:00Z"/>
        </w:trPr>
        <w:tc>
          <w:tcPr>
            <w:tcW w:w="1614" w:type="pct"/>
            <w:gridSpan w:val="4"/>
            <w:shd w:val="clear" w:color="auto" w:fill="auto"/>
          </w:tcPr>
          <w:p w14:paraId="3D5DC3BE" w14:textId="30906928" w:rsidR="00BE18BD" w:rsidRPr="00BE18BD" w:rsidDel="008A1AA2" w:rsidRDefault="00BE18BD" w:rsidP="00BE18BD">
            <w:pPr>
              <w:keepNext/>
              <w:keepLines/>
              <w:spacing w:after="0"/>
              <w:rPr>
                <w:del w:id="1991" w:author="Chen, Delia (NSB - CN/Hangzhou)" w:date="2019-03-26T11:13:00Z"/>
                <w:rFonts w:ascii="Arial" w:eastAsia="宋体" w:hAnsi="Arial"/>
                <w:noProof/>
                <w:sz w:val="18"/>
                <w:szCs w:val="18"/>
              </w:rPr>
            </w:pPr>
            <w:del w:id="1992" w:author="Chen, Delia (NSB - CN/Hangzhou)" w:date="2019-03-26T11:13:00Z">
              <w:r w:rsidRPr="00BE18BD" w:rsidDel="008A1AA2">
                <w:rPr>
                  <w:rFonts w:ascii="Arial" w:eastAsia="宋体" w:hAnsi="Arial"/>
                  <w:noProof/>
                  <w:sz w:val="18"/>
                  <w:szCs w:val="18"/>
                </w:rPr>
                <w:delText>CP length</w:delText>
              </w:r>
              <w:r w:rsidRPr="00BE18BD" w:rsidDel="008A1AA2">
                <w:rPr>
                  <w:rFonts w:ascii="Arial" w:eastAsia="宋体" w:hAnsi="Arial"/>
                  <w:noProof/>
                  <w:sz w:val="18"/>
                  <w:szCs w:val="18"/>
                </w:rPr>
                <w:tab/>
              </w:r>
            </w:del>
          </w:p>
        </w:tc>
        <w:tc>
          <w:tcPr>
            <w:tcW w:w="318" w:type="pct"/>
            <w:shd w:val="clear" w:color="auto" w:fill="auto"/>
          </w:tcPr>
          <w:p w14:paraId="512B2DE8" w14:textId="2F1EDF07" w:rsidR="00BE18BD" w:rsidRPr="00BE18BD" w:rsidDel="008A1AA2" w:rsidRDefault="00BE18BD" w:rsidP="00BE18BD">
            <w:pPr>
              <w:keepNext/>
              <w:keepLines/>
              <w:spacing w:after="0"/>
              <w:jc w:val="center"/>
              <w:rPr>
                <w:del w:id="1993" w:author="Chen, Delia (NSB - CN/Hangzhou)" w:date="2019-03-26T11:13:00Z"/>
                <w:rFonts w:ascii="Arial" w:eastAsia="宋体" w:hAnsi="Arial"/>
                <w:noProof/>
                <w:sz w:val="18"/>
              </w:rPr>
            </w:pPr>
          </w:p>
        </w:tc>
        <w:tc>
          <w:tcPr>
            <w:tcW w:w="1534" w:type="pct"/>
            <w:shd w:val="clear" w:color="auto" w:fill="auto"/>
          </w:tcPr>
          <w:p w14:paraId="008D0DFA" w14:textId="4E5ECB8F" w:rsidR="00BE18BD" w:rsidRPr="00BE18BD" w:rsidDel="008A1AA2" w:rsidRDefault="00BE18BD" w:rsidP="00BE18BD">
            <w:pPr>
              <w:keepNext/>
              <w:keepLines/>
              <w:spacing w:after="0"/>
              <w:jc w:val="center"/>
              <w:rPr>
                <w:del w:id="1994" w:author="Chen, Delia (NSB - CN/Hangzhou)" w:date="2019-03-26T11:13:00Z"/>
                <w:rFonts w:ascii="Arial" w:eastAsia="宋体" w:hAnsi="Arial"/>
                <w:noProof/>
                <w:sz w:val="18"/>
              </w:rPr>
            </w:pPr>
            <w:del w:id="1995" w:author="Chen, Delia (NSB - CN/Hangzhou)" w:date="2019-03-26T11:13:00Z">
              <w:r w:rsidRPr="00BE18BD" w:rsidDel="008A1AA2">
                <w:rPr>
                  <w:rFonts w:ascii="Arial" w:eastAsia="宋体" w:hAnsi="Arial"/>
                  <w:noProof/>
                  <w:sz w:val="18"/>
                </w:rPr>
                <w:delText>Normal</w:delText>
              </w:r>
            </w:del>
          </w:p>
        </w:tc>
        <w:tc>
          <w:tcPr>
            <w:tcW w:w="1534" w:type="pct"/>
          </w:tcPr>
          <w:p w14:paraId="3E5DEA7D" w14:textId="25B419BF" w:rsidR="00BE18BD" w:rsidRPr="00BE18BD" w:rsidDel="008A1AA2" w:rsidRDefault="00BE18BD" w:rsidP="00BE18BD">
            <w:pPr>
              <w:keepNext/>
              <w:keepLines/>
              <w:spacing w:after="0"/>
              <w:jc w:val="center"/>
              <w:rPr>
                <w:del w:id="1996" w:author="Chen, Delia (NSB - CN/Hangzhou)" w:date="2019-03-26T11:13:00Z"/>
                <w:rFonts w:ascii="Arial" w:eastAsia="宋体" w:hAnsi="Arial"/>
                <w:noProof/>
                <w:sz w:val="18"/>
              </w:rPr>
            </w:pPr>
            <w:del w:id="1997" w:author="Chen, Delia (NSB - CN/Hangzhou)" w:date="2019-03-26T11:13:00Z">
              <w:r w:rsidRPr="00BE18BD" w:rsidDel="008A1AA2">
                <w:rPr>
                  <w:rFonts w:ascii="Arial" w:eastAsia="宋体" w:hAnsi="Arial"/>
                  <w:noProof/>
                  <w:sz w:val="18"/>
                </w:rPr>
                <w:delText>Normal</w:delText>
              </w:r>
            </w:del>
          </w:p>
        </w:tc>
      </w:tr>
      <w:tr w:rsidR="00BE18BD" w:rsidRPr="00BE18BD" w:rsidDel="008A1AA2" w14:paraId="5010C0F3" w14:textId="6D4AF7AB" w:rsidTr="006633E6">
        <w:trPr>
          <w:trHeight w:val="340"/>
          <w:jc w:val="center"/>
          <w:del w:id="1998" w:author="Chen, Delia (NSB - CN/Hangzhou)" w:date="2019-03-26T11:13:00Z"/>
        </w:trPr>
        <w:tc>
          <w:tcPr>
            <w:tcW w:w="1614" w:type="pct"/>
            <w:gridSpan w:val="4"/>
            <w:shd w:val="clear" w:color="auto" w:fill="auto"/>
          </w:tcPr>
          <w:p w14:paraId="0A76E084" w14:textId="0AE870D9" w:rsidR="00BE18BD" w:rsidRPr="00BE18BD" w:rsidDel="008A1AA2" w:rsidRDefault="00BE18BD" w:rsidP="00BE18BD">
            <w:pPr>
              <w:keepNext/>
              <w:keepLines/>
              <w:spacing w:after="0"/>
              <w:rPr>
                <w:del w:id="1999" w:author="Chen, Delia (NSB - CN/Hangzhou)" w:date="2019-03-26T11:13:00Z"/>
                <w:rFonts w:ascii="Arial" w:eastAsia="宋体" w:hAnsi="Arial"/>
                <w:noProof/>
                <w:sz w:val="18"/>
                <w:szCs w:val="18"/>
              </w:rPr>
            </w:pPr>
            <w:del w:id="2000" w:author="Chen, Delia (NSB - CN/Hangzhou)" w:date="2019-03-26T11:13:00Z">
              <w:r w:rsidRPr="00BE18BD" w:rsidDel="008A1AA2">
                <w:rPr>
                  <w:rFonts w:ascii="Arial" w:eastAsia="宋体" w:hAnsi="Arial"/>
                  <w:noProof/>
                  <w:sz w:val="18"/>
                  <w:szCs w:val="18"/>
                </w:rPr>
                <w:delText>Correlation Matrix and Antenna Configuration</w:delText>
              </w:r>
            </w:del>
          </w:p>
        </w:tc>
        <w:tc>
          <w:tcPr>
            <w:tcW w:w="318" w:type="pct"/>
            <w:shd w:val="clear" w:color="auto" w:fill="auto"/>
          </w:tcPr>
          <w:p w14:paraId="0D8FEBC4" w14:textId="123DF7F9" w:rsidR="00BE18BD" w:rsidRPr="00BE18BD" w:rsidDel="008A1AA2" w:rsidRDefault="00BE18BD" w:rsidP="00BE18BD">
            <w:pPr>
              <w:keepNext/>
              <w:keepLines/>
              <w:spacing w:after="0"/>
              <w:jc w:val="center"/>
              <w:rPr>
                <w:del w:id="2001" w:author="Chen, Delia (NSB - CN/Hangzhou)" w:date="2019-03-26T11:13:00Z"/>
                <w:rFonts w:ascii="Arial" w:eastAsia="宋体" w:hAnsi="Arial"/>
                <w:noProof/>
                <w:sz w:val="18"/>
              </w:rPr>
            </w:pPr>
          </w:p>
        </w:tc>
        <w:tc>
          <w:tcPr>
            <w:tcW w:w="1534" w:type="pct"/>
            <w:shd w:val="clear" w:color="auto" w:fill="auto"/>
          </w:tcPr>
          <w:p w14:paraId="65548070" w14:textId="6E5EB557" w:rsidR="00BE18BD" w:rsidRPr="00BE18BD" w:rsidDel="008A1AA2" w:rsidRDefault="00BE18BD" w:rsidP="00BE18BD">
            <w:pPr>
              <w:keepNext/>
              <w:keepLines/>
              <w:spacing w:after="0"/>
              <w:jc w:val="center"/>
              <w:rPr>
                <w:del w:id="2002" w:author="Chen, Delia (NSB - CN/Hangzhou)" w:date="2019-03-26T11:13:00Z"/>
                <w:rFonts w:ascii="Arial" w:eastAsia="宋体" w:hAnsi="Arial"/>
                <w:noProof/>
                <w:sz w:val="18"/>
              </w:rPr>
            </w:pPr>
            <w:del w:id="2003" w:author="Chen, Delia (NSB - CN/Hangzhou)" w:date="2019-03-26T11:13:00Z">
              <w:r w:rsidRPr="00BE18BD" w:rsidDel="008A1AA2">
                <w:rPr>
                  <w:rFonts w:ascii="Arial" w:eastAsia="宋体" w:hAnsi="Arial"/>
                  <w:noProof/>
                  <w:sz w:val="18"/>
                </w:rPr>
                <w:delText>[2x2 Low]</w:delText>
              </w:r>
            </w:del>
          </w:p>
        </w:tc>
        <w:tc>
          <w:tcPr>
            <w:tcW w:w="1534" w:type="pct"/>
            <w:shd w:val="clear" w:color="auto" w:fill="auto"/>
          </w:tcPr>
          <w:p w14:paraId="75D03867" w14:textId="425FB90D" w:rsidR="00BE18BD" w:rsidRPr="00BE18BD" w:rsidDel="008A1AA2" w:rsidRDefault="00BE18BD" w:rsidP="00BE18BD">
            <w:pPr>
              <w:keepNext/>
              <w:keepLines/>
              <w:spacing w:after="0"/>
              <w:jc w:val="center"/>
              <w:rPr>
                <w:del w:id="2004" w:author="Chen, Delia (NSB - CN/Hangzhou)" w:date="2019-03-26T11:13:00Z"/>
                <w:rFonts w:ascii="Arial" w:eastAsia="宋体" w:hAnsi="Arial"/>
                <w:noProof/>
                <w:sz w:val="18"/>
              </w:rPr>
            </w:pPr>
            <w:del w:id="2005" w:author="Chen, Delia (NSB - CN/Hangzhou)" w:date="2019-03-26T11:13:00Z">
              <w:r w:rsidRPr="00BE18BD" w:rsidDel="008A1AA2">
                <w:rPr>
                  <w:rFonts w:ascii="Arial" w:eastAsia="宋体" w:hAnsi="Arial"/>
                  <w:noProof/>
                  <w:sz w:val="18"/>
                </w:rPr>
                <w:delText>[2x2 Low]</w:delText>
              </w:r>
            </w:del>
          </w:p>
        </w:tc>
      </w:tr>
      <w:tr w:rsidR="00BE18BD" w:rsidRPr="00BE18BD" w:rsidDel="008A1AA2" w14:paraId="3620ED43" w14:textId="0B87EFC8" w:rsidTr="006633E6">
        <w:trPr>
          <w:trHeight w:val="164"/>
          <w:jc w:val="center"/>
          <w:del w:id="2006" w:author="Chen, Delia (NSB - CN/Hangzhou)" w:date="2019-03-26T11:13:00Z"/>
        </w:trPr>
        <w:tc>
          <w:tcPr>
            <w:tcW w:w="613" w:type="pct"/>
            <w:vMerge w:val="restart"/>
            <w:shd w:val="clear" w:color="auto" w:fill="auto"/>
          </w:tcPr>
          <w:p w14:paraId="2DC71C18" w14:textId="700C540E" w:rsidR="00BE18BD" w:rsidRPr="00BE18BD" w:rsidDel="008A1AA2" w:rsidRDefault="00BE18BD" w:rsidP="00BE18BD">
            <w:pPr>
              <w:keepNext/>
              <w:keepLines/>
              <w:spacing w:after="0"/>
              <w:rPr>
                <w:del w:id="2007" w:author="Chen, Delia (NSB - CN/Hangzhou)" w:date="2019-03-26T11:13:00Z"/>
                <w:rFonts w:ascii="Arial" w:eastAsia="宋体" w:hAnsi="Arial"/>
                <w:noProof/>
                <w:sz w:val="18"/>
                <w:szCs w:val="18"/>
              </w:rPr>
            </w:pPr>
          </w:p>
          <w:p w14:paraId="4A8D9B30" w14:textId="24017D85" w:rsidR="00BE18BD" w:rsidRPr="00BE18BD" w:rsidDel="008A1AA2" w:rsidRDefault="00BE18BD" w:rsidP="00BE18BD">
            <w:pPr>
              <w:keepNext/>
              <w:keepLines/>
              <w:spacing w:after="0"/>
              <w:rPr>
                <w:del w:id="2008" w:author="Chen, Delia (NSB - CN/Hangzhou)" w:date="2019-03-26T11:13:00Z"/>
                <w:rFonts w:ascii="Arial" w:eastAsia="宋体" w:hAnsi="Arial"/>
                <w:noProof/>
                <w:sz w:val="18"/>
                <w:szCs w:val="18"/>
              </w:rPr>
            </w:pPr>
          </w:p>
          <w:p w14:paraId="35874B71" w14:textId="68392876" w:rsidR="00BE18BD" w:rsidRPr="00BE18BD" w:rsidDel="008A1AA2" w:rsidRDefault="00BE18BD" w:rsidP="00BE18BD">
            <w:pPr>
              <w:keepNext/>
              <w:keepLines/>
              <w:spacing w:after="0"/>
              <w:rPr>
                <w:del w:id="2009" w:author="Chen, Delia (NSB - CN/Hangzhou)" w:date="2019-03-26T11:13:00Z"/>
                <w:rFonts w:ascii="Arial" w:eastAsia="宋体" w:hAnsi="Arial"/>
                <w:noProof/>
                <w:sz w:val="18"/>
                <w:szCs w:val="18"/>
              </w:rPr>
            </w:pPr>
            <w:del w:id="2010" w:author="Chen, Delia (NSB - CN/Hangzhou)" w:date="2019-03-26T11:13:00Z">
              <w:r w:rsidRPr="00BE18BD" w:rsidDel="008A1AA2">
                <w:rPr>
                  <w:rFonts w:ascii="Arial" w:eastAsia="宋体" w:hAnsi="Arial"/>
                  <w:noProof/>
                  <w:sz w:val="18"/>
                  <w:szCs w:val="18"/>
                </w:rPr>
                <w:delText xml:space="preserve">Out of sync transmission parameters </w:delText>
              </w:r>
            </w:del>
          </w:p>
        </w:tc>
        <w:tc>
          <w:tcPr>
            <w:tcW w:w="1001" w:type="pct"/>
            <w:gridSpan w:val="3"/>
            <w:shd w:val="clear" w:color="auto" w:fill="auto"/>
          </w:tcPr>
          <w:p w14:paraId="22660113" w14:textId="73D22C34" w:rsidR="00BE18BD" w:rsidRPr="00BE18BD" w:rsidDel="008A1AA2" w:rsidRDefault="00BE18BD" w:rsidP="00BE18BD">
            <w:pPr>
              <w:keepNext/>
              <w:keepLines/>
              <w:spacing w:after="0"/>
              <w:rPr>
                <w:del w:id="2011" w:author="Chen, Delia (NSB - CN/Hangzhou)" w:date="2019-03-26T11:13:00Z"/>
                <w:rFonts w:ascii="Arial" w:eastAsia="宋体" w:hAnsi="Arial"/>
                <w:noProof/>
                <w:sz w:val="18"/>
                <w:szCs w:val="18"/>
              </w:rPr>
            </w:pPr>
            <w:del w:id="2012" w:author="Chen, Delia (NSB - CN/Hangzhou)" w:date="2019-03-26T11:13:00Z">
              <w:r w:rsidRPr="00BE18BD" w:rsidDel="008A1AA2">
                <w:rPr>
                  <w:rFonts w:ascii="Arial" w:eastAsia="宋体" w:hAnsi="Arial"/>
                  <w:noProof/>
                  <w:sz w:val="18"/>
                  <w:szCs w:val="18"/>
                </w:rPr>
                <w:delText>DCI format</w:delText>
              </w:r>
            </w:del>
          </w:p>
        </w:tc>
        <w:tc>
          <w:tcPr>
            <w:tcW w:w="318" w:type="pct"/>
            <w:shd w:val="clear" w:color="auto" w:fill="auto"/>
          </w:tcPr>
          <w:p w14:paraId="3E43F345" w14:textId="60F6B1F6" w:rsidR="00BE18BD" w:rsidRPr="00BE18BD" w:rsidDel="008A1AA2" w:rsidRDefault="00BE18BD" w:rsidP="00BE18BD">
            <w:pPr>
              <w:keepNext/>
              <w:keepLines/>
              <w:spacing w:after="0"/>
              <w:jc w:val="center"/>
              <w:rPr>
                <w:del w:id="2013" w:author="Chen, Delia (NSB - CN/Hangzhou)" w:date="2019-03-26T11:13:00Z"/>
                <w:rFonts w:ascii="Arial" w:eastAsia="宋体" w:hAnsi="Arial"/>
                <w:noProof/>
                <w:sz w:val="18"/>
              </w:rPr>
            </w:pPr>
          </w:p>
        </w:tc>
        <w:tc>
          <w:tcPr>
            <w:tcW w:w="1534" w:type="pct"/>
            <w:shd w:val="clear" w:color="auto" w:fill="auto"/>
          </w:tcPr>
          <w:p w14:paraId="4FD86ED7" w14:textId="731619EF" w:rsidR="00BE18BD" w:rsidRPr="00BE18BD" w:rsidDel="008A1AA2" w:rsidRDefault="00BE18BD" w:rsidP="00BE18BD">
            <w:pPr>
              <w:keepNext/>
              <w:keepLines/>
              <w:spacing w:after="0"/>
              <w:jc w:val="center"/>
              <w:rPr>
                <w:del w:id="2014" w:author="Chen, Delia (NSB - CN/Hangzhou)" w:date="2019-03-26T11:13:00Z"/>
                <w:rFonts w:ascii="Arial" w:eastAsia="宋体" w:hAnsi="Arial"/>
                <w:noProof/>
                <w:sz w:val="18"/>
              </w:rPr>
            </w:pPr>
            <w:del w:id="2015" w:author="Chen, Delia (NSB - CN/Hangzhou)" w:date="2019-03-26T11:13:00Z">
              <w:r w:rsidRPr="00BE18BD" w:rsidDel="008A1AA2">
                <w:rPr>
                  <w:rFonts w:ascii="Arial" w:eastAsia="宋体" w:hAnsi="Arial"/>
                  <w:noProof/>
                  <w:sz w:val="18"/>
                </w:rPr>
                <w:delText>1-0</w:delText>
              </w:r>
            </w:del>
          </w:p>
        </w:tc>
        <w:tc>
          <w:tcPr>
            <w:tcW w:w="1534" w:type="pct"/>
          </w:tcPr>
          <w:p w14:paraId="3D21009A" w14:textId="31EDD16C" w:rsidR="00BE18BD" w:rsidRPr="00BE18BD" w:rsidDel="008A1AA2" w:rsidRDefault="00BE18BD" w:rsidP="00BE18BD">
            <w:pPr>
              <w:keepNext/>
              <w:keepLines/>
              <w:spacing w:after="0"/>
              <w:jc w:val="center"/>
              <w:rPr>
                <w:del w:id="2016" w:author="Chen, Delia (NSB - CN/Hangzhou)" w:date="2019-03-26T11:13:00Z"/>
                <w:rFonts w:ascii="Arial" w:eastAsia="宋体" w:hAnsi="Arial"/>
                <w:noProof/>
                <w:sz w:val="18"/>
              </w:rPr>
            </w:pPr>
            <w:del w:id="2017" w:author="Chen, Delia (NSB - CN/Hangzhou)" w:date="2019-03-26T11:13:00Z">
              <w:r w:rsidRPr="00BE18BD" w:rsidDel="008A1AA2">
                <w:rPr>
                  <w:rFonts w:ascii="Arial" w:eastAsia="宋体" w:hAnsi="Arial"/>
                  <w:noProof/>
                  <w:sz w:val="18"/>
                </w:rPr>
                <w:delText>1-0</w:delText>
              </w:r>
            </w:del>
          </w:p>
        </w:tc>
      </w:tr>
      <w:tr w:rsidR="00BE18BD" w:rsidRPr="00BE18BD" w:rsidDel="008A1AA2" w14:paraId="7C62998D" w14:textId="6065C354" w:rsidTr="006633E6">
        <w:trPr>
          <w:trHeight w:val="352"/>
          <w:jc w:val="center"/>
          <w:del w:id="2018" w:author="Chen, Delia (NSB - CN/Hangzhou)" w:date="2019-03-26T11:13:00Z"/>
        </w:trPr>
        <w:tc>
          <w:tcPr>
            <w:tcW w:w="613" w:type="pct"/>
            <w:vMerge/>
            <w:shd w:val="clear" w:color="auto" w:fill="auto"/>
          </w:tcPr>
          <w:p w14:paraId="283AEA99" w14:textId="7906936F" w:rsidR="00BE18BD" w:rsidRPr="00BE18BD" w:rsidDel="008A1AA2" w:rsidRDefault="00BE18BD" w:rsidP="00BE18BD">
            <w:pPr>
              <w:keepNext/>
              <w:keepLines/>
              <w:spacing w:after="0"/>
              <w:rPr>
                <w:del w:id="2019" w:author="Chen, Delia (NSB - CN/Hangzhou)" w:date="2019-03-26T11:13:00Z"/>
                <w:rFonts w:ascii="Arial" w:eastAsia="宋体" w:hAnsi="Arial"/>
                <w:noProof/>
                <w:sz w:val="18"/>
                <w:szCs w:val="18"/>
              </w:rPr>
            </w:pPr>
          </w:p>
        </w:tc>
        <w:tc>
          <w:tcPr>
            <w:tcW w:w="1001" w:type="pct"/>
            <w:gridSpan w:val="3"/>
            <w:shd w:val="clear" w:color="auto" w:fill="auto"/>
          </w:tcPr>
          <w:p w14:paraId="7746BF74" w14:textId="0C5309FB" w:rsidR="00BE18BD" w:rsidRPr="00BE18BD" w:rsidDel="008A1AA2" w:rsidRDefault="00BE18BD" w:rsidP="00BE18BD">
            <w:pPr>
              <w:keepNext/>
              <w:keepLines/>
              <w:spacing w:after="0"/>
              <w:rPr>
                <w:del w:id="2020" w:author="Chen, Delia (NSB - CN/Hangzhou)" w:date="2019-03-26T11:13:00Z"/>
                <w:rFonts w:ascii="Arial" w:eastAsia="宋体" w:hAnsi="Arial"/>
                <w:noProof/>
                <w:sz w:val="18"/>
                <w:szCs w:val="18"/>
              </w:rPr>
            </w:pPr>
            <w:del w:id="2021" w:author="Chen, Delia (NSB - CN/Hangzhou)" w:date="2019-03-26T11:13:00Z">
              <w:r w:rsidRPr="00BE18BD" w:rsidDel="008A1AA2">
                <w:rPr>
                  <w:rFonts w:ascii="Arial" w:eastAsia="宋体" w:hAnsi="Arial"/>
                  <w:noProof/>
                  <w:sz w:val="18"/>
                  <w:szCs w:val="18"/>
                </w:rPr>
                <w:delText>Number of Control OFDM symbols</w:delText>
              </w:r>
            </w:del>
          </w:p>
        </w:tc>
        <w:tc>
          <w:tcPr>
            <w:tcW w:w="318" w:type="pct"/>
            <w:shd w:val="clear" w:color="auto" w:fill="auto"/>
          </w:tcPr>
          <w:p w14:paraId="702BB71B" w14:textId="68B29103" w:rsidR="00BE18BD" w:rsidRPr="00BE18BD" w:rsidDel="008A1AA2" w:rsidRDefault="00BE18BD" w:rsidP="00BE18BD">
            <w:pPr>
              <w:keepNext/>
              <w:keepLines/>
              <w:spacing w:after="0"/>
              <w:jc w:val="center"/>
              <w:rPr>
                <w:del w:id="2022" w:author="Chen, Delia (NSB - CN/Hangzhou)" w:date="2019-03-26T11:13:00Z"/>
                <w:rFonts w:ascii="Arial" w:eastAsia="宋体" w:hAnsi="Arial"/>
                <w:noProof/>
                <w:sz w:val="18"/>
              </w:rPr>
            </w:pPr>
          </w:p>
        </w:tc>
        <w:tc>
          <w:tcPr>
            <w:tcW w:w="1534" w:type="pct"/>
            <w:shd w:val="clear" w:color="auto" w:fill="auto"/>
          </w:tcPr>
          <w:p w14:paraId="581C6B49" w14:textId="25720E16" w:rsidR="00BE18BD" w:rsidRPr="00BE18BD" w:rsidDel="008A1AA2" w:rsidRDefault="00BE18BD" w:rsidP="00BE18BD">
            <w:pPr>
              <w:keepNext/>
              <w:keepLines/>
              <w:spacing w:after="0"/>
              <w:jc w:val="center"/>
              <w:rPr>
                <w:del w:id="2023" w:author="Chen, Delia (NSB - CN/Hangzhou)" w:date="2019-03-26T11:13:00Z"/>
                <w:rFonts w:ascii="Arial" w:eastAsia="宋体" w:hAnsi="Arial"/>
                <w:noProof/>
                <w:sz w:val="18"/>
              </w:rPr>
            </w:pPr>
            <w:del w:id="2024" w:author="Chen, Delia (NSB - CN/Hangzhou)" w:date="2019-03-26T11:13:00Z">
              <w:r w:rsidRPr="00BE18BD" w:rsidDel="008A1AA2">
                <w:rPr>
                  <w:rFonts w:ascii="Arial" w:eastAsia="宋体" w:hAnsi="Arial"/>
                  <w:noProof/>
                  <w:sz w:val="18"/>
                </w:rPr>
                <w:delText>2</w:delText>
              </w:r>
            </w:del>
          </w:p>
        </w:tc>
        <w:tc>
          <w:tcPr>
            <w:tcW w:w="1534" w:type="pct"/>
          </w:tcPr>
          <w:p w14:paraId="554CBFB0" w14:textId="23932E59" w:rsidR="00BE18BD" w:rsidRPr="00BE18BD" w:rsidDel="008A1AA2" w:rsidRDefault="00BE18BD" w:rsidP="00BE18BD">
            <w:pPr>
              <w:keepNext/>
              <w:keepLines/>
              <w:spacing w:after="0"/>
              <w:jc w:val="center"/>
              <w:rPr>
                <w:del w:id="2025" w:author="Chen, Delia (NSB - CN/Hangzhou)" w:date="2019-03-26T11:13:00Z"/>
                <w:rFonts w:ascii="Arial" w:eastAsia="宋体" w:hAnsi="Arial"/>
                <w:noProof/>
                <w:sz w:val="18"/>
              </w:rPr>
            </w:pPr>
            <w:del w:id="2026" w:author="Chen, Delia (NSB - CN/Hangzhou)" w:date="2019-03-26T11:13:00Z">
              <w:r w:rsidRPr="00BE18BD" w:rsidDel="008A1AA2">
                <w:rPr>
                  <w:rFonts w:ascii="Arial" w:eastAsia="宋体" w:hAnsi="Arial"/>
                  <w:noProof/>
                  <w:sz w:val="18"/>
                </w:rPr>
                <w:delText>2</w:delText>
              </w:r>
            </w:del>
          </w:p>
        </w:tc>
      </w:tr>
      <w:tr w:rsidR="00BE18BD" w:rsidRPr="00BE18BD" w:rsidDel="008A1AA2" w14:paraId="55A9E89C" w14:textId="74F53AB8" w:rsidTr="006633E6">
        <w:trPr>
          <w:trHeight w:val="176"/>
          <w:jc w:val="center"/>
          <w:del w:id="2027" w:author="Chen, Delia (NSB - CN/Hangzhou)" w:date="2019-03-26T11:13:00Z"/>
        </w:trPr>
        <w:tc>
          <w:tcPr>
            <w:tcW w:w="613" w:type="pct"/>
            <w:vMerge/>
            <w:shd w:val="clear" w:color="auto" w:fill="auto"/>
          </w:tcPr>
          <w:p w14:paraId="6DA9B586" w14:textId="3B0353CB" w:rsidR="00BE18BD" w:rsidRPr="00BE18BD" w:rsidDel="008A1AA2" w:rsidRDefault="00BE18BD" w:rsidP="00BE18BD">
            <w:pPr>
              <w:keepNext/>
              <w:keepLines/>
              <w:spacing w:after="0"/>
              <w:rPr>
                <w:del w:id="2028" w:author="Chen, Delia (NSB - CN/Hangzhou)" w:date="2019-03-26T11:13:00Z"/>
                <w:rFonts w:ascii="Arial" w:eastAsia="宋体" w:hAnsi="Arial"/>
                <w:noProof/>
                <w:sz w:val="18"/>
                <w:szCs w:val="18"/>
              </w:rPr>
            </w:pPr>
          </w:p>
        </w:tc>
        <w:tc>
          <w:tcPr>
            <w:tcW w:w="1001" w:type="pct"/>
            <w:gridSpan w:val="3"/>
            <w:shd w:val="clear" w:color="auto" w:fill="auto"/>
          </w:tcPr>
          <w:p w14:paraId="22A5C6E6" w14:textId="09B26A44" w:rsidR="00BE18BD" w:rsidRPr="00BE18BD" w:rsidDel="008A1AA2" w:rsidRDefault="00BE18BD" w:rsidP="00BE18BD">
            <w:pPr>
              <w:keepNext/>
              <w:keepLines/>
              <w:spacing w:after="0"/>
              <w:rPr>
                <w:del w:id="2029" w:author="Chen, Delia (NSB - CN/Hangzhou)" w:date="2019-03-26T11:13:00Z"/>
                <w:rFonts w:ascii="Arial" w:eastAsia="宋体" w:hAnsi="Arial"/>
                <w:noProof/>
                <w:sz w:val="18"/>
                <w:szCs w:val="18"/>
              </w:rPr>
            </w:pPr>
            <w:del w:id="2030" w:author="Chen, Delia (NSB - CN/Hangzhou)" w:date="2019-03-26T11:13:00Z">
              <w:r w:rsidRPr="00BE18BD" w:rsidDel="008A1AA2">
                <w:rPr>
                  <w:rFonts w:ascii="Arial" w:eastAsia="宋体" w:hAnsi="Arial"/>
                  <w:noProof/>
                  <w:sz w:val="18"/>
                  <w:szCs w:val="18"/>
                </w:rPr>
                <w:delText xml:space="preserve">Aggregation level </w:delText>
              </w:r>
            </w:del>
          </w:p>
        </w:tc>
        <w:tc>
          <w:tcPr>
            <w:tcW w:w="318" w:type="pct"/>
            <w:shd w:val="clear" w:color="auto" w:fill="auto"/>
          </w:tcPr>
          <w:p w14:paraId="4CCC2AB7" w14:textId="1CA36C2D" w:rsidR="00BE18BD" w:rsidRPr="00BE18BD" w:rsidDel="008A1AA2" w:rsidRDefault="00BE18BD" w:rsidP="00BE18BD">
            <w:pPr>
              <w:keepNext/>
              <w:keepLines/>
              <w:spacing w:after="0"/>
              <w:jc w:val="center"/>
              <w:rPr>
                <w:del w:id="2031" w:author="Chen, Delia (NSB - CN/Hangzhou)" w:date="2019-03-26T11:13:00Z"/>
                <w:rFonts w:ascii="Arial" w:eastAsia="宋体" w:hAnsi="Arial"/>
                <w:noProof/>
                <w:sz w:val="18"/>
              </w:rPr>
            </w:pPr>
            <w:del w:id="2032" w:author="Chen, Delia (NSB - CN/Hangzhou)" w:date="2019-03-26T11:13:00Z">
              <w:r w:rsidRPr="00BE18BD" w:rsidDel="008A1AA2">
                <w:rPr>
                  <w:rFonts w:ascii="Arial" w:eastAsia="宋体" w:hAnsi="Arial"/>
                  <w:noProof/>
                  <w:sz w:val="18"/>
                </w:rPr>
                <w:delText>CCE</w:delText>
              </w:r>
            </w:del>
          </w:p>
        </w:tc>
        <w:tc>
          <w:tcPr>
            <w:tcW w:w="1534" w:type="pct"/>
            <w:shd w:val="clear" w:color="auto" w:fill="auto"/>
          </w:tcPr>
          <w:p w14:paraId="4F8F7B0E" w14:textId="4479BA09" w:rsidR="00BE18BD" w:rsidRPr="00BE18BD" w:rsidDel="008A1AA2" w:rsidRDefault="00BE18BD" w:rsidP="00BE18BD">
            <w:pPr>
              <w:keepNext/>
              <w:keepLines/>
              <w:spacing w:after="0"/>
              <w:jc w:val="center"/>
              <w:rPr>
                <w:del w:id="2033" w:author="Chen, Delia (NSB - CN/Hangzhou)" w:date="2019-03-26T11:13:00Z"/>
                <w:rFonts w:ascii="Arial" w:eastAsia="宋体" w:hAnsi="Arial"/>
                <w:noProof/>
                <w:sz w:val="18"/>
              </w:rPr>
            </w:pPr>
            <w:del w:id="2034" w:author="Chen, Delia (NSB - CN/Hangzhou)" w:date="2019-03-26T11:13:00Z">
              <w:r w:rsidRPr="00BE18BD" w:rsidDel="008A1AA2">
                <w:rPr>
                  <w:rFonts w:ascii="Arial" w:eastAsia="宋体" w:hAnsi="Arial"/>
                  <w:noProof/>
                  <w:sz w:val="18"/>
                </w:rPr>
                <w:delText>8</w:delText>
              </w:r>
            </w:del>
          </w:p>
        </w:tc>
        <w:tc>
          <w:tcPr>
            <w:tcW w:w="1534" w:type="pct"/>
          </w:tcPr>
          <w:p w14:paraId="4E70BA5A" w14:textId="0CE2D43F" w:rsidR="00BE18BD" w:rsidRPr="00BE18BD" w:rsidDel="008A1AA2" w:rsidRDefault="00BE18BD" w:rsidP="00BE18BD">
            <w:pPr>
              <w:keepNext/>
              <w:keepLines/>
              <w:spacing w:after="0"/>
              <w:jc w:val="center"/>
              <w:rPr>
                <w:del w:id="2035" w:author="Chen, Delia (NSB - CN/Hangzhou)" w:date="2019-03-26T11:13:00Z"/>
                <w:rFonts w:ascii="Arial" w:eastAsia="宋体" w:hAnsi="Arial"/>
                <w:noProof/>
                <w:sz w:val="18"/>
              </w:rPr>
            </w:pPr>
            <w:del w:id="2036" w:author="Chen, Delia (NSB - CN/Hangzhou)" w:date="2019-03-26T11:13:00Z">
              <w:r w:rsidRPr="00BE18BD" w:rsidDel="008A1AA2">
                <w:rPr>
                  <w:rFonts w:ascii="Arial" w:eastAsia="宋体" w:hAnsi="Arial"/>
                  <w:noProof/>
                  <w:sz w:val="18"/>
                </w:rPr>
                <w:delText>8</w:delText>
              </w:r>
            </w:del>
          </w:p>
        </w:tc>
      </w:tr>
      <w:tr w:rsidR="00BE18BD" w:rsidRPr="00BE18BD" w:rsidDel="008A1AA2" w14:paraId="13346E30" w14:textId="2E987C33" w:rsidTr="006633E6">
        <w:trPr>
          <w:trHeight w:val="872"/>
          <w:jc w:val="center"/>
          <w:del w:id="2037" w:author="Chen, Delia (NSB - CN/Hangzhou)" w:date="2019-03-26T11:13:00Z"/>
        </w:trPr>
        <w:tc>
          <w:tcPr>
            <w:tcW w:w="613" w:type="pct"/>
            <w:vMerge/>
            <w:shd w:val="clear" w:color="auto" w:fill="auto"/>
          </w:tcPr>
          <w:p w14:paraId="724D814F" w14:textId="7EDA89C5" w:rsidR="00BE18BD" w:rsidRPr="00BE18BD" w:rsidDel="008A1AA2" w:rsidRDefault="00BE18BD" w:rsidP="00BE18BD">
            <w:pPr>
              <w:keepNext/>
              <w:keepLines/>
              <w:spacing w:after="0"/>
              <w:rPr>
                <w:del w:id="2038" w:author="Chen, Delia (NSB - CN/Hangzhou)" w:date="2019-03-26T11:13:00Z"/>
                <w:rFonts w:ascii="Arial" w:eastAsia="宋体" w:hAnsi="Arial"/>
                <w:noProof/>
                <w:sz w:val="18"/>
                <w:szCs w:val="18"/>
              </w:rPr>
            </w:pPr>
          </w:p>
        </w:tc>
        <w:tc>
          <w:tcPr>
            <w:tcW w:w="1001" w:type="pct"/>
            <w:gridSpan w:val="3"/>
            <w:shd w:val="clear" w:color="auto" w:fill="auto"/>
          </w:tcPr>
          <w:p w14:paraId="2266AF55" w14:textId="6F324F0A" w:rsidR="00BE18BD" w:rsidRPr="00BE18BD" w:rsidDel="008A1AA2" w:rsidRDefault="00BE18BD" w:rsidP="00BE18BD">
            <w:pPr>
              <w:keepNext/>
              <w:keepLines/>
              <w:spacing w:after="0"/>
              <w:rPr>
                <w:del w:id="2039" w:author="Chen, Delia (NSB - CN/Hangzhou)" w:date="2019-03-26T11:13:00Z"/>
                <w:rFonts w:ascii="Arial" w:eastAsia="宋体" w:hAnsi="Arial"/>
                <w:noProof/>
                <w:sz w:val="18"/>
                <w:szCs w:val="18"/>
              </w:rPr>
            </w:pPr>
            <w:del w:id="2040" w:author="Chen, Delia (NSB - CN/Hangzhou)" w:date="2019-03-26T11:13:00Z">
              <w:r w:rsidRPr="00BE18BD" w:rsidDel="008A1AA2">
                <w:rPr>
                  <w:rFonts w:ascii="Arial" w:eastAsia="?? ??" w:hAnsi="Arial"/>
                  <w:sz w:val="18"/>
                  <w:szCs w:val="18"/>
                </w:rPr>
                <w:delText>Ratio of hypothetical PDCCH RE energy to average CSI-RS RE energy</w:delText>
              </w:r>
            </w:del>
          </w:p>
        </w:tc>
        <w:tc>
          <w:tcPr>
            <w:tcW w:w="318" w:type="pct"/>
            <w:shd w:val="clear" w:color="auto" w:fill="auto"/>
          </w:tcPr>
          <w:p w14:paraId="58611EA1" w14:textId="780F14C9" w:rsidR="00BE18BD" w:rsidRPr="00BE18BD" w:rsidDel="008A1AA2" w:rsidRDefault="00BE18BD" w:rsidP="00BE18BD">
            <w:pPr>
              <w:keepNext/>
              <w:keepLines/>
              <w:spacing w:after="0"/>
              <w:jc w:val="center"/>
              <w:rPr>
                <w:del w:id="2041" w:author="Chen, Delia (NSB - CN/Hangzhou)" w:date="2019-03-26T11:13:00Z"/>
                <w:rFonts w:ascii="Arial" w:eastAsia="宋体" w:hAnsi="Arial"/>
                <w:noProof/>
                <w:sz w:val="18"/>
              </w:rPr>
            </w:pPr>
            <w:del w:id="2042" w:author="Chen, Delia (NSB - CN/Hangzhou)" w:date="2019-03-26T11:13:00Z">
              <w:r w:rsidRPr="00BE18BD" w:rsidDel="008A1AA2">
                <w:rPr>
                  <w:rFonts w:ascii="Arial" w:eastAsia="宋体" w:hAnsi="Arial"/>
                  <w:noProof/>
                  <w:sz w:val="18"/>
                </w:rPr>
                <w:delText>dB</w:delText>
              </w:r>
            </w:del>
          </w:p>
        </w:tc>
        <w:tc>
          <w:tcPr>
            <w:tcW w:w="1534" w:type="pct"/>
            <w:shd w:val="clear" w:color="auto" w:fill="auto"/>
          </w:tcPr>
          <w:p w14:paraId="20E0DCA8" w14:textId="759D616C" w:rsidR="00BE18BD" w:rsidRPr="00BE18BD" w:rsidDel="008A1AA2" w:rsidRDefault="00BE18BD" w:rsidP="00BE18BD">
            <w:pPr>
              <w:keepNext/>
              <w:keepLines/>
              <w:spacing w:after="0"/>
              <w:jc w:val="center"/>
              <w:rPr>
                <w:del w:id="2043" w:author="Chen, Delia (NSB - CN/Hangzhou)" w:date="2019-03-26T11:13:00Z"/>
                <w:rFonts w:ascii="Arial" w:eastAsia="宋体" w:hAnsi="Arial"/>
                <w:noProof/>
                <w:sz w:val="18"/>
              </w:rPr>
            </w:pPr>
            <w:del w:id="2044" w:author="Chen, Delia (NSB - CN/Hangzhou)" w:date="2019-03-26T11:13:00Z">
              <w:r w:rsidRPr="00BE18BD" w:rsidDel="008A1AA2">
                <w:rPr>
                  <w:rFonts w:ascii="Arial" w:eastAsia="宋体" w:hAnsi="Arial"/>
                  <w:noProof/>
                  <w:sz w:val="18"/>
                </w:rPr>
                <w:delText>4</w:delText>
              </w:r>
            </w:del>
          </w:p>
        </w:tc>
        <w:tc>
          <w:tcPr>
            <w:tcW w:w="1534" w:type="pct"/>
          </w:tcPr>
          <w:p w14:paraId="6D7DEE86" w14:textId="31AF568F" w:rsidR="00BE18BD" w:rsidRPr="00BE18BD" w:rsidDel="008A1AA2" w:rsidRDefault="00BE18BD" w:rsidP="00BE18BD">
            <w:pPr>
              <w:keepNext/>
              <w:keepLines/>
              <w:spacing w:after="0"/>
              <w:jc w:val="center"/>
              <w:rPr>
                <w:del w:id="2045" w:author="Chen, Delia (NSB - CN/Hangzhou)" w:date="2019-03-26T11:13:00Z"/>
                <w:rFonts w:ascii="Arial" w:eastAsia="宋体" w:hAnsi="Arial"/>
                <w:noProof/>
                <w:sz w:val="18"/>
              </w:rPr>
            </w:pPr>
            <w:del w:id="2046" w:author="Chen, Delia (NSB - CN/Hangzhou)" w:date="2019-03-26T11:13:00Z">
              <w:r w:rsidRPr="00BE18BD" w:rsidDel="008A1AA2">
                <w:rPr>
                  <w:rFonts w:ascii="Arial" w:eastAsia="宋体" w:hAnsi="Arial"/>
                  <w:noProof/>
                  <w:sz w:val="18"/>
                </w:rPr>
                <w:delText>4</w:delText>
              </w:r>
            </w:del>
          </w:p>
        </w:tc>
      </w:tr>
      <w:tr w:rsidR="00BE18BD" w:rsidRPr="00BE18BD" w:rsidDel="008A1AA2" w14:paraId="582ABD28" w14:textId="3AECC28B" w:rsidTr="006633E6">
        <w:trPr>
          <w:trHeight w:val="859"/>
          <w:jc w:val="center"/>
          <w:del w:id="2047" w:author="Chen, Delia (NSB - CN/Hangzhou)" w:date="2019-03-26T11:13:00Z"/>
        </w:trPr>
        <w:tc>
          <w:tcPr>
            <w:tcW w:w="613" w:type="pct"/>
            <w:vMerge/>
            <w:shd w:val="clear" w:color="auto" w:fill="auto"/>
          </w:tcPr>
          <w:p w14:paraId="5D73E34E" w14:textId="2AE1789C" w:rsidR="00BE18BD" w:rsidRPr="00BE18BD" w:rsidDel="008A1AA2" w:rsidRDefault="00BE18BD" w:rsidP="00BE18BD">
            <w:pPr>
              <w:keepNext/>
              <w:keepLines/>
              <w:spacing w:after="0"/>
              <w:rPr>
                <w:del w:id="2048" w:author="Chen, Delia (NSB - CN/Hangzhou)" w:date="2019-03-26T11:13:00Z"/>
                <w:rFonts w:ascii="Arial" w:eastAsia="宋体" w:hAnsi="Arial"/>
                <w:noProof/>
                <w:sz w:val="18"/>
                <w:szCs w:val="18"/>
              </w:rPr>
            </w:pPr>
          </w:p>
        </w:tc>
        <w:tc>
          <w:tcPr>
            <w:tcW w:w="1001" w:type="pct"/>
            <w:gridSpan w:val="3"/>
            <w:shd w:val="clear" w:color="auto" w:fill="auto"/>
          </w:tcPr>
          <w:p w14:paraId="41E40632" w14:textId="46821F61" w:rsidR="00BE18BD" w:rsidRPr="00BE18BD" w:rsidDel="008A1AA2" w:rsidRDefault="00BE18BD" w:rsidP="00BE18BD">
            <w:pPr>
              <w:keepNext/>
              <w:keepLines/>
              <w:spacing w:after="0"/>
              <w:rPr>
                <w:del w:id="2049" w:author="Chen, Delia (NSB - CN/Hangzhou)" w:date="2019-03-26T11:13:00Z"/>
                <w:rFonts w:ascii="Arial" w:eastAsia="宋体" w:hAnsi="Arial"/>
                <w:noProof/>
                <w:sz w:val="18"/>
                <w:szCs w:val="18"/>
              </w:rPr>
            </w:pPr>
            <w:del w:id="2050" w:author="Chen, Delia (NSB - CN/Hangzhou)" w:date="2019-03-26T11:13:00Z">
              <w:r w:rsidRPr="00BE18BD" w:rsidDel="008A1AA2">
                <w:rPr>
                  <w:rFonts w:ascii="Arial" w:eastAsia="?? ??" w:hAnsi="Arial"/>
                  <w:sz w:val="18"/>
                  <w:szCs w:val="18"/>
                </w:rPr>
                <w:delText>Ratio of hypothetical PDCCH DMRS energy to average CSI-RS RE energy</w:delText>
              </w:r>
            </w:del>
          </w:p>
        </w:tc>
        <w:tc>
          <w:tcPr>
            <w:tcW w:w="318" w:type="pct"/>
            <w:shd w:val="clear" w:color="auto" w:fill="auto"/>
          </w:tcPr>
          <w:p w14:paraId="63CE845A" w14:textId="08FAB511" w:rsidR="00BE18BD" w:rsidRPr="00BE18BD" w:rsidDel="008A1AA2" w:rsidRDefault="00BE18BD" w:rsidP="00BE18BD">
            <w:pPr>
              <w:keepNext/>
              <w:keepLines/>
              <w:spacing w:after="0"/>
              <w:jc w:val="center"/>
              <w:rPr>
                <w:del w:id="2051" w:author="Chen, Delia (NSB - CN/Hangzhou)" w:date="2019-03-26T11:13:00Z"/>
                <w:rFonts w:ascii="Arial" w:eastAsia="宋体" w:hAnsi="Arial"/>
                <w:noProof/>
                <w:sz w:val="18"/>
              </w:rPr>
            </w:pPr>
            <w:del w:id="2052" w:author="Chen, Delia (NSB - CN/Hangzhou)" w:date="2019-03-26T11:13:00Z">
              <w:r w:rsidRPr="00BE18BD" w:rsidDel="008A1AA2">
                <w:rPr>
                  <w:rFonts w:ascii="Arial" w:eastAsia="宋体" w:hAnsi="Arial"/>
                  <w:noProof/>
                  <w:sz w:val="18"/>
                </w:rPr>
                <w:delText>dB</w:delText>
              </w:r>
            </w:del>
          </w:p>
        </w:tc>
        <w:tc>
          <w:tcPr>
            <w:tcW w:w="1534" w:type="pct"/>
            <w:shd w:val="clear" w:color="auto" w:fill="auto"/>
          </w:tcPr>
          <w:p w14:paraId="04B868E2" w14:textId="15010513" w:rsidR="00BE18BD" w:rsidRPr="00BE18BD" w:rsidDel="008A1AA2" w:rsidRDefault="00BE18BD" w:rsidP="00BE18BD">
            <w:pPr>
              <w:keepNext/>
              <w:keepLines/>
              <w:spacing w:after="0"/>
              <w:jc w:val="center"/>
              <w:rPr>
                <w:del w:id="2053" w:author="Chen, Delia (NSB - CN/Hangzhou)" w:date="2019-03-26T11:13:00Z"/>
                <w:rFonts w:ascii="Arial" w:eastAsia="宋体" w:hAnsi="Arial"/>
                <w:noProof/>
                <w:sz w:val="18"/>
              </w:rPr>
            </w:pPr>
            <w:del w:id="2054" w:author="Chen, Delia (NSB - CN/Hangzhou)" w:date="2019-03-26T11:13:00Z">
              <w:r w:rsidRPr="00BE18BD" w:rsidDel="008A1AA2">
                <w:rPr>
                  <w:rFonts w:ascii="Arial" w:eastAsia="宋体" w:hAnsi="Arial"/>
                  <w:noProof/>
                  <w:sz w:val="18"/>
                </w:rPr>
                <w:delText>4</w:delText>
              </w:r>
            </w:del>
          </w:p>
        </w:tc>
        <w:tc>
          <w:tcPr>
            <w:tcW w:w="1534" w:type="pct"/>
          </w:tcPr>
          <w:p w14:paraId="319C6711" w14:textId="632C70B5" w:rsidR="00BE18BD" w:rsidRPr="00BE18BD" w:rsidDel="008A1AA2" w:rsidRDefault="00BE18BD" w:rsidP="00BE18BD">
            <w:pPr>
              <w:keepNext/>
              <w:keepLines/>
              <w:spacing w:after="0"/>
              <w:jc w:val="center"/>
              <w:rPr>
                <w:del w:id="2055" w:author="Chen, Delia (NSB - CN/Hangzhou)" w:date="2019-03-26T11:13:00Z"/>
                <w:rFonts w:ascii="Arial" w:eastAsia="宋体" w:hAnsi="Arial"/>
                <w:noProof/>
                <w:sz w:val="18"/>
              </w:rPr>
            </w:pPr>
            <w:del w:id="2056" w:author="Chen, Delia (NSB - CN/Hangzhou)" w:date="2019-03-26T11:13:00Z">
              <w:r w:rsidRPr="00BE18BD" w:rsidDel="008A1AA2">
                <w:rPr>
                  <w:rFonts w:ascii="Arial" w:eastAsia="宋体" w:hAnsi="Arial"/>
                  <w:noProof/>
                  <w:sz w:val="18"/>
                </w:rPr>
                <w:delText>4</w:delText>
              </w:r>
            </w:del>
          </w:p>
        </w:tc>
      </w:tr>
      <w:tr w:rsidR="00BE18BD" w:rsidRPr="00BE18BD" w:rsidDel="008A1AA2" w14:paraId="706DC8C7" w14:textId="3AA897B2" w:rsidTr="006633E6">
        <w:trPr>
          <w:trHeight w:val="379"/>
          <w:jc w:val="center"/>
          <w:del w:id="2057" w:author="Chen, Delia (NSB - CN/Hangzhou)" w:date="2019-03-26T11:13:00Z"/>
        </w:trPr>
        <w:tc>
          <w:tcPr>
            <w:tcW w:w="613" w:type="pct"/>
            <w:vMerge/>
            <w:shd w:val="clear" w:color="auto" w:fill="auto"/>
          </w:tcPr>
          <w:p w14:paraId="7AA79A65" w14:textId="27F032D4" w:rsidR="00BE18BD" w:rsidRPr="00BE18BD" w:rsidDel="008A1AA2" w:rsidRDefault="00BE18BD" w:rsidP="00BE18BD">
            <w:pPr>
              <w:keepNext/>
              <w:keepLines/>
              <w:spacing w:after="0"/>
              <w:rPr>
                <w:del w:id="2058" w:author="Chen, Delia (NSB - CN/Hangzhou)" w:date="2019-03-26T11:13:00Z"/>
                <w:rFonts w:ascii="Arial" w:eastAsia="宋体" w:hAnsi="Arial"/>
                <w:noProof/>
                <w:sz w:val="18"/>
                <w:szCs w:val="18"/>
              </w:rPr>
            </w:pPr>
          </w:p>
        </w:tc>
        <w:tc>
          <w:tcPr>
            <w:tcW w:w="1001" w:type="pct"/>
            <w:gridSpan w:val="3"/>
            <w:shd w:val="clear" w:color="auto" w:fill="auto"/>
            <w:vAlign w:val="center"/>
          </w:tcPr>
          <w:p w14:paraId="0ADAFFFE" w14:textId="44DAAACF" w:rsidR="00BE18BD" w:rsidRPr="00BE18BD" w:rsidDel="008A1AA2" w:rsidRDefault="00BE18BD" w:rsidP="00BE18BD">
            <w:pPr>
              <w:keepNext/>
              <w:keepLines/>
              <w:spacing w:after="0"/>
              <w:rPr>
                <w:del w:id="2059" w:author="Chen, Delia (NSB - CN/Hangzhou)" w:date="2019-03-26T11:13:00Z"/>
                <w:rFonts w:ascii="Arial" w:eastAsia="?? ??" w:hAnsi="Arial"/>
                <w:sz w:val="18"/>
                <w:szCs w:val="18"/>
              </w:rPr>
            </w:pPr>
            <w:del w:id="2060" w:author="Chen, Delia (NSB - CN/Hangzhou)" w:date="2019-03-26T11:13:00Z">
              <w:r w:rsidRPr="00BE18BD" w:rsidDel="008A1AA2">
                <w:rPr>
                  <w:rFonts w:ascii="Arial" w:eastAsia="?? ??" w:hAnsi="Arial"/>
                  <w:sz w:val="18"/>
                  <w:szCs w:val="18"/>
                </w:rPr>
                <w:delText>DMRS precoder granularity</w:delText>
              </w:r>
            </w:del>
          </w:p>
        </w:tc>
        <w:tc>
          <w:tcPr>
            <w:tcW w:w="318" w:type="pct"/>
            <w:shd w:val="clear" w:color="auto" w:fill="auto"/>
            <w:vAlign w:val="center"/>
          </w:tcPr>
          <w:p w14:paraId="0E9B6AF3" w14:textId="13D79F18" w:rsidR="00BE18BD" w:rsidRPr="00BE18BD" w:rsidDel="008A1AA2" w:rsidRDefault="00BE18BD" w:rsidP="00BE18BD">
            <w:pPr>
              <w:keepNext/>
              <w:keepLines/>
              <w:spacing w:after="0"/>
              <w:jc w:val="center"/>
              <w:rPr>
                <w:del w:id="2061" w:author="Chen, Delia (NSB - CN/Hangzhou)" w:date="2019-03-26T11:13:00Z"/>
                <w:rFonts w:ascii="Arial" w:eastAsia="?? ??" w:hAnsi="Arial"/>
                <w:sz w:val="18"/>
              </w:rPr>
            </w:pPr>
          </w:p>
        </w:tc>
        <w:tc>
          <w:tcPr>
            <w:tcW w:w="1534" w:type="pct"/>
            <w:shd w:val="clear" w:color="auto" w:fill="auto"/>
          </w:tcPr>
          <w:p w14:paraId="7B629E2D" w14:textId="41559E92" w:rsidR="00BE18BD" w:rsidRPr="00BE18BD" w:rsidDel="008A1AA2" w:rsidRDefault="00BE18BD" w:rsidP="00BE18BD">
            <w:pPr>
              <w:keepNext/>
              <w:keepLines/>
              <w:spacing w:after="0"/>
              <w:jc w:val="center"/>
              <w:rPr>
                <w:del w:id="2062" w:author="Chen, Delia (NSB - CN/Hangzhou)" w:date="2019-03-26T11:13:00Z"/>
                <w:rFonts w:ascii="Arial" w:eastAsia="宋体" w:hAnsi="Arial"/>
                <w:noProof/>
                <w:sz w:val="18"/>
              </w:rPr>
            </w:pPr>
            <w:del w:id="2063" w:author="Chen, Delia (NSB - CN/Hangzhou)" w:date="2019-03-26T11:13:00Z">
              <w:r w:rsidRPr="00BE18BD" w:rsidDel="008A1AA2">
                <w:rPr>
                  <w:rFonts w:ascii="Arial" w:eastAsia="?? ??" w:hAnsi="Arial"/>
                  <w:sz w:val="18"/>
                </w:rPr>
                <w:delText>REG bundle size</w:delText>
              </w:r>
            </w:del>
          </w:p>
        </w:tc>
        <w:tc>
          <w:tcPr>
            <w:tcW w:w="1534" w:type="pct"/>
          </w:tcPr>
          <w:p w14:paraId="115B2381" w14:textId="7F13EE44" w:rsidR="00BE18BD" w:rsidRPr="00BE18BD" w:rsidDel="008A1AA2" w:rsidRDefault="00BE18BD" w:rsidP="00BE18BD">
            <w:pPr>
              <w:keepNext/>
              <w:keepLines/>
              <w:spacing w:after="0"/>
              <w:jc w:val="center"/>
              <w:rPr>
                <w:del w:id="2064" w:author="Chen, Delia (NSB - CN/Hangzhou)" w:date="2019-03-26T11:13:00Z"/>
                <w:rFonts w:ascii="Arial" w:eastAsia="宋体" w:hAnsi="Arial"/>
                <w:noProof/>
                <w:sz w:val="18"/>
              </w:rPr>
            </w:pPr>
            <w:del w:id="2065" w:author="Chen, Delia (NSB - CN/Hangzhou)" w:date="2019-03-26T11:13:00Z">
              <w:r w:rsidRPr="00BE18BD" w:rsidDel="008A1AA2">
                <w:rPr>
                  <w:rFonts w:ascii="Arial" w:eastAsia="?? ??" w:hAnsi="Arial"/>
                  <w:sz w:val="18"/>
                </w:rPr>
                <w:delText>REG bundle size</w:delText>
              </w:r>
            </w:del>
          </w:p>
        </w:tc>
      </w:tr>
      <w:tr w:rsidR="00BE18BD" w:rsidRPr="00BE18BD" w:rsidDel="008A1AA2" w14:paraId="226AFB35" w14:textId="719415F3" w:rsidTr="006633E6">
        <w:trPr>
          <w:trHeight w:val="188"/>
          <w:jc w:val="center"/>
          <w:del w:id="2066" w:author="Chen, Delia (NSB - CN/Hangzhou)" w:date="2019-03-26T11:13:00Z"/>
        </w:trPr>
        <w:tc>
          <w:tcPr>
            <w:tcW w:w="613" w:type="pct"/>
            <w:vMerge/>
            <w:shd w:val="clear" w:color="auto" w:fill="auto"/>
          </w:tcPr>
          <w:p w14:paraId="3EBC6DFC" w14:textId="70D05E34" w:rsidR="00BE18BD" w:rsidRPr="00BE18BD" w:rsidDel="008A1AA2" w:rsidRDefault="00BE18BD" w:rsidP="00BE18BD">
            <w:pPr>
              <w:keepNext/>
              <w:keepLines/>
              <w:spacing w:after="0"/>
              <w:rPr>
                <w:del w:id="2067" w:author="Chen, Delia (NSB - CN/Hangzhou)" w:date="2019-03-26T11:13:00Z"/>
                <w:rFonts w:ascii="Arial" w:eastAsia="宋体" w:hAnsi="Arial"/>
                <w:noProof/>
                <w:sz w:val="18"/>
                <w:szCs w:val="18"/>
              </w:rPr>
            </w:pPr>
          </w:p>
        </w:tc>
        <w:tc>
          <w:tcPr>
            <w:tcW w:w="1001" w:type="pct"/>
            <w:gridSpan w:val="3"/>
            <w:shd w:val="clear" w:color="auto" w:fill="auto"/>
            <w:vAlign w:val="center"/>
          </w:tcPr>
          <w:p w14:paraId="5DD42168" w14:textId="04BAE93B" w:rsidR="00BE18BD" w:rsidRPr="00BE18BD" w:rsidDel="008A1AA2" w:rsidRDefault="00BE18BD" w:rsidP="00BE18BD">
            <w:pPr>
              <w:keepNext/>
              <w:keepLines/>
              <w:spacing w:after="0"/>
              <w:rPr>
                <w:del w:id="2068" w:author="Chen, Delia (NSB - CN/Hangzhou)" w:date="2019-03-26T11:13:00Z"/>
                <w:rFonts w:ascii="Arial" w:eastAsia="?? ??" w:hAnsi="Arial"/>
                <w:sz w:val="18"/>
                <w:szCs w:val="18"/>
              </w:rPr>
            </w:pPr>
            <w:del w:id="2069" w:author="Chen, Delia (NSB - CN/Hangzhou)" w:date="2019-03-26T11:13:00Z">
              <w:r w:rsidRPr="00BE18BD" w:rsidDel="008A1AA2">
                <w:rPr>
                  <w:rFonts w:ascii="Arial" w:eastAsia="?? ??" w:hAnsi="Arial"/>
                  <w:sz w:val="18"/>
                  <w:szCs w:val="18"/>
                </w:rPr>
                <w:delText>REG bundle size</w:delText>
              </w:r>
            </w:del>
          </w:p>
        </w:tc>
        <w:tc>
          <w:tcPr>
            <w:tcW w:w="318" w:type="pct"/>
            <w:shd w:val="clear" w:color="auto" w:fill="auto"/>
            <w:vAlign w:val="center"/>
          </w:tcPr>
          <w:p w14:paraId="2E1269D9" w14:textId="1192251F" w:rsidR="00BE18BD" w:rsidRPr="00BE18BD" w:rsidDel="008A1AA2" w:rsidRDefault="00BE18BD" w:rsidP="00BE18BD">
            <w:pPr>
              <w:keepNext/>
              <w:keepLines/>
              <w:spacing w:after="0"/>
              <w:jc w:val="center"/>
              <w:rPr>
                <w:del w:id="2070" w:author="Chen, Delia (NSB - CN/Hangzhou)" w:date="2019-03-26T11:13:00Z"/>
                <w:rFonts w:ascii="Arial" w:eastAsia="?? ??" w:hAnsi="Arial"/>
                <w:sz w:val="18"/>
              </w:rPr>
            </w:pPr>
          </w:p>
        </w:tc>
        <w:tc>
          <w:tcPr>
            <w:tcW w:w="1534" w:type="pct"/>
            <w:shd w:val="clear" w:color="auto" w:fill="auto"/>
          </w:tcPr>
          <w:p w14:paraId="13738639" w14:textId="2EA6E1F1" w:rsidR="00BE18BD" w:rsidRPr="00BE18BD" w:rsidDel="008A1AA2" w:rsidRDefault="00BE18BD" w:rsidP="00BE18BD">
            <w:pPr>
              <w:keepNext/>
              <w:keepLines/>
              <w:spacing w:after="0"/>
              <w:jc w:val="center"/>
              <w:rPr>
                <w:del w:id="2071" w:author="Chen, Delia (NSB - CN/Hangzhou)" w:date="2019-03-26T11:13:00Z"/>
                <w:rFonts w:ascii="Arial" w:eastAsia="宋体" w:hAnsi="Arial"/>
                <w:noProof/>
                <w:sz w:val="18"/>
              </w:rPr>
            </w:pPr>
            <w:del w:id="2072" w:author="Chen, Delia (NSB - CN/Hangzhou)" w:date="2019-03-26T11:13:00Z">
              <w:r w:rsidRPr="00BE18BD" w:rsidDel="008A1AA2">
                <w:rPr>
                  <w:rFonts w:ascii="Arial" w:eastAsia="宋体" w:hAnsi="Arial"/>
                  <w:noProof/>
                  <w:sz w:val="18"/>
                </w:rPr>
                <w:delText>6</w:delText>
              </w:r>
            </w:del>
          </w:p>
        </w:tc>
        <w:tc>
          <w:tcPr>
            <w:tcW w:w="1534" w:type="pct"/>
          </w:tcPr>
          <w:p w14:paraId="51F0EAC2" w14:textId="53369F8F" w:rsidR="00BE18BD" w:rsidRPr="00BE18BD" w:rsidDel="008A1AA2" w:rsidRDefault="00BE18BD" w:rsidP="00BE18BD">
            <w:pPr>
              <w:keepNext/>
              <w:keepLines/>
              <w:spacing w:after="0"/>
              <w:jc w:val="center"/>
              <w:rPr>
                <w:del w:id="2073" w:author="Chen, Delia (NSB - CN/Hangzhou)" w:date="2019-03-26T11:13:00Z"/>
                <w:rFonts w:ascii="Arial" w:eastAsia="宋体" w:hAnsi="Arial"/>
                <w:noProof/>
                <w:sz w:val="18"/>
              </w:rPr>
            </w:pPr>
            <w:del w:id="2074" w:author="Chen, Delia (NSB - CN/Hangzhou)" w:date="2019-03-26T11:13:00Z">
              <w:r w:rsidRPr="00BE18BD" w:rsidDel="008A1AA2">
                <w:rPr>
                  <w:rFonts w:ascii="Arial" w:eastAsia="宋体" w:hAnsi="Arial"/>
                  <w:noProof/>
                  <w:sz w:val="18"/>
                </w:rPr>
                <w:delText>6</w:delText>
              </w:r>
            </w:del>
          </w:p>
        </w:tc>
      </w:tr>
      <w:tr w:rsidR="00BE18BD" w:rsidRPr="00BE18BD" w:rsidDel="008A1AA2" w14:paraId="60676FCA" w14:textId="01794B18" w:rsidTr="006633E6">
        <w:trPr>
          <w:trHeight w:val="176"/>
          <w:jc w:val="center"/>
          <w:del w:id="2075" w:author="Chen, Delia (NSB - CN/Hangzhou)" w:date="2019-03-26T11:13:00Z"/>
        </w:trPr>
        <w:tc>
          <w:tcPr>
            <w:tcW w:w="1614" w:type="pct"/>
            <w:gridSpan w:val="4"/>
            <w:shd w:val="clear" w:color="auto" w:fill="auto"/>
          </w:tcPr>
          <w:p w14:paraId="7D33D4DA" w14:textId="591B05C9" w:rsidR="00BE18BD" w:rsidRPr="00BE18BD" w:rsidDel="008A1AA2" w:rsidRDefault="00BE18BD" w:rsidP="00BE18BD">
            <w:pPr>
              <w:keepNext/>
              <w:keepLines/>
              <w:spacing w:after="0"/>
              <w:rPr>
                <w:del w:id="2076" w:author="Chen, Delia (NSB - CN/Hangzhou)" w:date="2019-03-26T11:13:00Z"/>
                <w:rFonts w:ascii="Arial" w:eastAsia="宋体" w:hAnsi="Arial"/>
                <w:noProof/>
                <w:sz w:val="18"/>
                <w:szCs w:val="18"/>
              </w:rPr>
            </w:pPr>
            <w:del w:id="2077" w:author="Chen, Delia (NSB - CN/Hangzhou)" w:date="2019-03-26T11:13:00Z">
              <w:r w:rsidRPr="00BE18BD" w:rsidDel="008A1AA2">
                <w:rPr>
                  <w:rFonts w:ascii="Arial" w:eastAsia="宋体" w:hAnsi="Arial"/>
                  <w:noProof/>
                  <w:sz w:val="18"/>
                  <w:szCs w:val="18"/>
                </w:rPr>
                <w:delText>DRX</w:delText>
              </w:r>
            </w:del>
          </w:p>
        </w:tc>
        <w:tc>
          <w:tcPr>
            <w:tcW w:w="318" w:type="pct"/>
            <w:shd w:val="clear" w:color="auto" w:fill="auto"/>
          </w:tcPr>
          <w:p w14:paraId="48799CAA" w14:textId="7CB9C941" w:rsidR="00BE18BD" w:rsidRPr="00BE18BD" w:rsidDel="008A1AA2" w:rsidRDefault="00BE18BD" w:rsidP="00BE18BD">
            <w:pPr>
              <w:keepNext/>
              <w:keepLines/>
              <w:spacing w:after="0"/>
              <w:jc w:val="center"/>
              <w:rPr>
                <w:del w:id="2078" w:author="Chen, Delia (NSB - CN/Hangzhou)" w:date="2019-03-26T11:13:00Z"/>
                <w:rFonts w:ascii="Arial" w:eastAsia="宋体" w:hAnsi="Arial"/>
                <w:noProof/>
                <w:sz w:val="18"/>
              </w:rPr>
            </w:pPr>
          </w:p>
        </w:tc>
        <w:tc>
          <w:tcPr>
            <w:tcW w:w="1534" w:type="pct"/>
            <w:shd w:val="clear" w:color="auto" w:fill="auto"/>
          </w:tcPr>
          <w:p w14:paraId="7C7C0E21" w14:textId="7E6ACFA0" w:rsidR="00BE18BD" w:rsidRPr="00BE18BD" w:rsidDel="008A1AA2" w:rsidRDefault="00BE18BD" w:rsidP="00BE18BD">
            <w:pPr>
              <w:keepNext/>
              <w:keepLines/>
              <w:spacing w:after="0"/>
              <w:jc w:val="center"/>
              <w:rPr>
                <w:del w:id="2079" w:author="Chen, Delia (NSB - CN/Hangzhou)" w:date="2019-03-26T11:13:00Z"/>
                <w:rFonts w:ascii="Arial" w:eastAsia="宋体" w:hAnsi="Arial"/>
                <w:i/>
                <w:iCs/>
                <w:sz w:val="18"/>
              </w:rPr>
            </w:pPr>
            <w:del w:id="2080" w:author="Chen, Delia (NSB - CN/Hangzhou)" w:date="2019-03-26T11:13:00Z">
              <w:r w:rsidRPr="00BE18BD" w:rsidDel="008A1AA2">
                <w:rPr>
                  <w:rFonts w:ascii="Arial" w:eastAsia="宋体" w:hAnsi="Arial"/>
                  <w:i/>
                  <w:iCs/>
                  <w:sz w:val="18"/>
                </w:rPr>
                <w:delText>640</w:delText>
              </w:r>
            </w:del>
          </w:p>
        </w:tc>
        <w:tc>
          <w:tcPr>
            <w:tcW w:w="1534" w:type="pct"/>
          </w:tcPr>
          <w:p w14:paraId="3E37092A" w14:textId="62AC27A2" w:rsidR="00BE18BD" w:rsidRPr="00BE18BD" w:rsidDel="008A1AA2" w:rsidRDefault="00BE18BD" w:rsidP="00BE18BD">
            <w:pPr>
              <w:keepNext/>
              <w:keepLines/>
              <w:spacing w:after="0"/>
              <w:jc w:val="center"/>
              <w:rPr>
                <w:del w:id="2081" w:author="Chen, Delia (NSB - CN/Hangzhou)" w:date="2019-03-26T11:13:00Z"/>
                <w:rFonts w:ascii="Arial" w:eastAsia="宋体" w:hAnsi="Arial"/>
                <w:i/>
                <w:iCs/>
                <w:sz w:val="18"/>
              </w:rPr>
            </w:pPr>
            <w:del w:id="2082" w:author="Chen, Delia (NSB - CN/Hangzhou)" w:date="2019-03-26T11:13:00Z">
              <w:r w:rsidRPr="00BE18BD" w:rsidDel="008A1AA2">
                <w:rPr>
                  <w:rFonts w:ascii="Arial" w:eastAsia="宋体" w:hAnsi="Arial"/>
                  <w:i/>
                  <w:iCs/>
                  <w:sz w:val="18"/>
                </w:rPr>
                <w:delText>640</w:delText>
              </w:r>
            </w:del>
          </w:p>
        </w:tc>
      </w:tr>
      <w:tr w:rsidR="00BE18BD" w:rsidRPr="00BE18BD" w:rsidDel="008A1AA2" w14:paraId="71A3D0ED" w14:textId="39B14DBF" w:rsidTr="006633E6">
        <w:trPr>
          <w:trHeight w:val="164"/>
          <w:jc w:val="center"/>
          <w:del w:id="2083" w:author="Chen, Delia (NSB - CN/Hangzhou)" w:date="2019-03-26T11:13:00Z"/>
        </w:trPr>
        <w:tc>
          <w:tcPr>
            <w:tcW w:w="1614" w:type="pct"/>
            <w:gridSpan w:val="4"/>
            <w:shd w:val="clear" w:color="auto" w:fill="auto"/>
          </w:tcPr>
          <w:p w14:paraId="7B3888EC" w14:textId="25429802" w:rsidR="00BE18BD" w:rsidRPr="00BE18BD" w:rsidDel="008A1AA2" w:rsidRDefault="00BE18BD" w:rsidP="00BE18BD">
            <w:pPr>
              <w:keepNext/>
              <w:keepLines/>
              <w:spacing w:after="0"/>
              <w:rPr>
                <w:del w:id="2084" w:author="Chen, Delia (NSB - CN/Hangzhou)" w:date="2019-03-26T11:13:00Z"/>
                <w:rFonts w:ascii="Arial" w:eastAsia="宋体" w:hAnsi="Arial"/>
                <w:noProof/>
                <w:sz w:val="18"/>
                <w:szCs w:val="18"/>
              </w:rPr>
            </w:pPr>
            <w:del w:id="2085" w:author="Chen, Delia (NSB - CN/Hangzhou)" w:date="2019-03-26T11:13:00Z">
              <w:r w:rsidRPr="00BE18BD" w:rsidDel="008A1AA2">
                <w:rPr>
                  <w:rFonts w:ascii="Arial" w:eastAsia="宋体" w:hAnsi="Arial"/>
                  <w:noProof/>
                  <w:sz w:val="18"/>
                  <w:szCs w:val="18"/>
                </w:rPr>
                <w:delText xml:space="preserve">Gap pattern ID </w:delText>
              </w:r>
            </w:del>
          </w:p>
        </w:tc>
        <w:tc>
          <w:tcPr>
            <w:tcW w:w="318" w:type="pct"/>
            <w:shd w:val="clear" w:color="auto" w:fill="auto"/>
          </w:tcPr>
          <w:p w14:paraId="42E9BF31" w14:textId="06CE58BA" w:rsidR="00BE18BD" w:rsidRPr="00BE18BD" w:rsidDel="008A1AA2" w:rsidRDefault="00BE18BD" w:rsidP="00BE18BD">
            <w:pPr>
              <w:keepNext/>
              <w:keepLines/>
              <w:spacing w:after="0"/>
              <w:jc w:val="center"/>
              <w:rPr>
                <w:del w:id="2086" w:author="Chen, Delia (NSB - CN/Hangzhou)" w:date="2019-03-26T11:13:00Z"/>
                <w:rFonts w:ascii="Arial" w:eastAsia="宋体" w:hAnsi="Arial"/>
                <w:noProof/>
                <w:sz w:val="18"/>
              </w:rPr>
            </w:pPr>
          </w:p>
        </w:tc>
        <w:tc>
          <w:tcPr>
            <w:tcW w:w="1534" w:type="pct"/>
            <w:shd w:val="clear" w:color="auto" w:fill="auto"/>
          </w:tcPr>
          <w:p w14:paraId="1C58A593" w14:textId="352E87F0" w:rsidR="00BE18BD" w:rsidRPr="00BE18BD" w:rsidDel="008A1AA2" w:rsidRDefault="00BE18BD" w:rsidP="00BE18BD">
            <w:pPr>
              <w:keepNext/>
              <w:keepLines/>
              <w:spacing w:after="0"/>
              <w:jc w:val="center"/>
              <w:rPr>
                <w:del w:id="2087" w:author="Chen, Delia (NSB - CN/Hangzhou)" w:date="2019-03-26T11:13:00Z"/>
                <w:rFonts w:ascii="Arial" w:eastAsia="宋体" w:hAnsi="Arial"/>
                <w:iCs/>
                <w:sz w:val="18"/>
              </w:rPr>
            </w:pPr>
            <w:del w:id="2088" w:author="Chen, Delia (NSB - CN/Hangzhou)" w:date="2019-03-26T11:13:00Z">
              <w:r w:rsidRPr="00BE18BD" w:rsidDel="008A1AA2">
                <w:rPr>
                  <w:rFonts w:ascii="Arial" w:eastAsia="宋体" w:hAnsi="Arial"/>
                  <w:iCs/>
                  <w:sz w:val="18"/>
                </w:rPr>
                <w:delText>[N.A.]</w:delText>
              </w:r>
            </w:del>
          </w:p>
        </w:tc>
        <w:tc>
          <w:tcPr>
            <w:tcW w:w="1534" w:type="pct"/>
          </w:tcPr>
          <w:p w14:paraId="0FD4CC07" w14:textId="1EBC5262" w:rsidR="00BE18BD" w:rsidRPr="00BE18BD" w:rsidDel="008A1AA2" w:rsidRDefault="00BE18BD" w:rsidP="00BE18BD">
            <w:pPr>
              <w:keepNext/>
              <w:keepLines/>
              <w:spacing w:after="0"/>
              <w:jc w:val="center"/>
              <w:rPr>
                <w:del w:id="2089" w:author="Chen, Delia (NSB - CN/Hangzhou)" w:date="2019-03-26T11:13:00Z"/>
                <w:rFonts w:ascii="Arial" w:eastAsia="宋体" w:hAnsi="Arial"/>
                <w:iCs/>
                <w:sz w:val="18"/>
              </w:rPr>
            </w:pPr>
            <w:del w:id="2090" w:author="Chen, Delia (NSB - CN/Hangzhou)" w:date="2019-03-26T11:13:00Z">
              <w:r w:rsidRPr="00BE18BD" w:rsidDel="008A1AA2">
                <w:rPr>
                  <w:rFonts w:ascii="Arial" w:eastAsia="宋体" w:hAnsi="Arial"/>
                  <w:iCs/>
                  <w:sz w:val="18"/>
                </w:rPr>
                <w:delText>*[</w:delText>
              </w:r>
              <w:r w:rsidRPr="00BE18BD" w:rsidDel="008A1AA2">
                <w:rPr>
                  <w:rFonts w:ascii="Arial" w:eastAsia="宋体" w:hAnsi="Arial"/>
                  <w:i/>
                  <w:iCs/>
                  <w:sz w:val="18"/>
                </w:rPr>
                <w:delText>gp0</w:delText>
              </w:r>
              <w:r w:rsidRPr="00BE18BD" w:rsidDel="008A1AA2">
                <w:rPr>
                  <w:rFonts w:ascii="Arial" w:eastAsia="宋体" w:hAnsi="Arial"/>
                  <w:iCs/>
                  <w:sz w:val="18"/>
                </w:rPr>
                <w:delText>]</w:delText>
              </w:r>
            </w:del>
          </w:p>
        </w:tc>
      </w:tr>
      <w:tr w:rsidR="00BE18BD" w:rsidRPr="00BE18BD" w:rsidDel="008A1AA2" w14:paraId="638243E2" w14:textId="57148E85" w:rsidTr="006633E6">
        <w:trPr>
          <w:trHeight w:val="340"/>
          <w:jc w:val="center"/>
          <w:del w:id="2091" w:author="Chen, Delia (NSB - CN/Hangzhou)" w:date="2019-03-26T11:13:00Z"/>
        </w:trPr>
        <w:tc>
          <w:tcPr>
            <w:tcW w:w="1614" w:type="pct"/>
            <w:gridSpan w:val="4"/>
            <w:shd w:val="clear" w:color="auto" w:fill="auto"/>
          </w:tcPr>
          <w:p w14:paraId="349310A1" w14:textId="6200718D" w:rsidR="00BE18BD" w:rsidRPr="00BE18BD" w:rsidDel="008A1AA2" w:rsidRDefault="00BE18BD" w:rsidP="00BE18BD">
            <w:pPr>
              <w:keepNext/>
              <w:keepLines/>
              <w:spacing w:after="0"/>
              <w:rPr>
                <w:del w:id="2092" w:author="Chen, Delia (NSB - CN/Hangzhou)" w:date="2019-03-26T11:13:00Z"/>
                <w:rFonts w:ascii="Arial" w:eastAsia="宋体" w:hAnsi="Arial"/>
                <w:noProof/>
                <w:sz w:val="18"/>
                <w:szCs w:val="18"/>
              </w:rPr>
            </w:pPr>
            <w:del w:id="2093" w:author="Chen, Delia (NSB - CN/Hangzhou)" w:date="2019-03-26T11:13:00Z">
              <w:r w:rsidRPr="00BE18BD" w:rsidDel="008A1AA2">
                <w:rPr>
                  <w:rFonts w:ascii="Arial" w:eastAsia="宋体" w:hAnsi="Arial"/>
                  <w:noProof/>
                  <w:sz w:val="18"/>
                  <w:szCs w:val="18"/>
                </w:rPr>
                <w:delText>Layer 3 filtering</w:delText>
              </w:r>
            </w:del>
          </w:p>
        </w:tc>
        <w:tc>
          <w:tcPr>
            <w:tcW w:w="318" w:type="pct"/>
            <w:shd w:val="clear" w:color="auto" w:fill="auto"/>
          </w:tcPr>
          <w:p w14:paraId="08F1C623" w14:textId="46110DE8" w:rsidR="00BE18BD" w:rsidRPr="00BE18BD" w:rsidDel="008A1AA2" w:rsidRDefault="00BE18BD" w:rsidP="00BE18BD">
            <w:pPr>
              <w:keepNext/>
              <w:keepLines/>
              <w:spacing w:after="0"/>
              <w:jc w:val="center"/>
              <w:rPr>
                <w:del w:id="2094" w:author="Chen, Delia (NSB - CN/Hangzhou)" w:date="2019-03-26T11:13:00Z"/>
                <w:rFonts w:ascii="Arial" w:eastAsia="宋体" w:hAnsi="Arial"/>
                <w:noProof/>
                <w:sz w:val="18"/>
              </w:rPr>
            </w:pPr>
          </w:p>
        </w:tc>
        <w:tc>
          <w:tcPr>
            <w:tcW w:w="1534" w:type="pct"/>
            <w:shd w:val="clear" w:color="auto" w:fill="auto"/>
          </w:tcPr>
          <w:p w14:paraId="3E4AD16E" w14:textId="598BF4E8" w:rsidR="00BE18BD" w:rsidRPr="00BE18BD" w:rsidDel="008A1AA2" w:rsidRDefault="00BE18BD" w:rsidP="00BE18BD">
            <w:pPr>
              <w:keepNext/>
              <w:keepLines/>
              <w:spacing w:after="0"/>
              <w:jc w:val="center"/>
              <w:rPr>
                <w:del w:id="2095" w:author="Chen, Delia (NSB - CN/Hangzhou)" w:date="2019-03-26T11:13:00Z"/>
                <w:rFonts w:ascii="Arial" w:eastAsia="宋体" w:hAnsi="Arial"/>
                <w:noProof/>
                <w:sz w:val="18"/>
              </w:rPr>
            </w:pPr>
            <w:del w:id="2096" w:author="Chen, Delia (NSB - CN/Hangzhou)" w:date="2019-03-26T11:13:00Z">
              <w:r w:rsidRPr="00BE18BD" w:rsidDel="008A1AA2">
                <w:rPr>
                  <w:rFonts w:ascii="Arial" w:eastAsia="宋体" w:hAnsi="Arial"/>
                  <w:i/>
                  <w:iCs/>
                  <w:sz w:val="18"/>
                </w:rPr>
                <w:delText>Enabled</w:delText>
              </w:r>
            </w:del>
          </w:p>
        </w:tc>
        <w:tc>
          <w:tcPr>
            <w:tcW w:w="1534" w:type="pct"/>
          </w:tcPr>
          <w:p w14:paraId="575142F3" w14:textId="3D7BF28B" w:rsidR="00BE18BD" w:rsidRPr="00BE18BD" w:rsidDel="008A1AA2" w:rsidRDefault="00BE18BD" w:rsidP="00BE18BD">
            <w:pPr>
              <w:keepNext/>
              <w:keepLines/>
              <w:spacing w:after="0"/>
              <w:jc w:val="center"/>
              <w:rPr>
                <w:del w:id="2097" w:author="Chen, Delia (NSB - CN/Hangzhou)" w:date="2019-03-26T11:13:00Z"/>
                <w:rFonts w:ascii="Arial" w:eastAsia="宋体" w:hAnsi="Arial"/>
                <w:noProof/>
                <w:sz w:val="18"/>
              </w:rPr>
            </w:pPr>
            <w:del w:id="2098" w:author="Chen, Delia (NSB - CN/Hangzhou)" w:date="2019-03-26T11:13:00Z">
              <w:r w:rsidRPr="00BE18BD" w:rsidDel="008A1AA2">
                <w:rPr>
                  <w:rFonts w:ascii="Arial" w:eastAsia="宋体" w:hAnsi="Arial"/>
                  <w:i/>
                  <w:iCs/>
                  <w:sz w:val="18"/>
                </w:rPr>
                <w:delText>Enabled</w:delText>
              </w:r>
            </w:del>
          </w:p>
        </w:tc>
      </w:tr>
      <w:tr w:rsidR="00BE18BD" w:rsidRPr="00BE18BD" w:rsidDel="008A1AA2" w14:paraId="3FB39E93" w14:textId="6F6BE7E0" w:rsidTr="006633E6">
        <w:trPr>
          <w:trHeight w:val="164"/>
          <w:jc w:val="center"/>
          <w:del w:id="2099" w:author="Chen, Delia (NSB - CN/Hangzhou)" w:date="2019-03-26T11:13:00Z"/>
        </w:trPr>
        <w:tc>
          <w:tcPr>
            <w:tcW w:w="1614" w:type="pct"/>
            <w:gridSpan w:val="4"/>
            <w:shd w:val="clear" w:color="auto" w:fill="auto"/>
          </w:tcPr>
          <w:p w14:paraId="17732C9D" w14:textId="4AAC5DDB" w:rsidR="00BE18BD" w:rsidRPr="00BE18BD" w:rsidDel="008A1AA2" w:rsidRDefault="00BE18BD" w:rsidP="00BE18BD">
            <w:pPr>
              <w:keepNext/>
              <w:keepLines/>
              <w:spacing w:after="0"/>
              <w:rPr>
                <w:del w:id="2100" w:author="Chen, Delia (NSB - CN/Hangzhou)" w:date="2019-03-26T11:13:00Z"/>
                <w:rFonts w:ascii="Arial" w:eastAsia="宋体" w:hAnsi="Arial"/>
                <w:noProof/>
                <w:sz w:val="18"/>
                <w:szCs w:val="18"/>
              </w:rPr>
            </w:pPr>
            <w:del w:id="2101" w:author="Chen, Delia (NSB - CN/Hangzhou)" w:date="2019-03-26T11:13:00Z">
              <w:r w:rsidRPr="00BE18BD" w:rsidDel="008A1AA2">
                <w:rPr>
                  <w:rFonts w:ascii="Arial" w:eastAsia="宋体" w:hAnsi="Arial"/>
                  <w:noProof/>
                  <w:sz w:val="18"/>
                  <w:szCs w:val="18"/>
                </w:rPr>
                <w:delText>T310 timer</w:delText>
              </w:r>
            </w:del>
          </w:p>
        </w:tc>
        <w:tc>
          <w:tcPr>
            <w:tcW w:w="318" w:type="pct"/>
            <w:shd w:val="clear" w:color="auto" w:fill="auto"/>
          </w:tcPr>
          <w:p w14:paraId="38835203" w14:textId="519976B8" w:rsidR="00BE18BD" w:rsidRPr="00BE18BD" w:rsidDel="008A1AA2" w:rsidRDefault="00BE18BD" w:rsidP="00BE18BD">
            <w:pPr>
              <w:keepNext/>
              <w:keepLines/>
              <w:spacing w:after="0"/>
              <w:jc w:val="center"/>
              <w:rPr>
                <w:del w:id="2102" w:author="Chen, Delia (NSB - CN/Hangzhou)" w:date="2019-03-26T11:13:00Z"/>
                <w:rFonts w:ascii="Arial" w:eastAsia="宋体" w:hAnsi="Arial"/>
                <w:iCs/>
                <w:sz w:val="18"/>
              </w:rPr>
            </w:pPr>
            <w:del w:id="2103" w:author="Chen, Delia (NSB - CN/Hangzhou)" w:date="2019-03-26T11:13:00Z">
              <w:r w:rsidRPr="00BE18BD" w:rsidDel="008A1AA2">
                <w:rPr>
                  <w:rFonts w:ascii="Arial" w:eastAsia="宋体" w:hAnsi="Arial"/>
                  <w:iCs/>
                  <w:sz w:val="18"/>
                </w:rPr>
                <w:delText>ms</w:delText>
              </w:r>
            </w:del>
          </w:p>
        </w:tc>
        <w:tc>
          <w:tcPr>
            <w:tcW w:w="1534" w:type="pct"/>
            <w:shd w:val="clear" w:color="auto" w:fill="auto"/>
          </w:tcPr>
          <w:p w14:paraId="20EE01CD" w14:textId="076C5AB9" w:rsidR="00BE18BD" w:rsidRPr="00BE18BD" w:rsidDel="008A1AA2" w:rsidRDefault="00BE18BD" w:rsidP="00BE18BD">
            <w:pPr>
              <w:keepNext/>
              <w:keepLines/>
              <w:spacing w:after="0"/>
              <w:jc w:val="center"/>
              <w:rPr>
                <w:del w:id="2104" w:author="Chen, Delia (NSB - CN/Hangzhou)" w:date="2019-03-26T11:13:00Z"/>
                <w:rFonts w:ascii="Arial" w:eastAsia="宋体" w:hAnsi="Arial"/>
                <w:i/>
                <w:iCs/>
                <w:sz w:val="18"/>
              </w:rPr>
            </w:pPr>
            <w:del w:id="2105" w:author="Chen, Delia (NSB - CN/Hangzhou)" w:date="2019-03-26T11:13:00Z">
              <w:r w:rsidRPr="00BE18BD" w:rsidDel="008A1AA2">
                <w:rPr>
                  <w:rFonts w:ascii="Arial" w:eastAsia="宋体" w:hAnsi="Arial"/>
                  <w:i/>
                  <w:iCs/>
                  <w:sz w:val="18"/>
                </w:rPr>
                <w:delText>0</w:delText>
              </w:r>
            </w:del>
          </w:p>
        </w:tc>
        <w:tc>
          <w:tcPr>
            <w:tcW w:w="1534" w:type="pct"/>
          </w:tcPr>
          <w:p w14:paraId="65C7DE9A" w14:textId="62E11192" w:rsidR="00BE18BD" w:rsidRPr="00BE18BD" w:rsidDel="008A1AA2" w:rsidRDefault="00BE18BD" w:rsidP="00BE18BD">
            <w:pPr>
              <w:keepNext/>
              <w:keepLines/>
              <w:spacing w:after="0"/>
              <w:jc w:val="center"/>
              <w:rPr>
                <w:del w:id="2106" w:author="Chen, Delia (NSB - CN/Hangzhou)" w:date="2019-03-26T11:13:00Z"/>
                <w:rFonts w:ascii="Arial" w:eastAsia="宋体" w:hAnsi="Arial"/>
                <w:i/>
                <w:iCs/>
                <w:sz w:val="18"/>
              </w:rPr>
            </w:pPr>
            <w:del w:id="2107" w:author="Chen, Delia (NSB - CN/Hangzhou)" w:date="2019-03-26T11:13:00Z">
              <w:r w:rsidRPr="00BE18BD" w:rsidDel="008A1AA2">
                <w:rPr>
                  <w:rFonts w:ascii="Arial" w:eastAsia="宋体" w:hAnsi="Arial"/>
                  <w:i/>
                  <w:iCs/>
                  <w:sz w:val="18"/>
                </w:rPr>
                <w:delText>0</w:delText>
              </w:r>
            </w:del>
          </w:p>
        </w:tc>
      </w:tr>
      <w:tr w:rsidR="00BE18BD" w:rsidRPr="00BE18BD" w:rsidDel="008A1AA2" w14:paraId="6C4704B0" w14:textId="623C4170" w:rsidTr="006633E6">
        <w:trPr>
          <w:trHeight w:val="164"/>
          <w:jc w:val="center"/>
          <w:del w:id="2108" w:author="Chen, Delia (NSB - CN/Hangzhou)" w:date="2019-03-26T11:13:00Z"/>
        </w:trPr>
        <w:tc>
          <w:tcPr>
            <w:tcW w:w="1614" w:type="pct"/>
            <w:gridSpan w:val="4"/>
            <w:shd w:val="clear" w:color="auto" w:fill="auto"/>
          </w:tcPr>
          <w:p w14:paraId="68D74511" w14:textId="19AB746A" w:rsidR="00BE18BD" w:rsidRPr="00BE18BD" w:rsidDel="008A1AA2" w:rsidRDefault="00BE18BD" w:rsidP="00BE18BD">
            <w:pPr>
              <w:keepNext/>
              <w:keepLines/>
              <w:spacing w:after="0"/>
              <w:rPr>
                <w:del w:id="2109" w:author="Chen, Delia (NSB - CN/Hangzhou)" w:date="2019-03-26T11:13:00Z"/>
                <w:rFonts w:ascii="Arial" w:eastAsia="宋体" w:hAnsi="Arial"/>
                <w:noProof/>
                <w:sz w:val="18"/>
                <w:szCs w:val="18"/>
              </w:rPr>
            </w:pPr>
            <w:del w:id="2110" w:author="Chen, Delia (NSB - CN/Hangzhou)" w:date="2019-03-26T11:13:00Z">
              <w:r w:rsidRPr="00BE18BD" w:rsidDel="008A1AA2">
                <w:rPr>
                  <w:rFonts w:ascii="Arial" w:eastAsia="宋体" w:hAnsi="Arial"/>
                  <w:noProof/>
                  <w:sz w:val="18"/>
                  <w:szCs w:val="18"/>
                </w:rPr>
                <w:delText>T311 timer</w:delText>
              </w:r>
            </w:del>
          </w:p>
        </w:tc>
        <w:tc>
          <w:tcPr>
            <w:tcW w:w="318" w:type="pct"/>
            <w:shd w:val="clear" w:color="auto" w:fill="auto"/>
          </w:tcPr>
          <w:p w14:paraId="25818AF3" w14:textId="7AE94ABC" w:rsidR="00BE18BD" w:rsidRPr="00BE18BD" w:rsidDel="008A1AA2" w:rsidRDefault="00BE18BD" w:rsidP="00BE18BD">
            <w:pPr>
              <w:keepNext/>
              <w:keepLines/>
              <w:spacing w:after="0"/>
              <w:jc w:val="center"/>
              <w:rPr>
                <w:del w:id="2111" w:author="Chen, Delia (NSB - CN/Hangzhou)" w:date="2019-03-26T11:13:00Z"/>
                <w:rFonts w:ascii="Arial" w:eastAsia="宋体" w:hAnsi="Arial"/>
                <w:iCs/>
                <w:sz w:val="18"/>
              </w:rPr>
            </w:pPr>
            <w:del w:id="2112" w:author="Chen, Delia (NSB - CN/Hangzhou)" w:date="2019-03-26T11:13:00Z">
              <w:r w:rsidRPr="00BE18BD" w:rsidDel="008A1AA2">
                <w:rPr>
                  <w:rFonts w:ascii="Arial" w:eastAsia="宋体" w:hAnsi="Arial"/>
                  <w:noProof/>
                  <w:sz w:val="18"/>
                </w:rPr>
                <w:delText>ms</w:delText>
              </w:r>
            </w:del>
          </w:p>
        </w:tc>
        <w:tc>
          <w:tcPr>
            <w:tcW w:w="1534" w:type="pct"/>
            <w:shd w:val="clear" w:color="auto" w:fill="auto"/>
          </w:tcPr>
          <w:p w14:paraId="75BC43B9" w14:textId="05117CCA" w:rsidR="00BE18BD" w:rsidRPr="00BE18BD" w:rsidDel="008A1AA2" w:rsidRDefault="00BE18BD" w:rsidP="00BE18BD">
            <w:pPr>
              <w:keepNext/>
              <w:keepLines/>
              <w:spacing w:after="0"/>
              <w:jc w:val="center"/>
              <w:rPr>
                <w:del w:id="2113" w:author="Chen, Delia (NSB - CN/Hangzhou)" w:date="2019-03-26T11:13:00Z"/>
                <w:rFonts w:ascii="Arial" w:eastAsia="宋体" w:hAnsi="Arial"/>
                <w:i/>
                <w:iCs/>
                <w:sz w:val="18"/>
              </w:rPr>
            </w:pPr>
            <w:del w:id="2114" w:author="Chen, Delia (NSB - CN/Hangzhou)" w:date="2019-03-26T11:13:00Z">
              <w:r w:rsidRPr="00BE18BD" w:rsidDel="008A1AA2">
                <w:rPr>
                  <w:rFonts w:ascii="Arial" w:eastAsia="宋体" w:hAnsi="Arial"/>
                  <w:noProof/>
                  <w:sz w:val="18"/>
                </w:rPr>
                <w:delText>1000</w:delText>
              </w:r>
            </w:del>
          </w:p>
        </w:tc>
        <w:tc>
          <w:tcPr>
            <w:tcW w:w="1534" w:type="pct"/>
          </w:tcPr>
          <w:p w14:paraId="527EF9EE" w14:textId="42EB9191" w:rsidR="00BE18BD" w:rsidRPr="00BE18BD" w:rsidDel="008A1AA2" w:rsidRDefault="00BE18BD" w:rsidP="00BE18BD">
            <w:pPr>
              <w:keepNext/>
              <w:keepLines/>
              <w:spacing w:after="0"/>
              <w:jc w:val="center"/>
              <w:rPr>
                <w:del w:id="2115" w:author="Chen, Delia (NSB - CN/Hangzhou)" w:date="2019-03-26T11:13:00Z"/>
                <w:rFonts w:ascii="Arial" w:eastAsia="宋体" w:hAnsi="Arial"/>
                <w:i/>
                <w:iCs/>
                <w:sz w:val="18"/>
              </w:rPr>
            </w:pPr>
            <w:del w:id="2116" w:author="Chen, Delia (NSB - CN/Hangzhou)" w:date="2019-03-26T11:13:00Z">
              <w:r w:rsidRPr="00BE18BD" w:rsidDel="008A1AA2">
                <w:rPr>
                  <w:rFonts w:ascii="Arial" w:eastAsia="宋体" w:hAnsi="Arial"/>
                  <w:noProof/>
                  <w:sz w:val="18"/>
                </w:rPr>
                <w:delText>1000</w:delText>
              </w:r>
            </w:del>
          </w:p>
        </w:tc>
      </w:tr>
      <w:tr w:rsidR="00BE18BD" w:rsidRPr="00BE18BD" w:rsidDel="008A1AA2" w14:paraId="2B121184" w14:textId="5296292C" w:rsidTr="006633E6">
        <w:trPr>
          <w:trHeight w:val="164"/>
          <w:jc w:val="center"/>
          <w:del w:id="2117" w:author="Chen, Delia (NSB - CN/Hangzhou)" w:date="2019-03-26T11:13:00Z"/>
        </w:trPr>
        <w:tc>
          <w:tcPr>
            <w:tcW w:w="1614" w:type="pct"/>
            <w:gridSpan w:val="4"/>
            <w:shd w:val="clear" w:color="auto" w:fill="auto"/>
          </w:tcPr>
          <w:p w14:paraId="7B8BBCFC" w14:textId="3CA756C1" w:rsidR="00BE18BD" w:rsidRPr="00BE18BD" w:rsidDel="008A1AA2" w:rsidRDefault="00BE18BD" w:rsidP="00BE18BD">
            <w:pPr>
              <w:keepNext/>
              <w:keepLines/>
              <w:spacing w:after="0"/>
              <w:rPr>
                <w:del w:id="2118" w:author="Chen, Delia (NSB - CN/Hangzhou)" w:date="2019-03-26T11:13:00Z"/>
                <w:rFonts w:ascii="Arial" w:eastAsia="宋体" w:hAnsi="Arial"/>
                <w:noProof/>
                <w:sz w:val="18"/>
                <w:szCs w:val="18"/>
              </w:rPr>
            </w:pPr>
            <w:del w:id="2119" w:author="Chen, Delia (NSB - CN/Hangzhou)" w:date="2019-03-26T11:13:00Z">
              <w:r w:rsidRPr="00BE18BD" w:rsidDel="008A1AA2">
                <w:rPr>
                  <w:rFonts w:ascii="Arial" w:eastAsia="宋体" w:hAnsi="Arial"/>
                  <w:noProof/>
                  <w:sz w:val="18"/>
                  <w:szCs w:val="18"/>
                </w:rPr>
                <w:delText>N310</w:delText>
              </w:r>
            </w:del>
          </w:p>
        </w:tc>
        <w:tc>
          <w:tcPr>
            <w:tcW w:w="318" w:type="pct"/>
            <w:shd w:val="clear" w:color="auto" w:fill="auto"/>
          </w:tcPr>
          <w:p w14:paraId="3ADE02DD" w14:textId="7AB8079F" w:rsidR="00BE18BD" w:rsidRPr="00BE18BD" w:rsidDel="008A1AA2" w:rsidRDefault="00BE18BD" w:rsidP="00BE18BD">
            <w:pPr>
              <w:keepNext/>
              <w:keepLines/>
              <w:spacing w:after="0"/>
              <w:jc w:val="center"/>
              <w:rPr>
                <w:del w:id="2120" w:author="Chen, Delia (NSB - CN/Hangzhou)" w:date="2019-03-26T11:13:00Z"/>
                <w:rFonts w:ascii="Arial" w:eastAsia="宋体" w:hAnsi="Arial"/>
                <w:noProof/>
                <w:sz w:val="18"/>
              </w:rPr>
            </w:pPr>
          </w:p>
        </w:tc>
        <w:tc>
          <w:tcPr>
            <w:tcW w:w="1534" w:type="pct"/>
            <w:shd w:val="clear" w:color="auto" w:fill="auto"/>
          </w:tcPr>
          <w:p w14:paraId="7220A0BD" w14:textId="010952FB" w:rsidR="00BE18BD" w:rsidRPr="00BE18BD" w:rsidDel="008A1AA2" w:rsidRDefault="00BE18BD" w:rsidP="00BE18BD">
            <w:pPr>
              <w:keepNext/>
              <w:keepLines/>
              <w:spacing w:after="0"/>
              <w:jc w:val="center"/>
              <w:rPr>
                <w:del w:id="2121" w:author="Chen, Delia (NSB - CN/Hangzhou)" w:date="2019-03-26T11:13:00Z"/>
                <w:rFonts w:ascii="Arial" w:eastAsia="宋体" w:hAnsi="Arial"/>
                <w:noProof/>
                <w:sz w:val="18"/>
              </w:rPr>
            </w:pPr>
            <w:del w:id="2122" w:author="Chen, Delia (NSB - CN/Hangzhou)" w:date="2019-03-26T11:13:00Z">
              <w:r w:rsidRPr="00BE18BD" w:rsidDel="008A1AA2">
                <w:rPr>
                  <w:rFonts w:ascii="Arial" w:eastAsia="宋体" w:hAnsi="Arial"/>
                  <w:noProof/>
                  <w:sz w:val="18"/>
                </w:rPr>
                <w:delText>1</w:delText>
              </w:r>
            </w:del>
          </w:p>
        </w:tc>
        <w:tc>
          <w:tcPr>
            <w:tcW w:w="1534" w:type="pct"/>
          </w:tcPr>
          <w:p w14:paraId="68C3654C" w14:textId="5DC1102B" w:rsidR="00BE18BD" w:rsidRPr="00BE18BD" w:rsidDel="008A1AA2" w:rsidRDefault="00BE18BD" w:rsidP="00BE18BD">
            <w:pPr>
              <w:keepNext/>
              <w:keepLines/>
              <w:spacing w:after="0"/>
              <w:jc w:val="center"/>
              <w:rPr>
                <w:del w:id="2123" w:author="Chen, Delia (NSB - CN/Hangzhou)" w:date="2019-03-26T11:13:00Z"/>
                <w:rFonts w:ascii="Arial" w:eastAsia="宋体" w:hAnsi="Arial"/>
                <w:noProof/>
                <w:sz w:val="18"/>
              </w:rPr>
            </w:pPr>
            <w:del w:id="2124" w:author="Chen, Delia (NSB - CN/Hangzhou)" w:date="2019-03-26T11:13:00Z">
              <w:r w:rsidRPr="00BE18BD" w:rsidDel="008A1AA2">
                <w:rPr>
                  <w:rFonts w:ascii="Arial" w:eastAsia="宋体" w:hAnsi="Arial"/>
                  <w:noProof/>
                  <w:sz w:val="18"/>
                </w:rPr>
                <w:delText>1</w:delText>
              </w:r>
            </w:del>
          </w:p>
        </w:tc>
      </w:tr>
      <w:tr w:rsidR="00BE18BD" w:rsidRPr="00BE18BD" w:rsidDel="008A1AA2" w14:paraId="7674E392" w14:textId="65EC9494" w:rsidTr="006633E6">
        <w:trPr>
          <w:trHeight w:val="164"/>
          <w:jc w:val="center"/>
          <w:del w:id="2125" w:author="Chen, Delia (NSB - CN/Hangzhou)" w:date="2019-03-26T11:13:00Z"/>
        </w:trPr>
        <w:tc>
          <w:tcPr>
            <w:tcW w:w="1614" w:type="pct"/>
            <w:gridSpan w:val="4"/>
            <w:shd w:val="clear" w:color="auto" w:fill="auto"/>
          </w:tcPr>
          <w:p w14:paraId="6F36C6EC" w14:textId="65B66356" w:rsidR="00BE18BD" w:rsidRPr="00BE18BD" w:rsidDel="008A1AA2" w:rsidRDefault="00BE18BD" w:rsidP="00BE18BD">
            <w:pPr>
              <w:keepNext/>
              <w:keepLines/>
              <w:spacing w:after="0"/>
              <w:rPr>
                <w:del w:id="2126" w:author="Chen, Delia (NSB - CN/Hangzhou)" w:date="2019-03-26T11:13:00Z"/>
                <w:rFonts w:ascii="Arial" w:eastAsia="宋体" w:hAnsi="Arial"/>
                <w:noProof/>
                <w:sz w:val="18"/>
                <w:szCs w:val="18"/>
              </w:rPr>
            </w:pPr>
            <w:del w:id="2127" w:author="Chen, Delia (NSB - CN/Hangzhou)" w:date="2019-03-26T11:13:00Z">
              <w:r w:rsidRPr="00BE18BD" w:rsidDel="008A1AA2">
                <w:rPr>
                  <w:rFonts w:ascii="Arial" w:eastAsia="宋体" w:hAnsi="Arial"/>
                  <w:noProof/>
                  <w:sz w:val="18"/>
                  <w:szCs w:val="18"/>
                </w:rPr>
                <w:delText>N311</w:delText>
              </w:r>
            </w:del>
          </w:p>
        </w:tc>
        <w:tc>
          <w:tcPr>
            <w:tcW w:w="318" w:type="pct"/>
            <w:shd w:val="clear" w:color="auto" w:fill="auto"/>
          </w:tcPr>
          <w:p w14:paraId="237A4100" w14:textId="210DB8BB" w:rsidR="00BE18BD" w:rsidRPr="00BE18BD" w:rsidDel="008A1AA2" w:rsidRDefault="00BE18BD" w:rsidP="00BE18BD">
            <w:pPr>
              <w:keepNext/>
              <w:keepLines/>
              <w:spacing w:after="0"/>
              <w:jc w:val="center"/>
              <w:rPr>
                <w:del w:id="2128" w:author="Chen, Delia (NSB - CN/Hangzhou)" w:date="2019-03-26T11:13:00Z"/>
                <w:rFonts w:ascii="Arial" w:eastAsia="宋体" w:hAnsi="Arial"/>
                <w:noProof/>
                <w:sz w:val="18"/>
              </w:rPr>
            </w:pPr>
          </w:p>
        </w:tc>
        <w:tc>
          <w:tcPr>
            <w:tcW w:w="1534" w:type="pct"/>
            <w:shd w:val="clear" w:color="auto" w:fill="auto"/>
          </w:tcPr>
          <w:p w14:paraId="241C5AD1" w14:textId="26749349" w:rsidR="00BE18BD" w:rsidRPr="00BE18BD" w:rsidDel="008A1AA2" w:rsidRDefault="00BE18BD" w:rsidP="00BE18BD">
            <w:pPr>
              <w:keepNext/>
              <w:keepLines/>
              <w:spacing w:after="0"/>
              <w:jc w:val="center"/>
              <w:rPr>
                <w:del w:id="2129" w:author="Chen, Delia (NSB - CN/Hangzhou)" w:date="2019-03-26T11:13:00Z"/>
                <w:rFonts w:ascii="Arial" w:eastAsia="宋体" w:hAnsi="Arial"/>
                <w:noProof/>
                <w:sz w:val="18"/>
              </w:rPr>
            </w:pPr>
            <w:del w:id="2130" w:author="Chen, Delia (NSB - CN/Hangzhou)" w:date="2019-03-26T11:13:00Z">
              <w:r w:rsidRPr="00BE18BD" w:rsidDel="008A1AA2">
                <w:rPr>
                  <w:rFonts w:ascii="Arial" w:eastAsia="宋体" w:hAnsi="Arial"/>
                  <w:noProof/>
                  <w:sz w:val="18"/>
                </w:rPr>
                <w:delText>1</w:delText>
              </w:r>
            </w:del>
          </w:p>
        </w:tc>
        <w:tc>
          <w:tcPr>
            <w:tcW w:w="1534" w:type="pct"/>
          </w:tcPr>
          <w:p w14:paraId="6ED4D825" w14:textId="61431795" w:rsidR="00BE18BD" w:rsidRPr="00BE18BD" w:rsidDel="008A1AA2" w:rsidRDefault="00BE18BD" w:rsidP="00BE18BD">
            <w:pPr>
              <w:keepNext/>
              <w:keepLines/>
              <w:spacing w:after="0"/>
              <w:jc w:val="center"/>
              <w:rPr>
                <w:del w:id="2131" w:author="Chen, Delia (NSB - CN/Hangzhou)" w:date="2019-03-26T11:13:00Z"/>
                <w:rFonts w:ascii="Arial" w:eastAsia="宋体" w:hAnsi="Arial"/>
                <w:noProof/>
                <w:sz w:val="18"/>
              </w:rPr>
            </w:pPr>
            <w:del w:id="2132" w:author="Chen, Delia (NSB - CN/Hangzhou)" w:date="2019-03-26T11:13:00Z">
              <w:r w:rsidRPr="00BE18BD" w:rsidDel="008A1AA2">
                <w:rPr>
                  <w:rFonts w:ascii="Arial" w:eastAsia="宋体" w:hAnsi="Arial"/>
                  <w:noProof/>
                  <w:sz w:val="18"/>
                </w:rPr>
                <w:delText>1</w:delText>
              </w:r>
            </w:del>
          </w:p>
        </w:tc>
      </w:tr>
      <w:tr w:rsidR="00BE18BD" w:rsidRPr="00BE18BD" w:rsidDel="008A1AA2" w14:paraId="42BF3644" w14:textId="6EAD4375" w:rsidTr="006633E6">
        <w:trPr>
          <w:trHeight w:val="261"/>
          <w:jc w:val="center"/>
          <w:del w:id="2133" w:author="Chen, Delia (NSB - CN/Hangzhou)" w:date="2019-03-26T11:13:00Z"/>
        </w:trPr>
        <w:tc>
          <w:tcPr>
            <w:tcW w:w="1614" w:type="pct"/>
            <w:gridSpan w:val="4"/>
            <w:shd w:val="clear" w:color="auto" w:fill="auto"/>
          </w:tcPr>
          <w:p w14:paraId="7D4B5A09" w14:textId="400CEFB8" w:rsidR="00BE18BD" w:rsidRPr="00BE18BD" w:rsidDel="008A1AA2" w:rsidRDefault="00BE18BD" w:rsidP="00BE18BD">
            <w:pPr>
              <w:keepNext/>
              <w:keepLines/>
              <w:spacing w:after="0"/>
              <w:rPr>
                <w:del w:id="2134" w:author="Chen, Delia (NSB - CN/Hangzhou)" w:date="2019-03-26T11:13:00Z"/>
                <w:rFonts w:ascii="Arial" w:eastAsia="宋体" w:hAnsi="Arial"/>
                <w:noProof/>
                <w:sz w:val="18"/>
                <w:szCs w:val="18"/>
              </w:rPr>
            </w:pPr>
            <w:del w:id="2135" w:author="Chen, Delia (NSB - CN/Hangzhou)" w:date="2019-03-26T11:13:00Z">
              <w:r w:rsidRPr="00BE18BD" w:rsidDel="008A1AA2">
                <w:rPr>
                  <w:rFonts w:ascii="Arial" w:eastAsia="宋体" w:hAnsi="Arial"/>
                  <w:noProof/>
                  <w:sz w:val="18"/>
                  <w:szCs w:val="18"/>
                </w:rPr>
                <w:delText xml:space="preserve">NZP CSI-RS configuration </w:delText>
              </w:r>
            </w:del>
          </w:p>
        </w:tc>
        <w:tc>
          <w:tcPr>
            <w:tcW w:w="318" w:type="pct"/>
            <w:shd w:val="clear" w:color="auto" w:fill="auto"/>
          </w:tcPr>
          <w:p w14:paraId="4ECA112A" w14:textId="4B554CA5" w:rsidR="00BE18BD" w:rsidRPr="00BE18BD" w:rsidDel="008A1AA2" w:rsidRDefault="00BE18BD" w:rsidP="00BE18BD">
            <w:pPr>
              <w:keepNext/>
              <w:keepLines/>
              <w:spacing w:after="0"/>
              <w:jc w:val="center"/>
              <w:rPr>
                <w:del w:id="2136" w:author="Chen, Delia (NSB - CN/Hangzhou)" w:date="2019-03-26T11:13:00Z"/>
                <w:rFonts w:ascii="Arial" w:eastAsia="宋体" w:hAnsi="Arial"/>
                <w:noProof/>
                <w:sz w:val="18"/>
              </w:rPr>
            </w:pPr>
          </w:p>
        </w:tc>
        <w:tc>
          <w:tcPr>
            <w:tcW w:w="1534" w:type="pct"/>
            <w:shd w:val="clear" w:color="auto" w:fill="auto"/>
          </w:tcPr>
          <w:p w14:paraId="390168E0" w14:textId="54676519" w:rsidR="00BE18BD" w:rsidRPr="00BE18BD" w:rsidDel="008A1AA2" w:rsidRDefault="00BE18BD" w:rsidP="00BE18BD">
            <w:pPr>
              <w:keepNext/>
              <w:keepLines/>
              <w:spacing w:after="0"/>
              <w:jc w:val="center"/>
              <w:rPr>
                <w:del w:id="2137" w:author="Chen, Delia (NSB - CN/Hangzhou)" w:date="2019-03-26T11:13:00Z"/>
                <w:rFonts w:ascii="Arial" w:eastAsia="宋体" w:hAnsi="Arial"/>
                <w:noProof/>
                <w:sz w:val="18"/>
              </w:rPr>
            </w:pPr>
            <w:del w:id="2138" w:author="Chen, Delia (NSB - CN/Hangzhou)" w:date="2019-03-26T11:13:00Z">
              <w:r w:rsidRPr="00BE18BD" w:rsidDel="008A1AA2">
                <w:rPr>
                  <w:rFonts w:ascii="Arial" w:eastAsia="宋体" w:hAnsi="Arial"/>
                  <w:noProof/>
                  <w:sz w:val="18"/>
                </w:rPr>
                <w:delText>[</w:delText>
              </w:r>
              <w:r w:rsidRPr="00BE18BD" w:rsidDel="008A1AA2">
                <w:rPr>
                  <w:rFonts w:ascii="Arial" w:eastAsia="宋体" w:hAnsi="Arial"/>
                  <w:noProof/>
                  <w:sz w:val="18"/>
                  <w:lang w:val="fi-FI"/>
                </w:rPr>
                <w:delText>ResourceId 1</w:delText>
              </w:r>
              <w:r w:rsidRPr="00BE18BD" w:rsidDel="008A1AA2">
                <w:rPr>
                  <w:rFonts w:ascii="Arial" w:eastAsia="宋体" w:hAnsi="Arial"/>
                  <w:noProof/>
                  <w:sz w:val="18"/>
                </w:rPr>
                <w:delText>]</w:delText>
              </w:r>
            </w:del>
          </w:p>
        </w:tc>
        <w:tc>
          <w:tcPr>
            <w:tcW w:w="1534" w:type="pct"/>
          </w:tcPr>
          <w:p w14:paraId="06213371" w14:textId="01D54B10" w:rsidR="00BE18BD" w:rsidRPr="00BE18BD" w:rsidDel="008A1AA2" w:rsidRDefault="00BE18BD" w:rsidP="00BE18BD">
            <w:pPr>
              <w:keepNext/>
              <w:keepLines/>
              <w:spacing w:after="0"/>
              <w:jc w:val="center"/>
              <w:rPr>
                <w:del w:id="2139" w:author="Chen, Delia (NSB - CN/Hangzhou)" w:date="2019-03-26T11:13:00Z"/>
                <w:rFonts w:ascii="Arial" w:eastAsia="宋体" w:hAnsi="Arial"/>
                <w:noProof/>
                <w:sz w:val="18"/>
              </w:rPr>
            </w:pPr>
            <w:del w:id="2140" w:author="Chen, Delia (NSB - CN/Hangzhou)" w:date="2019-03-26T11:13:00Z">
              <w:r w:rsidRPr="00BE18BD" w:rsidDel="008A1AA2">
                <w:rPr>
                  <w:rFonts w:ascii="Arial" w:eastAsia="宋体" w:hAnsi="Arial"/>
                  <w:noProof/>
                  <w:sz w:val="18"/>
                </w:rPr>
                <w:delText>[</w:delText>
              </w:r>
              <w:r w:rsidRPr="00BE18BD" w:rsidDel="008A1AA2">
                <w:rPr>
                  <w:rFonts w:ascii="Arial" w:eastAsia="宋体" w:hAnsi="Arial"/>
                  <w:noProof/>
                  <w:sz w:val="18"/>
                  <w:lang w:val="fi-FI"/>
                </w:rPr>
                <w:delText>ResourceId 0</w:delText>
              </w:r>
              <w:r w:rsidRPr="00BE18BD" w:rsidDel="008A1AA2">
                <w:rPr>
                  <w:rFonts w:ascii="Arial" w:eastAsia="宋体" w:hAnsi="Arial"/>
                  <w:noProof/>
                  <w:sz w:val="18"/>
                </w:rPr>
                <w:delText>]</w:delText>
              </w:r>
            </w:del>
          </w:p>
        </w:tc>
      </w:tr>
      <w:tr w:rsidR="00BE18BD" w:rsidRPr="00BE18BD" w:rsidDel="008A1AA2" w14:paraId="1F7EF915" w14:textId="45BCDFF9" w:rsidTr="006633E6">
        <w:trPr>
          <w:trHeight w:val="279"/>
          <w:jc w:val="center"/>
          <w:del w:id="2141" w:author="Chen, Delia (NSB - CN/Hangzhou)" w:date="2019-03-26T11:13:00Z"/>
        </w:trPr>
        <w:tc>
          <w:tcPr>
            <w:tcW w:w="1614" w:type="pct"/>
            <w:gridSpan w:val="4"/>
            <w:shd w:val="clear" w:color="auto" w:fill="auto"/>
          </w:tcPr>
          <w:p w14:paraId="3C919BBB" w14:textId="0801C483" w:rsidR="00BE18BD" w:rsidRPr="00BE18BD" w:rsidDel="008A1AA2" w:rsidRDefault="00BE18BD" w:rsidP="00BE18BD">
            <w:pPr>
              <w:keepNext/>
              <w:keepLines/>
              <w:spacing w:after="0"/>
              <w:rPr>
                <w:del w:id="2142" w:author="Chen, Delia (NSB - CN/Hangzhou)" w:date="2019-03-26T11:13:00Z"/>
                <w:rFonts w:ascii="Arial" w:eastAsia="宋体" w:hAnsi="Arial"/>
                <w:noProof/>
                <w:sz w:val="18"/>
                <w:szCs w:val="18"/>
              </w:rPr>
            </w:pPr>
            <w:del w:id="2143" w:author="Chen, Delia (NSB - CN/Hangzhou)" w:date="2019-03-26T11:13:00Z">
              <w:r w:rsidRPr="00BE18BD" w:rsidDel="008A1AA2">
                <w:rPr>
                  <w:rFonts w:ascii="Arial" w:eastAsia="宋体" w:hAnsi="Arial"/>
                  <w:noProof/>
                  <w:sz w:val="18"/>
                  <w:szCs w:val="18"/>
                </w:rPr>
                <w:delText xml:space="preserve">ZP CSI-RS configuation </w:delText>
              </w:r>
            </w:del>
          </w:p>
        </w:tc>
        <w:tc>
          <w:tcPr>
            <w:tcW w:w="318" w:type="pct"/>
            <w:shd w:val="clear" w:color="auto" w:fill="auto"/>
          </w:tcPr>
          <w:p w14:paraId="39102449" w14:textId="46DC9A73" w:rsidR="00BE18BD" w:rsidRPr="00BE18BD" w:rsidDel="008A1AA2" w:rsidRDefault="00BE18BD" w:rsidP="00BE18BD">
            <w:pPr>
              <w:keepNext/>
              <w:keepLines/>
              <w:spacing w:after="0"/>
              <w:jc w:val="center"/>
              <w:rPr>
                <w:del w:id="2144" w:author="Chen, Delia (NSB - CN/Hangzhou)" w:date="2019-03-26T11:13:00Z"/>
                <w:rFonts w:ascii="Arial" w:eastAsia="宋体" w:hAnsi="Arial"/>
                <w:noProof/>
                <w:sz w:val="18"/>
              </w:rPr>
            </w:pPr>
          </w:p>
        </w:tc>
        <w:tc>
          <w:tcPr>
            <w:tcW w:w="1534" w:type="pct"/>
            <w:shd w:val="clear" w:color="auto" w:fill="auto"/>
          </w:tcPr>
          <w:p w14:paraId="3B4CC5B5" w14:textId="181E04D9" w:rsidR="00BE18BD" w:rsidRPr="00BE18BD" w:rsidDel="008A1AA2" w:rsidRDefault="00BE18BD" w:rsidP="00BE18BD">
            <w:pPr>
              <w:keepNext/>
              <w:keepLines/>
              <w:spacing w:after="0"/>
              <w:jc w:val="center"/>
              <w:rPr>
                <w:del w:id="2145" w:author="Chen, Delia (NSB - CN/Hangzhou)" w:date="2019-03-26T11:13:00Z"/>
                <w:rFonts w:ascii="Arial" w:eastAsia="宋体" w:hAnsi="Arial"/>
                <w:noProof/>
                <w:sz w:val="18"/>
              </w:rPr>
            </w:pPr>
            <w:del w:id="2146" w:author="Chen, Delia (NSB - CN/Hangzhou)" w:date="2019-03-26T11:13:00Z">
              <w:r w:rsidRPr="00BE18BD" w:rsidDel="008A1AA2">
                <w:rPr>
                  <w:rFonts w:ascii="Arial" w:eastAsia="宋体" w:hAnsi="Arial"/>
                  <w:noProof/>
                  <w:sz w:val="18"/>
                </w:rPr>
                <w:delText>TBD</w:delText>
              </w:r>
            </w:del>
          </w:p>
        </w:tc>
        <w:tc>
          <w:tcPr>
            <w:tcW w:w="1534" w:type="pct"/>
          </w:tcPr>
          <w:p w14:paraId="0B498BA5" w14:textId="52ACAEDB" w:rsidR="00BE18BD" w:rsidRPr="00BE18BD" w:rsidDel="008A1AA2" w:rsidRDefault="00BE18BD" w:rsidP="00BE18BD">
            <w:pPr>
              <w:keepNext/>
              <w:keepLines/>
              <w:spacing w:after="0"/>
              <w:jc w:val="center"/>
              <w:rPr>
                <w:del w:id="2147" w:author="Chen, Delia (NSB - CN/Hangzhou)" w:date="2019-03-26T11:13:00Z"/>
                <w:rFonts w:ascii="Arial" w:eastAsia="宋体" w:hAnsi="Arial"/>
                <w:noProof/>
                <w:sz w:val="18"/>
              </w:rPr>
            </w:pPr>
            <w:del w:id="2148" w:author="Chen, Delia (NSB - CN/Hangzhou)" w:date="2019-03-26T11:13:00Z">
              <w:r w:rsidRPr="00BE18BD" w:rsidDel="008A1AA2">
                <w:rPr>
                  <w:rFonts w:ascii="Arial" w:eastAsia="宋体" w:hAnsi="Arial"/>
                  <w:noProof/>
                  <w:sz w:val="18"/>
                </w:rPr>
                <w:delText>TBD</w:delText>
              </w:r>
            </w:del>
          </w:p>
        </w:tc>
      </w:tr>
      <w:tr w:rsidR="00BE18BD" w:rsidRPr="00BE18BD" w:rsidDel="008A1AA2" w14:paraId="62B79340" w14:textId="390964FE" w:rsidTr="006633E6">
        <w:trPr>
          <w:trHeight w:val="279"/>
          <w:jc w:val="center"/>
          <w:del w:id="2149" w:author="Chen, Delia (NSB - CN/Hangzhou)" w:date="2019-03-26T11:13:00Z"/>
        </w:trPr>
        <w:tc>
          <w:tcPr>
            <w:tcW w:w="1614" w:type="pct"/>
            <w:gridSpan w:val="4"/>
            <w:shd w:val="clear" w:color="auto" w:fill="auto"/>
          </w:tcPr>
          <w:p w14:paraId="652660AF" w14:textId="79E93A2E" w:rsidR="00BE18BD" w:rsidRPr="00BE18BD" w:rsidDel="008A1AA2" w:rsidRDefault="00BE18BD" w:rsidP="00BE18BD">
            <w:pPr>
              <w:keepNext/>
              <w:keepLines/>
              <w:spacing w:after="0"/>
              <w:rPr>
                <w:del w:id="2150" w:author="Chen, Delia (NSB - CN/Hangzhou)" w:date="2019-03-26T11:13:00Z"/>
                <w:rFonts w:ascii="Arial" w:eastAsia="宋体" w:hAnsi="Arial"/>
                <w:noProof/>
                <w:sz w:val="18"/>
                <w:szCs w:val="18"/>
              </w:rPr>
            </w:pPr>
            <w:del w:id="2151" w:author="Chen, Delia (NSB - CN/Hangzhou)" w:date="2019-03-26T11:13:00Z">
              <w:r w:rsidRPr="00BE18BD" w:rsidDel="008A1AA2">
                <w:rPr>
                  <w:rFonts w:ascii="Arial" w:eastAsia="宋体" w:hAnsi="Arial"/>
                  <w:noProof/>
                  <w:sz w:val="18"/>
                  <w:szCs w:val="18"/>
                </w:rPr>
                <w:delText xml:space="preserve">CSI-IM configuration </w:delText>
              </w:r>
            </w:del>
          </w:p>
        </w:tc>
        <w:tc>
          <w:tcPr>
            <w:tcW w:w="318" w:type="pct"/>
            <w:shd w:val="clear" w:color="auto" w:fill="auto"/>
          </w:tcPr>
          <w:p w14:paraId="0C581369" w14:textId="0369F80B" w:rsidR="00BE18BD" w:rsidRPr="00BE18BD" w:rsidDel="008A1AA2" w:rsidRDefault="00BE18BD" w:rsidP="00BE18BD">
            <w:pPr>
              <w:keepNext/>
              <w:keepLines/>
              <w:spacing w:after="0"/>
              <w:jc w:val="center"/>
              <w:rPr>
                <w:del w:id="2152" w:author="Chen, Delia (NSB - CN/Hangzhou)" w:date="2019-03-26T11:13:00Z"/>
                <w:rFonts w:ascii="Arial" w:eastAsia="宋体" w:hAnsi="Arial"/>
                <w:noProof/>
                <w:sz w:val="18"/>
              </w:rPr>
            </w:pPr>
          </w:p>
        </w:tc>
        <w:tc>
          <w:tcPr>
            <w:tcW w:w="1534" w:type="pct"/>
            <w:shd w:val="clear" w:color="auto" w:fill="auto"/>
          </w:tcPr>
          <w:p w14:paraId="29ED63F6" w14:textId="135D5EE5" w:rsidR="00BE18BD" w:rsidRPr="00BE18BD" w:rsidDel="008A1AA2" w:rsidRDefault="00BE18BD" w:rsidP="00BE18BD">
            <w:pPr>
              <w:keepNext/>
              <w:keepLines/>
              <w:spacing w:after="0"/>
              <w:jc w:val="center"/>
              <w:rPr>
                <w:del w:id="2153" w:author="Chen, Delia (NSB - CN/Hangzhou)" w:date="2019-03-26T11:13:00Z"/>
                <w:rFonts w:ascii="Arial" w:eastAsia="宋体" w:hAnsi="Arial"/>
                <w:noProof/>
                <w:sz w:val="18"/>
              </w:rPr>
            </w:pPr>
            <w:del w:id="2154" w:author="Chen, Delia (NSB - CN/Hangzhou)" w:date="2019-03-26T11:13:00Z">
              <w:r w:rsidRPr="00BE18BD" w:rsidDel="008A1AA2">
                <w:rPr>
                  <w:rFonts w:ascii="Arial" w:eastAsia="宋体" w:hAnsi="Arial"/>
                  <w:noProof/>
                  <w:sz w:val="18"/>
                </w:rPr>
                <w:delText>TBD</w:delText>
              </w:r>
            </w:del>
          </w:p>
        </w:tc>
        <w:tc>
          <w:tcPr>
            <w:tcW w:w="1534" w:type="pct"/>
          </w:tcPr>
          <w:p w14:paraId="13208C6B" w14:textId="000E20B5" w:rsidR="00BE18BD" w:rsidRPr="00BE18BD" w:rsidDel="008A1AA2" w:rsidRDefault="00BE18BD" w:rsidP="00BE18BD">
            <w:pPr>
              <w:keepNext/>
              <w:keepLines/>
              <w:spacing w:after="0"/>
              <w:jc w:val="center"/>
              <w:rPr>
                <w:del w:id="2155" w:author="Chen, Delia (NSB - CN/Hangzhou)" w:date="2019-03-26T11:13:00Z"/>
                <w:rFonts w:ascii="Arial" w:eastAsia="宋体" w:hAnsi="Arial"/>
                <w:noProof/>
                <w:sz w:val="18"/>
              </w:rPr>
            </w:pPr>
            <w:del w:id="2156" w:author="Chen, Delia (NSB - CN/Hangzhou)" w:date="2019-03-26T11:13:00Z">
              <w:r w:rsidRPr="00BE18BD" w:rsidDel="008A1AA2">
                <w:rPr>
                  <w:rFonts w:ascii="Arial" w:eastAsia="宋体" w:hAnsi="Arial"/>
                  <w:noProof/>
                  <w:sz w:val="18"/>
                </w:rPr>
                <w:delText>TBD</w:delText>
              </w:r>
            </w:del>
          </w:p>
        </w:tc>
      </w:tr>
      <w:tr w:rsidR="00BE18BD" w:rsidRPr="00BE18BD" w:rsidDel="008A1AA2" w14:paraId="7F89A420" w14:textId="0530534F" w:rsidTr="006633E6">
        <w:trPr>
          <w:trHeight w:val="279"/>
          <w:jc w:val="center"/>
          <w:del w:id="2157" w:author="Chen, Delia (NSB - CN/Hangzhou)" w:date="2019-03-26T11:13:00Z"/>
        </w:trPr>
        <w:tc>
          <w:tcPr>
            <w:tcW w:w="1614" w:type="pct"/>
            <w:gridSpan w:val="4"/>
            <w:shd w:val="clear" w:color="auto" w:fill="auto"/>
          </w:tcPr>
          <w:p w14:paraId="3798E8CD" w14:textId="387448AE" w:rsidR="00BE18BD" w:rsidRPr="00BE18BD" w:rsidDel="008A1AA2" w:rsidRDefault="00BE18BD" w:rsidP="00BE18BD">
            <w:pPr>
              <w:keepNext/>
              <w:keepLines/>
              <w:spacing w:after="0"/>
              <w:rPr>
                <w:del w:id="2158" w:author="Chen, Delia (NSB - CN/Hangzhou)" w:date="2019-03-26T11:13:00Z"/>
                <w:rFonts w:ascii="Arial" w:eastAsia="宋体" w:hAnsi="Arial"/>
                <w:noProof/>
                <w:sz w:val="18"/>
                <w:szCs w:val="18"/>
              </w:rPr>
            </w:pPr>
            <w:del w:id="2159" w:author="Chen, Delia (NSB - CN/Hangzhou)" w:date="2019-03-26T11:13:00Z">
              <w:r w:rsidRPr="00BE18BD" w:rsidDel="008A1AA2">
                <w:rPr>
                  <w:rFonts w:ascii="Arial" w:eastAsia="宋体" w:hAnsi="Arial"/>
                  <w:noProof/>
                  <w:sz w:val="18"/>
                  <w:szCs w:val="18"/>
                </w:rPr>
                <w:delText>Periodic CSI reporting</w:delText>
              </w:r>
            </w:del>
          </w:p>
        </w:tc>
        <w:tc>
          <w:tcPr>
            <w:tcW w:w="318" w:type="pct"/>
            <w:shd w:val="clear" w:color="auto" w:fill="auto"/>
          </w:tcPr>
          <w:p w14:paraId="0027BF31" w14:textId="60150B9B" w:rsidR="00BE18BD" w:rsidRPr="00BE18BD" w:rsidDel="008A1AA2" w:rsidRDefault="00BE18BD" w:rsidP="00BE18BD">
            <w:pPr>
              <w:keepNext/>
              <w:keepLines/>
              <w:spacing w:after="0"/>
              <w:jc w:val="center"/>
              <w:rPr>
                <w:del w:id="2160" w:author="Chen, Delia (NSB - CN/Hangzhou)" w:date="2019-03-26T11:13:00Z"/>
                <w:rFonts w:ascii="Arial" w:eastAsia="宋体" w:hAnsi="Arial"/>
                <w:noProof/>
                <w:sz w:val="18"/>
              </w:rPr>
            </w:pPr>
          </w:p>
        </w:tc>
        <w:tc>
          <w:tcPr>
            <w:tcW w:w="1534" w:type="pct"/>
            <w:shd w:val="clear" w:color="auto" w:fill="auto"/>
          </w:tcPr>
          <w:p w14:paraId="0FDE6F8E" w14:textId="226B35B1" w:rsidR="00BE18BD" w:rsidRPr="00BE18BD" w:rsidDel="008A1AA2" w:rsidRDefault="00BE18BD" w:rsidP="00BE18BD">
            <w:pPr>
              <w:keepNext/>
              <w:keepLines/>
              <w:spacing w:after="0"/>
              <w:jc w:val="center"/>
              <w:rPr>
                <w:del w:id="2161" w:author="Chen, Delia (NSB - CN/Hangzhou)" w:date="2019-03-26T11:13:00Z"/>
                <w:rFonts w:ascii="Arial" w:eastAsia="宋体" w:hAnsi="Arial"/>
                <w:noProof/>
                <w:sz w:val="18"/>
              </w:rPr>
            </w:pPr>
            <w:del w:id="2162" w:author="Chen, Delia (NSB - CN/Hangzhou)" w:date="2019-03-26T11:13:00Z">
              <w:r w:rsidRPr="00BE18BD" w:rsidDel="008A1AA2">
                <w:rPr>
                  <w:rFonts w:ascii="Arial" w:eastAsia="宋体" w:hAnsi="Arial"/>
                  <w:noProof/>
                  <w:sz w:val="18"/>
                </w:rPr>
                <w:delText>PUCCH</w:delText>
              </w:r>
            </w:del>
          </w:p>
        </w:tc>
        <w:tc>
          <w:tcPr>
            <w:tcW w:w="1534" w:type="pct"/>
          </w:tcPr>
          <w:p w14:paraId="636A4944" w14:textId="05F78EDC" w:rsidR="00BE18BD" w:rsidRPr="00BE18BD" w:rsidDel="008A1AA2" w:rsidRDefault="00BE18BD" w:rsidP="00BE18BD">
            <w:pPr>
              <w:keepNext/>
              <w:keepLines/>
              <w:spacing w:after="0"/>
              <w:jc w:val="center"/>
              <w:rPr>
                <w:del w:id="2163" w:author="Chen, Delia (NSB - CN/Hangzhou)" w:date="2019-03-26T11:13:00Z"/>
                <w:rFonts w:ascii="Arial" w:eastAsia="宋体" w:hAnsi="Arial"/>
                <w:noProof/>
                <w:sz w:val="18"/>
              </w:rPr>
            </w:pPr>
            <w:del w:id="2164" w:author="Chen, Delia (NSB - CN/Hangzhou)" w:date="2019-03-26T11:13:00Z">
              <w:r w:rsidRPr="00BE18BD" w:rsidDel="008A1AA2">
                <w:rPr>
                  <w:rFonts w:ascii="Arial" w:eastAsia="宋体" w:hAnsi="Arial"/>
                  <w:noProof/>
                  <w:sz w:val="18"/>
                </w:rPr>
                <w:delText>PUCCH</w:delText>
              </w:r>
            </w:del>
          </w:p>
        </w:tc>
      </w:tr>
      <w:tr w:rsidR="00BE18BD" w:rsidRPr="00BE18BD" w:rsidDel="008A1AA2" w14:paraId="33FA76B9" w14:textId="0D09B020" w:rsidTr="006633E6">
        <w:trPr>
          <w:trHeight w:val="185"/>
          <w:jc w:val="center"/>
          <w:del w:id="2165" w:author="Chen, Delia (NSB - CN/Hangzhou)" w:date="2019-03-26T11:13:00Z"/>
        </w:trPr>
        <w:tc>
          <w:tcPr>
            <w:tcW w:w="767" w:type="pct"/>
            <w:gridSpan w:val="2"/>
            <w:shd w:val="clear" w:color="auto" w:fill="auto"/>
          </w:tcPr>
          <w:p w14:paraId="5E6A5DA7" w14:textId="29F8B8D2" w:rsidR="00BE18BD" w:rsidRPr="00BE18BD" w:rsidDel="008A1AA2" w:rsidRDefault="00BE18BD" w:rsidP="00BE18BD">
            <w:pPr>
              <w:keepNext/>
              <w:keepLines/>
              <w:spacing w:after="0"/>
              <w:rPr>
                <w:del w:id="2166" w:author="Chen, Delia (NSB - CN/Hangzhou)" w:date="2019-03-26T11:13:00Z"/>
                <w:rFonts w:ascii="Arial" w:eastAsia="宋体" w:hAnsi="Arial"/>
                <w:noProof/>
                <w:sz w:val="18"/>
                <w:szCs w:val="18"/>
              </w:rPr>
            </w:pPr>
            <w:del w:id="2167" w:author="Chen, Delia (NSB - CN/Hangzhou)" w:date="2019-03-26T11:13:00Z">
              <w:r w:rsidRPr="00BE18BD" w:rsidDel="008A1AA2">
                <w:rPr>
                  <w:rFonts w:ascii="Arial" w:eastAsia="宋体" w:hAnsi="Arial"/>
                  <w:noProof/>
                  <w:sz w:val="18"/>
                  <w:szCs w:val="18"/>
                </w:rPr>
                <w:delText>CSI reporting periodicity</w:delText>
              </w:r>
            </w:del>
          </w:p>
        </w:tc>
        <w:tc>
          <w:tcPr>
            <w:tcW w:w="847" w:type="pct"/>
            <w:gridSpan w:val="2"/>
            <w:shd w:val="clear" w:color="auto" w:fill="auto"/>
          </w:tcPr>
          <w:p w14:paraId="3197BD97" w14:textId="45D70FD4" w:rsidR="00BE18BD" w:rsidRPr="00BE18BD" w:rsidDel="008A1AA2" w:rsidRDefault="00BE18BD" w:rsidP="00BE18BD">
            <w:pPr>
              <w:keepNext/>
              <w:keepLines/>
              <w:spacing w:after="0"/>
              <w:rPr>
                <w:del w:id="2168" w:author="Chen, Delia (NSB - CN/Hangzhou)" w:date="2019-03-26T11:13:00Z"/>
                <w:rFonts w:ascii="Arial" w:eastAsia="宋体" w:hAnsi="Arial"/>
                <w:noProof/>
                <w:sz w:val="18"/>
                <w:szCs w:val="18"/>
              </w:rPr>
            </w:pPr>
            <w:del w:id="2169" w:author="Chen, Delia (NSB - CN/Hangzhou)" w:date="2019-03-26T11:13:00Z">
              <w:r w:rsidRPr="00BE18BD" w:rsidDel="008A1AA2">
                <w:rPr>
                  <w:rFonts w:ascii="Arial" w:eastAsia="宋体" w:hAnsi="Arial"/>
                  <w:noProof/>
                  <w:sz w:val="18"/>
                  <w:szCs w:val="18"/>
                </w:rPr>
                <w:delText>Config 1</w:delText>
              </w:r>
            </w:del>
          </w:p>
        </w:tc>
        <w:tc>
          <w:tcPr>
            <w:tcW w:w="318" w:type="pct"/>
            <w:shd w:val="clear" w:color="auto" w:fill="auto"/>
          </w:tcPr>
          <w:p w14:paraId="25510F3E" w14:textId="6687130D" w:rsidR="00BE18BD" w:rsidRPr="00BE18BD" w:rsidDel="008A1AA2" w:rsidRDefault="00BE18BD" w:rsidP="00BE18BD">
            <w:pPr>
              <w:keepNext/>
              <w:keepLines/>
              <w:spacing w:after="0"/>
              <w:jc w:val="center"/>
              <w:rPr>
                <w:del w:id="2170" w:author="Chen, Delia (NSB - CN/Hangzhou)" w:date="2019-03-26T11:13:00Z"/>
                <w:rFonts w:ascii="Arial" w:eastAsia="宋体" w:hAnsi="Arial"/>
                <w:noProof/>
                <w:sz w:val="18"/>
              </w:rPr>
            </w:pPr>
            <w:del w:id="2171" w:author="Chen, Delia (NSB - CN/Hangzhou)" w:date="2019-03-26T11:13:00Z">
              <w:r w:rsidRPr="00BE18BD" w:rsidDel="008A1AA2">
                <w:rPr>
                  <w:rFonts w:ascii="Arial" w:eastAsia="宋体" w:hAnsi="Arial"/>
                  <w:noProof/>
                  <w:sz w:val="18"/>
                </w:rPr>
                <w:delText>slot</w:delText>
              </w:r>
            </w:del>
          </w:p>
        </w:tc>
        <w:tc>
          <w:tcPr>
            <w:tcW w:w="1534" w:type="pct"/>
            <w:shd w:val="clear" w:color="auto" w:fill="auto"/>
          </w:tcPr>
          <w:p w14:paraId="31C278A5" w14:textId="66F2CE29" w:rsidR="00BE18BD" w:rsidRPr="00BE18BD" w:rsidDel="008A1AA2" w:rsidRDefault="00BE18BD" w:rsidP="00BE18BD">
            <w:pPr>
              <w:keepNext/>
              <w:keepLines/>
              <w:spacing w:after="0"/>
              <w:jc w:val="center"/>
              <w:rPr>
                <w:del w:id="2172" w:author="Chen, Delia (NSB - CN/Hangzhou)" w:date="2019-03-26T11:13:00Z"/>
                <w:rFonts w:ascii="Arial" w:eastAsia="宋体" w:hAnsi="Arial"/>
                <w:noProof/>
                <w:sz w:val="18"/>
              </w:rPr>
            </w:pPr>
            <w:del w:id="2173" w:author="Chen, Delia (NSB - CN/Hangzhou)" w:date="2019-03-26T11:13:00Z">
              <w:r w:rsidRPr="00BE18BD" w:rsidDel="008A1AA2">
                <w:rPr>
                  <w:rFonts w:ascii="Arial" w:eastAsia="宋体" w:hAnsi="Arial"/>
                  <w:noProof/>
                  <w:sz w:val="18"/>
                </w:rPr>
                <w:delText>[10]</w:delText>
              </w:r>
            </w:del>
          </w:p>
        </w:tc>
        <w:tc>
          <w:tcPr>
            <w:tcW w:w="1534" w:type="pct"/>
          </w:tcPr>
          <w:p w14:paraId="0C9B117C" w14:textId="0BDBDF14" w:rsidR="00BE18BD" w:rsidRPr="00BE18BD" w:rsidDel="008A1AA2" w:rsidRDefault="00BE18BD" w:rsidP="00BE18BD">
            <w:pPr>
              <w:keepNext/>
              <w:keepLines/>
              <w:spacing w:after="0"/>
              <w:jc w:val="center"/>
              <w:rPr>
                <w:del w:id="2174" w:author="Chen, Delia (NSB - CN/Hangzhou)" w:date="2019-03-26T11:13:00Z"/>
                <w:rFonts w:ascii="Arial" w:eastAsia="宋体" w:hAnsi="Arial"/>
                <w:noProof/>
                <w:sz w:val="18"/>
              </w:rPr>
            </w:pPr>
            <w:del w:id="2175" w:author="Chen, Delia (NSB - CN/Hangzhou)" w:date="2019-03-26T11:13:00Z">
              <w:r w:rsidRPr="00BE18BD" w:rsidDel="008A1AA2">
                <w:rPr>
                  <w:rFonts w:ascii="Arial" w:eastAsia="宋体" w:hAnsi="Arial"/>
                  <w:noProof/>
                  <w:sz w:val="18"/>
                </w:rPr>
                <w:delText>[10]</w:delText>
              </w:r>
            </w:del>
          </w:p>
        </w:tc>
      </w:tr>
      <w:tr w:rsidR="00BE18BD" w:rsidRPr="00BE18BD" w:rsidDel="008A1AA2" w14:paraId="58015890" w14:textId="1FFF23EC" w:rsidTr="006633E6">
        <w:trPr>
          <w:trHeight w:val="164"/>
          <w:jc w:val="center"/>
          <w:del w:id="2176" w:author="Chen, Delia (NSB - CN/Hangzhou)" w:date="2019-03-26T11:13:00Z"/>
        </w:trPr>
        <w:tc>
          <w:tcPr>
            <w:tcW w:w="1614" w:type="pct"/>
            <w:gridSpan w:val="4"/>
            <w:shd w:val="clear" w:color="auto" w:fill="auto"/>
          </w:tcPr>
          <w:p w14:paraId="2AA96549" w14:textId="47B67565" w:rsidR="00BE18BD" w:rsidRPr="00BE18BD" w:rsidDel="008A1AA2" w:rsidRDefault="00BE18BD" w:rsidP="00BE18BD">
            <w:pPr>
              <w:keepNext/>
              <w:keepLines/>
              <w:spacing w:after="0"/>
              <w:rPr>
                <w:del w:id="2177" w:author="Chen, Delia (NSB - CN/Hangzhou)" w:date="2019-03-26T11:13:00Z"/>
                <w:rFonts w:ascii="Arial" w:eastAsia="宋体" w:hAnsi="Arial"/>
                <w:noProof/>
                <w:sz w:val="18"/>
                <w:szCs w:val="18"/>
              </w:rPr>
            </w:pPr>
            <w:del w:id="2178" w:author="Chen, Delia (NSB - CN/Hangzhou)" w:date="2019-03-26T11:13:00Z">
              <w:r w:rsidRPr="00BE18BD" w:rsidDel="008A1AA2">
                <w:rPr>
                  <w:rFonts w:ascii="Arial" w:eastAsia="宋体" w:hAnsi="Arial"/>
                  <w:noProof/>
                  <w:sz w:val="18"/>
                  <w:szCs w:val="18"/>
                </w:rPr>
                <w:delText>T1</w:delText>
              </w:r>
            </w:del>
          </w:p>
        </w:tc>
        <w:tc>
          <w:tcPr>
            <w:tcW w:w="318" w:type="pct"/>
            <w:shd w:val="clear" w:color="auto" w:fill="auto"/>
          </w:tcPr>
          <w:p w14:paraId="3F9F5F56" w14:textId="3DC27F41" w:rsidR="00BE18BD" w:rsidRPr="00BE18BD" w:rsidDel="008A1AA2" w:rsidRDefault="00BE18BD" w:rsidP="00BE18BD">
            <w:pPr>
              <w:keepNext/>
              <w:keepLines/>
              <w:spacing w:after="0"/>
              <w:jc w:val="center"/>
              <w:rPr>
                <w:del w:id="2179" w:author="Chen, Delia (NSB - CN/Hangzhou)" w:date="2019-03-26T11:13:00Z"/>
                <w:rFonts w:ascii="Arial" w:eastAsia="宋体" w:hAnsi="Arial"/>
                <w:noProof/>
                <w:sz w:val="18"/>
              </w:rPr>
            </w:pPr>
            <w:del w:id="2180"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60193A76" w14:textId="6998B91A" w:rsidR="00BE18BD" w:rsidRPr="00BE18BD" w:rsidDel="008A1AA2" w:rsidRDefault="00BE18BD" w:rsidP="00BE18BD">
            <w:pPr>
              <w:keepNext/>
              <w:keepLines/>
              <w:spacing w:after="0"/>
              <w:jc w:val="center"/>
              <w:rPr>
                <w:del w:id="2181" w:author="Chen, Delia (NSB - CN/Hangzhou)" w:date="2019-03-26T11:13:00Z"/>
                <w:rFonts w:ascii="Arial" w:eastAsia="宋体" w:hAnsi="Arial"/>
                <w:noProof/>
                <w:sz w:val="18"/>
              </w:rPr>
            </w:pPr>
            <w:del w:id="2182" w:author="Chen, Delia (NSB - CN/Hangzhou)" w:date="2019-03-26T11:13:00Z">
              <w:r w:rsidRPr="00BE18BD" w:rsidDel="008A1AA2">
                <w:rPr>
                  <w:rFonts w:ascii="Arial" w:eastAsia="宋体" w:hAnsi="Arial"/>
                  <w:noProof/>
                  <w:sz w:val="18"/>
                </w:rPr>
                <w:delText>1</w:delText>
              </w:r>
            </w:del>
          </w:p>
        </w:tc>
        <w:tc>
          <w:tcPr>
            <w:tcW w:w="1534" w:type="pct"/>
          </w:tcPr>
          <w:p w14:paraId="42E4A100" w14:textId="23020824" w:rsidR="00BE18BD" w:rsidRPr="00BE18BD" w:rsidDel="008A1AA2" w:rsidRDefault="00BE18BD" w:rsidP="00BE18BD">
            <w:pPr>
              <w:keepNext/>
              <w:keepLines/>
              <w:spacing w:after="0"/>
              <w:jc w:val="center"/>
              <w:rPr>
                <w:del w:id="2183" w:author="Chen, Delia (NSB - CN/Hangzhou)" w:date="2019-03-26T11:13:00Z"/>
                <w:rFonts w:ascii="Arial" w:eastAsia="宋体" w:hAnsi="Arial"/>
                <w:noProof/>
                <w:sz w:val="18"/>
              </w:rPr>
            </w:pPr>
            <w:del w:id="2184" w:author="Chen, Delia (NSB - CN/Hangzhou)" w:date="2019-03-26T11:13:00Z">
              <w:r w:rsidRPr="00BE18BD" w:rsidDel="008A1AA2">
                <w:rPr>
                  <w:rFonts w:ascii="Arial" w:eastAsia="宋体" w:hAnsi="Arial"/>
                  <w:noProof/>
                  <w:sz w:val="18"/>
                </w:rPr>
                <w:delText>1</w:delText>
              </w:r>
            </w:del>
          </w:p>
        </w:tc>
      </w:tr>
      <w:tr w:rsidR="00BE18BD" w:rsidRPr="00BE18BD" w:rsidDel="008A1AA2" w14:paraId="70B140E5" w14:textId="5C35BF04" w:rsidTr="006633E6">
        <w:trPr>
          <w:trHeight w:val="176"/>
          <w:jc w:val="center"/>
          <w:del w:id="2185" w:author="Chen, Delia (NSB - CN/Hangzhou)" w:date="2019-03-26T11:13:00Z"/>
        </w:trPr>
        <w:tc>
          <w:tcPr>
            <w:tcW w:w="1614" w:type="pct"/>
            <w:gridSpan w:val="4"/>
            <w:shd w:val="clear" w:color="auto" w:fill="auto"/>
          </w:tcPr>
          <w:p w14:paraId="46AF64CD" w14:textId="1A11DC38" w:rsidR="00BE18BD" w:rsidRPr="00BE18BD" w:rsidDel="008A1AA2" w:rsidRDefault="00BE18BD" w:rsidP="00BE18BD">
            <w:pPr>
              <w:keepNext/>
              <w:keepLines/>
              <w:spacing w:after="0"/>
              <w:rPr>
                <w:del w:id="2186" w:author="Chen, Delia (NSB - CN/Hangzhou)" w:date="2019-03-26T11:13:00Z"/>
                <w:rFonts w:ascii="Arial" w:eastAsia="宋体" w:hAnsi="Arial"/>
                <w:noProof/>
                <w:sz w:val="18"/>
                <w:szCs w:val="18"/>
              </w:rPr>
            </w:pPr>
            <w:del w:id="2187" w:author="Chen, Delia (NSB - CN/Hangzhou)" w:date="2019-03-26T11:13:00Z">
              <w:r w:rsidRPr="00BE18BD" w:rsidDel="008A1AA2">
                <w:rPr>
                  <w:rFonts w:ascii="Arial" w:eastAsia="宋体" w:hAnsi="Arial"/>
                  <w:noProof/>
                  <w:sz w:val="18"/>
                  <w:szCs w:val="18"/>
                </w:rPr>
                <w:delText>T2</w:delText>
              </w:r>
            </w:del>
          </w:p>
        </w:tc>
        <w:tc>
          <w:tcPr>
            <w:tcW w:w="318" w:type="pct"/>
            <w:shd w:val="clear" w:color="auto" w:fill="auto"/>
          </w:tcPr>
          <w:p w14:paraId="51BAFA2B" w14:textId="3A3A0EC2" w:rsidR="00BE18BD" w:rsidRPr="00BE18BD" w:rsidDel="008A1AA2" w:rsidRDefault="00BE18BD" w:rsidP="00BE18BD">
            <w:pPr>
              <w:keepNext/>
              <w:keepLines/>
              <w:spacing w:after="0"/>
              <w:jc w:val="center"/>
              <w:rPr>
                <w:del w:id="2188" w:author="Chen, Delia (NSB - CN/Hangzhou)" w:date="2019-03-26T11:13:00Z"/>
                <w:rFonts w:ascii="Arial" w:eastAsia="宋体" w:hAnsi="Arial"/>
                <w:noProof/>
                <w:sz w:val="18"/>
              </w:rPr>
            </w:pPr>
            <w:del w:id="2189"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0D1C1A77" w14:textId="3A09FACB" w:rsidR="00BE18BD" w:rsidRPr="00BE18BD" w:rsidDel="008A1AA2" w:rsidRDefault="00BE18BD" w:rsidP="00BE18BD">
            <w:pPr>
              <w:keepNext/>
              <w:keepLines/>
              <w:spacing w:after="0"/>
              <w:jc w:val="center"/>
              <w:rPr>
                <w:del w:id="2190" w:author="Chen, Delia (NSB - CN/Hangzhou)" w:date="2019-03-26T11:13:00Z"/>
                <w:rFonts w:ascii="Arial" w:eastAsia="宋体" w:hAnsi="Arial"/>
                <w:noProof/>
                <w:sz w:val="18"/>
              </w:rPr>
            </w:pPr>
            <w:del w:id="2191" w:author="Chen, Delia (NSB - CN/Hangzhou)" w:date="2019-03-26T11:13:00Z">
              <w:r w:rsidRPr="00BE18BD" w:rsidDel="008A1AA2">
                <w:rPr>
                  <w:rFonts w:ascii="Arial" w:eastAsia="宋体" w:hAnsi="Arial"/>
                  <w:noProof/>
                  <w:sz w:val="18"/>
                </w:rPr>
                <w:delText>0.4</w:delText>
              </w:r>
            </w:del>
          </w:p>
        </w:tc>
        <w:tc>
          <w:tcPr>
            <w:tcW w:w="1534" w:type="pct"/>
          </w:tcPr>
          <w:p w14:paraId="0A300EB7" w14:textId="2BE71C4F" w:rsidR="00BE18BD" w:rsidRPr="00BE18BD" w:rsidDel="008A1AA2" w:rsidRDefault="00BE18BD" w:rsidP="00BE18BD">
            <w:pPr>
              <w:keepNext/>
              <w:keepLines/>
              <w:spacing w:after="0"/>
              <w:jc w:val="center"/>
              <w:rPr>
                <w:del w:id="2192" w:author="Chen, Delia (NSB - CN/Hangzhou)" w:date="2019-03-26T11:13:00Z"/>
                <w:rFonts w:ascii="Arial" w:eastAsia="宋体" w:hAnsi="Arial"/>
                <w:noProof/>
                <w:sz w:val="18"/>
              </w:rPr>
            </w:pPr>
            <w:del w:id="2193" w:author="Chen, Delia (NSB - CN/Hangzhou)" w:date="2019-03-26T11:13:00Z">
              <w:r w:rsidRPr="00BE18BD" w:rsidDel="008A1AA2">
                <w:rPr>
                  <w:rFonts w:ascii="Arial" w:eastAsia="宋体" w:hAnsi="Arial"/>
                  <w:noProof/>
                  <w:sz w:val="18"/>
                </w:rPr>
                <w:delText>0.4</w:delText>
              </w:r>
            </w:del>
          </w:p>
        </w:tc>
      </w:tr>
      <w:tr w:rsidR="00BE18BD" w:rsidRPr="00BE18BD" w:rsidDel="008A1AA2" w14:paraId="00E2FD2A" w14:textId="4B977FA0" w:rsidTr="006633E6">
        <w:trPr>
          <w:trHeight w:val="164"/>
          <w:jc w:val="center"/>
          <w:del w:id="2194" w:author="Chen, Delia (NSB - CN/Hangzhou)" w:date="2019-03-26T11:13:00Z"/>
        </w:trPr>
        <w:tc>
          <w:tcPr>
            <w:tcW w:w="1614" w:type="pct"/>
            <w:gridSpan w:val="4"/>
            <w:shd w:val="clear" w:color="auto" w:fill="auto"/>
          </w:tcPr>
          <w:p w14:paraId="5B1376CB" w14:textId="14EDDEC3" w:rsidR="00BE18BD" w:rsidRPr="00BE18BD" w:rsidDel="008A1AA2" w:rsidRDefault="00BE18BD" w:rsidP="00BE18BD">
            <w:pPr>
              <w:keepNext/>
              <w:keepLines/>
              <w:spacing w:after="0"/>
              <w:rPr>
                <w:del w:id="2195" w:author="Chen, Delia (NSB - CN/Hangzhou)" w:date="2019-03-26T11:13:00Z"/>
                <w:rFonts w:ascii="Arial" w:eastAsia="宋体" w:hAnsi="Arial"/>
                <w:noProof/>
                <w:sz w:val="18"/>
                <w:szCs w:val="18"/>
              </w:rPr>
            </w:pPr>
            <w:del w:id="2196" w:author="Chen, Delia (NSB - CN/Hangzhou)" w:date="2019-03-26T11:13:00Z">
              <w:r w:rsidRPr="00BE18BD" w:rsidDel="008A1AA2">
                <w:rPr>
                  <w:rFonts w:ascii="Arial" w:eastAsia="宋体" w:hAnsi="Arial"/>
                  <w:noProof/>
                  <w:sz w:val="18"/>
                  <w:szCs w:val="18"/>
                </w:rPr>
                <w:delText>T3</w:delText>
              </w:r>
            </w:del>
          </w:p>
        </w:tc>
        <w:tc>
          <w:tcPr>
            <w:tcW w:w="318" w:type="pct"/>
            <w:shd w:val="clear" w:color="auto" w:fill="auto"/>
          </w:tcPr>
          <w:p w14:paraId="14C12F47" w14:textId="04879E4F" w:rsidR="00BE18BD" w:rsidRPr="00BE18BD" w:rsidDel="008A1AA2" w:rsidRDefault="00BE18BD" w:rsidP="00BE18BD">
            <w:pPr>
              <w:keepNext/>
              <w:keepLines/>
              <w:spacing w:after="0"/>
              <w:jc w:val="center"/>
              <w:rPr>
                <w:del w:id="2197" w:author="Chen, Delia (NSB - CN/Hangzhou)" w:date="2019-03-26T11:13:00Z"/>
                <w:rFonts w:ascii="Arial" w:eastAsia="宋体" w:hAnsi="Arial"/>
                <w:noProof/>
                <w:sz w:val="18"/>
              </w:rPr>
            </w:pPr>
            <w:del w:id="2198"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523F6EFD" w14:textId="61D0EA67" w:rsidR="00BE18BD" w:rsidRPr="00BE18BD" w:rsidDel="008A1AA2" w:rsidRDefault="00BE18BD" w:rsidP="00BE18BD">
            <w:pPr>
              <w:keepNext/>
              <w:keepLines/>
              <w:spacing w:after="0"/>
              <w:jc w:val="center"/>
              <w:rPr>
                <w:del w:id="2199" w:author="Chen, Delia (NSB - CN/Hangzhou)" w:date="2019-03-26T11:13:00Z"/>
                <w:rFonts w:ascii="Arial" w:eastAsia="宋体" w:hAnsi="Arial"/>
                <w:noProof/>
                <w:sz w:val="18"/>
              </w:rPr>
            </w:pPr>
            <w:del w:id="2200" w:author="Chen, Delia (NSB - CN/Hangzhou)" w:date="2019-03-26T11:13:00Z">
              <w:r w:rsidRPr="00BE18BD" w:rsidDel="008A1AA2">
                <w:rPr>
                  <w:rFonts w:ascii="Arial" w:eastAsia="宋体" w:hAnsi="Arial"/>
                  <w:noProof/>
                  <w:sz w:val="18"/>
                </w:rPr>
                <w:delText>[0.6]</w:delText>
              </w:r>
            </w:del>
          </w:p>
        </w:tc>
        <w:tc>
          <w:tcPr>
            <w:tcW w:w="1534" w:type="pct"/>
          </w:tcPr>
          <w:p w14:paraId="6691C297" w14:textId="26BD69FB" w:rsidR="00BE18BD" w:rsidRPr="00BE18BD" w:rsidDel="008A1AA2" w:rsidRDefault="00BE18BD" w:rsidP="00BE18BD">
            <w:pPr>
              <w:keepNext/>
              <w:keepLines/>
              <w:spacing w:after="0"/>
              <w:jc w:val="center"/>
              <w:rPr>
                <w:del w:id="2201" w:author="Chen, Delia (NSB - CN/Hangzhou)" w:date="2019-03-26T11:13:00Z"/>
                <w:rFonts w:ascii="Arial" w:eastAsia="宋体" w:hAnsi="Arial"/>
                <w:noProof/>
                <w:sz w:val="18"/>
              </w:rPr>
            </w:pPr>
            <w:del w:id="2202" w:author="Chen, Delia (NSB - CN/Hangzhou)" w:date="2019-03-26T11:13:00Z">
              <w:r w:rsidRPr="00BE18BD" w:rsidDel="008A1AA2">
                <w:rPr>
                  <w:rFonts w:ascii="Arial" w:eastAsia="宋体" w:hAnsi="Arial"/>
                  <w:noProof/>
                  <w:sz w:val="18"/>
                </w:rPr>
                <w:delText>[0.6]</w:delText>
              </w:r>
            </w:del>
          </w:p>
        </w:tc>
      </w:tr>
      <w:tr w:rsidR="00BE18BD" w:rsidRPr="00BE18BD" w:rsidDel="008A1AA2" w14:paraId="7284AC5F" w14:textId="11FAC105" w:rsidTr="006633E6">
        <w:trPr>
          <w:trHeight w:val="164"/>
          <w:jc w:val="center"/>
          <w:del w:id="2203" w:author="Chen, Delia (NSB - CN/Hangzhou)" w:date="2019-03-26T11:13:00Z"/>
        </w:trPr>
        <w:tc>
          <w:tcPr>
            <w:tcW w:w="1614" w:type="pct"/>
            <w:gridSpan w:val="4"/>
            <w:shd w:val="clear" w:color="auto" w:fill="auto"/>
          </w:tcPr>
          <w:p w14:paraId="1F16F3B9" w14:textId="0E07F4DF" w:rsidR="00BE18BD" w:rsidRPr="00BE18BD" w:rsidDel="008A1AA2" w:rsidRDefault="00BE18BD" w:rsidP="00BE18BD">
            <w:pPr>
              <w:keepNext/>
              <w:keepLines/>
              <w:spacing w:after="0"/>
              <w:rPr>
                <w:del w:id="2204" w:author="Chen, Delia (NSB - CN/Hangzhou)" w:date="2019-03-26T11:13:00Z"/>
                <w:rFonts w:ascii="Arial" w:eastAsia="宋体" w:hAnsi="Arial"/>
                <w:noProof/>
                <w:sz w:val="18"/>
                <w:szCs w:val="18"/>
              </w:rPr>
            </w:pPr>
            <w:del w:id="2205" w:author="Chen, Delia (NSB - CN/Hangzhou)" w:date="2019-03-26T11:13:00Z">
              <w:r w:rsidRPr="00BE18BD" w:rsidDel="008A1AA2">
                <w:rPr>
                  <w:rFonts w:ascii="Arial" w:eastAsia="宋体" w:hAnsi="Arial"/>
                  <w:noProof/>
                  <w:sz w:val="18"/>
                  <w:szCs w:val="18"/>
                </w:rPr>
                <w:delText>D1</w:delText>
              </w:r>
            </w:del>
          </w:p>
        </w:tc>
        <w:tc>
          <w:tcPr>
            <w:tcW w:w="318" w:type="pct"/>
            <w:shd w:val="clear" w:color="auto" w:fill="auto"/>
          </w:tcPr>
          <w:p w14:paraId="4E90D447" w14:textId="6249B706" w:rsidR="00BE18BD" w:rsidRPr="00BE18BD" w:rsidDel="008A1AA2" w:rsidRDefault="00BE18BD" w:rsidP="00BE18BD">
            <w:pPr>
              <w:keepNext/>
              <w:keepLines/>
              <w:spacing w:after="0"/>
              <w:jc w:val="center"/>
              <w:rPr>
                <w:del w:id="2206" w:author="Chen, Delia (NSB - CN/Hangzhou)" w:date="2019-03-26T11:13:00Z"/>
                <w:rFonts w:ascii="Arial" w:eastAsia="宋体" w:hAnsi="Arial"/>
                <w:noProof/>
                <w:sz w:val="18"/>
              </w:rPr>
            </w:pPr>
            <w:del w:id="2207" w:author="Chen, Delia (NSB - CN/Hangzhou)" w:date="2019-03-26T11:13:00Z">
              <w:r w:rsidRPr="00BE18BD" w:rsidDel="008A1AA2">
                <w:rPr>
                  <w:rFonts w:ascii="Arial" w:eastAsia="宋体" w:hAnsi="Arial"/>
                  <w:noProof/>
                  <w:sz w:val="18"/>
                </w:rPr>
                <w:delText>s</w:delText>
              </w:r>
            </w:del>
          </w:p>
        </w:tc>
        <w:tc>
          <w:tcPr>
            <w:tcW w:w="1534" w:type="pct"/>
            <w:shd w:val="clear" w:color="auto" w:fill="auto"/>
          </w:tcPr>
          <w:p w14:paraId="252C857E" w14:textId="40FF3ADE" w:rsidR="00BE18BD" w:rsidRPr="00BE18BD" w:rsidDel="008A1AA2" w:rsidRDefault="00BE18BD" w:rsidP="00BE18BD">
            <w:pPr>
              <w:keepNext/>
              <w:keepLines/>
              <w:spacing w:after="0"/>
              <w:jc w:val="center"/>
              <w:rPr>
                <w:del w:id="2208" w:author="Chen, Delia (NSB - CN/Hangzhou)" w:date="2019-03-26T11:13:00Z"/>
                <w:rFonts w:ascii="Arial" w:eastAsia="宋体" w:hAnsi="Arial"/>
                <w:noProof/>
                <w:sz w:val="18"/>
              </w:rPr>
            </w:pPr>
            <w:del w:id="2209" w:author="Chen, Delia (NSB - CN/Hangzhou)" w:date="2019-03-26T11:13:00Z">
              <w:r w:rsidRPr="00BE18BD" w:rsidDel="008A1AA2">
                <w:rPr>
                  <w:rFonts w:ascii="Arial" w:eastAsia="宋体" w:hAnsi="Arial"/>
                  <w:noProof/>
                  <w:sz w:val="18"/>
                </w:rPr>
                <w:delText>[0.24]</w:delText>
              </w:r>
            </w:del>
          </w:p>
        </w:tc>
        <w:tc>
          <w:tcPr>
            <w:tcW w:w="1534" w:type="pct"/>
          </w:tcPr>
          <w:p w14:paraId="3809FEE7" w14:textId="1A8240C0" w:rsidR="00BE18BD" w:rsidRPr="00BE18BD" w:rsidDel="008A1AA2" w:rsidRDefault="00BE18BD" w:rsidP="00BE18BD">
            <w:pPr>
              <w:keepNext/>
              <w:keepLines/>
              <w:spacing w:after="0"/>
              <w:jc w:val="center"/>
              <w:rPr>
                <w:del w:id="2210" w:author="Chen, Delia (NSB - CN/Hangzhou)" w:date="2019-03-26T11:13:00Z"/>
                <w:rFonts w:ascii="Arial" w:eastAsia="宋体" w:hAnsi="Arial"/>
                <w:noProof/>
                <w:sz w:val="18"/>
              </w:rPr>
            </w:pPr>
            <w:del w:id="2211" w:author="Chen, Delia (NSB - CN/Hangzhou)" w:date="2019-03-26T11:13:00Z">
              <w:r w:rsidRPr="00BE18BD" w:rsidDel="008A1AA2">
                <w:rPr>
                  <w:rFonts w:ascii="Arial" w:eastAsia="宋体" w:hAnsi="Arial"/>
                  <w:noProof/>
                  <w:sz w:val="18"/>
                </w:rPr>
                <w:delText>[0.44]</w:delText>
              </w:r>
            </w:del>
          </w:p>
        </w:tc>
      </w:tr>
      <w:tr w:rsidR="00BE18BD" w:rsidRPr="00BE18BD" w:rsidDel="008A1AA2" w14:paraId="48C79117" w14:textId="4A96BED2" w:rsidTr="006633E6">
        <w:trPr>
          <w:jc w:val="center"/>
          <w:del w:id="2212" w:author="Chen, Delia (NSB - CN/Hangzhou)" w:date="2019-03-26T11:13:00Z"/>
        </w:trPr>
        <w:tc>
          <w:tcPr>
            <w:tcW w:w="5000" w:type="pct"/>
            <w:gridSpan w:val="7"/>
          </w:tcPr>
          <w:p w14:paraId="66D5AB26" w14:textId="5BCBAA4A" w:rsidR="00BE18BD" w:rsidRPr="00BE18BD" w:rsidDel="008A1AA2" w:rsidRDefault="00BE18BD" w:rsidP="00BE18BD">
            <w:pPr>
              <w:keepNext/>
              <w:keepLines/>
              <w:spacing w:after="0"/>
              <w:ind w:left="851" w:hanging="851"/>
              <w:rPr>
                <w:del w:id="2213" w:author="Chen, Delia (NSB - CN/Hangzhou)" w:date="2019-03-26T11:13:00Z"/>
                <w:rFonts w:ascii="Arial" w:eastAsia="宋体" w:hAnsi="Arial"/>
                <w:sz w:val="18"/>
              </w:rPr>
            </w:pPr>
            <w:del w:id="2214" w:author="Chen, Delia (NSB - CN/Hangzhou)" w:date="2019-03-26T11:13:00Z">
              <w:r w:rsidRPr="00BE18BD" w:rsidDel="008A1AA2">
                <w:rPr>
                  <w:rFonts w:ascii="Arial" w:eastAsia="宋体" w:hAnsi="Arial"/>
                  <w:sz w:val="18"/>
                </w:rPr>
                <w:delText>Note 1:</w:delText>
              </w:r>
              <w:r w:rsidRPr="00BE18BD" w:rsidDel="008A1AA2">
                <w:rPr>
                  <w:rFonts w:ascii="Arial" w:eastAsia="宋体" w:hAnsi="Arial"/>
                  <w:sz w:val="18"/>
                </w:rPr>
                <w:tab/>
                <w:delText>UE-specific PDCCH is not transmitted after T1 starts.</w:delText>
              </w:r>
            </w:del>
          </w:p>
          <w:p w14:paraId="2E13CDB6" w14:textId="2F50D20B" w:rsidR="00BE18BD" w:rsidRPr="00BE18BD" w:rsidDel="008A1AA2" w:rsidRDefault="00BE18BD" w:rsidP="00BE18BD">
            <w:pPr>
              <w:keepNext/>
              <w:keepLines/>
              <w:spacing w:after="0"/>
              <w:ind w:left="851" w:hanging="851"/>
              <w:rPr>
                <w:del w:id="2215" w:author="Chen, Delia (NSB - CN/Hangzhou)" w:date="2019-03-26T11:13:00Z"/>
                <w:rFonts w:ascii="Arial" w:eastAsia="宋体" w:hAnsi="Arial"/>
                <w:sz w:val="18"/>
              </w:rPr>
            </w:pPr>
          </w:p>
        </w:tc>
      </w:tr>
    </w:tbl>
    <w:p w14:paraId="2B15EE42" w14:textId="14235B6E" w:rsidR="00BE18BD" w:rsidDel="008A1AA2" w:rsidRDefault="00BE18BD" w:rsidP="00BE18BD">
      <w:pPr>
        <w:rPr>
          <w:del w:id="2216" w:author="Chen, Delia (NSB - CN/Hangzhou)" w:date="2019-03-26T11:13: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8A1AA2" w:rsidRPr="001A46B0" w14:paraId="3E7E0643" w14:textId="77777777" w:rsidTr="00F85753">
        <w:trPr>
          <w:trHeight w:val="164"/>
          <w:jc w:val="center"/>
          <w:ins w:id="2217" w:author="Chen, Delia (NSB - CN/Hangzhou)" w:date="2019-03-26T11:13:00Z"/>
        </w:trPr>
        <w:tc>
          <w:tcPr>
            <w:tcW w:w="2728" w:type="pct"/>
            <w:gridSpan w:val="2"/>
            <w:vMerge w:val="restart"/>
            <w:shd w:val="clear" w:color="auto" w:fill="auto"/>
          </w:tcPr>
          <w:p w14:paraId="7DB1EDEB" w14:textId="77777777" w:rsidR="008A1AA2" w:rsidRPr="001A46B0" w:rsidRDefault="008A1AA2" w:rsidP="00F85753">
            <w:pPr>
              <w:keepNext/>
              <w:keepLines/>
              <w:spacing w:after="0"/>
              <w:jc w:val="center"/>
              <w:rPr>
                <w:ins w:id="2218" w:author="Chen, Delia (NSB - CN/Hangzhou)" w:date="2019-03-26T11:13:00Z"/>
                <w:rFonts w:ascii="Arial" w:eastAsia="宋体" w:hAnsi="Arial"/>
                <w:b/>
                <w:sz w:val="18"/>
              </w:rPr>
            </w:pPr>
            <w:ins w:id="2219" w:author="Chen, Delia (NSB - CN/Hangzhou)" w:date="2019-03-26T11:13:00Z">
              <w:r w:rsidRPr="001A46B0">
                <w:rPr>
                  <w:rFonts w:ascii="Arial" w:eastAsia="宋体" w:hAnsi="Arial"/>
                  <w:b/>
                  <w:sz w:val="18"/>
                </w:rPr>
                <w:lastRenderedPageBreak/>
                <w:t>Parameter</w:t>
              </w:r>
            </w:ins>
          </w:p>
        </w:tc>
        <w:tc>
          <w:tcPr>
            <w:tcW w:w="677" w:type="pct"/>
            <w:vMerge w:val="restart"/>
            <w:shd w:val="clear" w:color="auto" w:fill="auto"/>
          </w:tcPr>
          <w:p w14:paraId="2E01596B" w14:textId="77777777" w:rsidR="008A1AA2" w:rsidRPr="001A46B0" w:rsidRDefault="008A1AA2" w:rsidP="00F85753">
            <w:pPr>
              <w:keepNext/>
              <w:keepLines/>
              <w:spacing w:after="0"/>
              <w:jc w:val="center"/>
              <w:rPr>
                <w:ins w:id="2220" w:author="Chen, Delia (NSB - CN/Hangzhou)" w:date="2019-03-26T11:13:00Z"/>
                <w:rFonts w:ascii="Arial" w:eastAsia="宋体" w:hAnsi="Arial"/>
                <w:b/>
                <w:sz w:val="18"/>
              </w:rPr>
            </w:pPr>
            <w:ins w:id="2221" w:author="Chen, Delia (NSB - CN/Hangzhou)" w:date="2019-03-26T11:13:00Z">
              <w:r w:rsidRPr="001A46B0">
                <w:rPr>
                  <w:rFonts w:ascii="Arial" w:eastAsia="宋体" w:hAnsi="Arial"/>
                  <w:b/>
                  <w:sz w:val="18"/>
                </w:rPr>
                <w:t>Unit</w:t>
              </w:r>
            </w:ins>
          </w:p>
        </w:tc>
        <w:tc>
          <w:tcPr>
            <w:tcW w:w="1595" w:type="pct"/>
            <w:shd w:val="clear" w:color="auto" w:fill="auto"/>
          </w:tcPr>
          <w:p w14:paraId="04D019E5" w14:textId="77777777" w:rsidR="008A1AA2" w:rsidRPr="001A46B0" w:rsidRDefault="008A1AA2" w:rsidP="00F85753">
            <w:pPr>
              <w:keepNext/>
              <w:keepLines/>
              <w:spacing w:after="0"/>
              <w:jc w:val="center"/>
              <w:rPr>
                <w:ins w:id="2222" w:author="Chen, Delia (NSB - CN/Hangzhou)" w:date="2019-03-26T11:13:00Z"/>
                <w:rFonts w:ascii="Arial" w:eastAsia="宋体" w:hAnsi="Arial"/>
                <w:b/>
                <w:sz w:val="18"/>
              </w:rPr>
            </w:pPr>
            <w:ins w:id="2223" w:author="Chen, Delia (NSB - CN/Hangzhou)" w:date="2019-03-26T11:13:00Z">
              <w:r w:rsidRPr="001A46B0">
                <w:rPr>
                  <w:rFonts w:ascii="Arial" w:eastAsia="宋体" w:hAnsi="Arial"/>
                  <w:b/>
                  <w:sz w:val="18"/>
                </w:rPr>
                <w:t>Value</w:t>
              </w:r>
            </w:ins>
          </w:p>
        </w:tc>
      </w:tr>
      <w:tr w:rsidR="008A1AA2" w:rsidRPr="001A46B0" w14:paraId="3FC12BCF" w14:textId="77777777" w:rsidTr="00F85753">
        <w:trPr>
          <w:trHeight w:val="74"/>
          <w:jc w:val="center"/>
          <w:ins w:id="2224" w:author="Chen, Delia (NSB - CN/Hangzhou)" w:date="2019-03-26T11:13:00Z"/>
        </w:trPr>
        <w:tc>
          <w:tcPr>
            <w:tcW w:w="2728" w:type="pct"/>
            <w:gridSpan w:val="2"/>
            <w:vMerge/>
            <w:shd w:val="clear" w:color="auto" w:fill="auto"/>
          </w:tcPr>
          <w:p w14:paraId="03C3084B" w14:textId="77777777" w:rsidR="008A1AA2" w:rsidRPr="001A46B0" w:rsidRDefault="008A1AA2" w:rsidP="00F85753">
            <w:pPr>
              <w:keepNext/>
              <w:keepLines/>
              <w:spacing w:after="0"/>
              <w:jc w:val="center"/>
              <w:rPr>
                <w:ins w:id="2225" w:author="Chen, Delia (NSB - CN/Hangzhou)" w:date="2019-03-26T11:13:00Z"/>
                <w:rFonts w:ascii="Arial" w:eastAsia="宋体" w:hAnsi="Arial"/>
                <w:b/>
                <w:sz w:val="18"/>
              </w:rPr>
            </w:pPr>
          </w:p>
        </w:tc>
        <w:tc>
          <w:tcPr>
            <w:tcW w:w="677" w:type="pct"/>
            <w:vMerge/>
            <w:shd w:val="clear" w:color="auto" w:fill="auto"/>
          </w:tcPr>
          <w:p w14:paraId="6C21D174" w14:textId="77777777" w:rsidR="008A1AA2" w:rsidRPr="001A46B0" w:rsidRDefault="008A1AA2" w:rsidP="00F85753">
            <w:pPr>
              <w:keepNext/>
              <w:keepLines/>
              <w:spacing w:after="0"/>
              <w:jc w:val="center"/>
              <w:rPr>
                <w:ins w:id="2226" w:author="Chen, Delia (NSB - CN/Hangzhou)" w:date="2019-03-26T11:13:00Z"/>
                <w:rFonts w:ascii="Arial" w:eastAsia="宋体" w:hAnsi="Arial"/>
                <w:b/>
                <w:sz w:val="18"/>
              </w:rPr>
            </w:pPr>
          </w:p>
        </w:tc>
        <w:tc>
          <w:tcPr>
            <w:tcW w:w="1595" w:type="pct"/>
            <w:shd w:val="clear" w:color="auto" w:fill="auto"/>
          </w:tcPr>
          <w:p w14:paraId="686D2F6C" w14:textId="77777777" w:rsidR="008A1AA2" w:rsidRPr="001A46B0" w:rsidRDefault="008A1AA2" w:rsidP="00F85753">
            <w:pPr>
              <w:keepNext/>
              <w:keepLines/>
              <w:spacing w:after="0"/>
              <w:jc w:val="center"/>
              <w:rPr>
                <w:ins w:id="2227" w:author="Chen, Delia (NSB - CN/Hangzhou)" w:date="2019-03-26T11:13:00Z"/>
                <w:rFonts w:ascii="Arial" w:eastAsia="宋体" w:hAnsi="Arial"/>
                <w:b/>
                <w:sz w:val="18"/>
              </w:rPr>
            </w:pPr>
            <w:ins w:id="2228" w:author="Chen, Delia (NSB - CN/Hangzhou)" w:date="2019-03-26T11:13:00Z">
              <w:r>
                <w:rPr>
                  <w:rFonts w:ascii="Arial" w:eastAsia="宋体" w:hAnsi="Arial"/>
                  <w:b/>
                  <w:sz w:val="18"/>
                </w:rPr>
                <w:t>Test 1</w:t>
              </w:r>
            </w:ins>
          </w:p>
        </w:tc>
      </w:tr>
      <w:tr w:rsidR="008A1AA2" w:rsidRPr="001A46B0" w14:paraId="231B6A92" w14:textId="77777777" w:rsidTr="00F85753">
        <w:trPr>
          <w:trHeight w:val="64"/>
          <w:jc w:val="center"/>
          <w:ins w:id="2229" w:author="Chen, Delia (NSB - CN/Hangzhou)" w:date="2019-03-26T11:13:00Z"/>
        </w:trPr>
        <w:tc>
          <w:tcPr>
            <w:tcW w:w="2728" w:type="pct"/>
            <w:gridSpan w:val="2"/>
            <w:shd w:val="clear" w:color="auto" w:fill="auto"/>
          </w:tcPr>
          <w:p w14:paraId="70BA7B6A" w14:textId="77777777" w:rsidR="008A1AA2" w:rsidRPr="001A46B0" w:rsidRDefault="008A1AA2" w:rsidP="00F85753">
            <w:pPr>
              <w:keepNext/>
              <w:keepLines/>
              <w:spacing w:after="0"/>
              <w:rPr>
                <w:ins w:id="2230" w:author="Chen, Delia (NSB - CN/Hangzhou)" w:date="2019-03-26T11:13:00Z"/>
                <w:rFonts w:ascii="Arial" w:eastAsia="宋体" w:hAnsi="Arial"/>
                <w:sz w:val="18"/>
              </w:rPr>
            </w:pPr>
            <w:ins w:id="2231" w:author="Chen, Delia (NSB - CN/Hangzhou)" w:date="2019-03-26T11:13:00Z">
              <w:r w:rsidRPr="001A46B0">
                <w:rPr>
                  <w:rFonts w:ascii="Arial" w:eastAsia="宋体" w:hAnsi="Arial"/>
                  <w:sz w:val="18"/>
                </w:rPr>
                <w:t xml:space="preserve">Active PCell </w:t>
              </w:r>
            </w:ins>
          </w:p>
        </w:tc>
        <w:tc>
          <w:tcPr>
            <w:tcW w:w="677" w:type="pct"/>
            <w:shd w:val="clear" w:color="auto" w:fill="auto"/>
          </w:tcPr>
          <w:p w14:paraId="3D1D7BD5" w14:textId="77777777" w:rsidR="008A1AA2" w:rsidRPr="001A46B0" w:rsidRDefault="008A1AA2" w:rsidP="00F85753">
            <w:pPr>
              <w:keepNext/>
              <w:keepLines/>
              <w:spacing w:after="0"/>
              <w:jc w:val="center"/>
              <w:rPr>
                <w:ins w:id="2232" w:author="Chen, Delia (NSB - CN/Hangzhou)" w:date="2019-03-26T11:13:00Z"/>
                <w:rFonts w:ascii="Arial" w:eastAsia="宋体" w:hAnsi="Arial"/>
                <w:sz w:val="18"/>
              </w:rPr>
            </w:pPr>
          </w:p>
        </w:tc>
        <w:tc>
          <w:tcPr>
            <w:tcW w:w="1595" w:type="pct"/>
            <w:shd w:val="clear" w:color="auto" w:fill="auto"/>
          </w:tcPr>
          <w:p w14:paraId="2F246AA1" w14:textId="77777777" w:rsidR="008A1AA2" w:rsidRPr="001A46B0" w:rsidRDefault="008A1AA2" w:rsidP="00F85753">
            <w:pPr>
              <w:keepNext/>
              <w:keepLines/>
              <w:spacing w:after="0"/>
              <w:jc w:val="center"/>
              <w:rPr>
                <w:ins w:id="2233" w:author="Chen, Delia (NSB - CN/Hangzhou)" w:date="2019-03-26T11:13:00Z"/>
                <w:rFonts w:ascii="Arial" w:eastAsia="宋体" w:hAnsi="Arial"/>
                <w:sz w:val="18"/>
              </w:rPr>
            </w:pPr>
            <w:ins w:id="2234" w:author="Chen, Delia (NSB - CN/Hangzhou)" w:date="2019-03-26T11:13:00Z">
              <w:r w:rsidRPr="001A46B0">
                <w:rPr>
                  <w:rFonts w:ascii="Arial" w:eastAsia="宋体" w:hAnsi="Arial"/>
                  <w:sz w:val="18"/>
                </w:rPr>
                <w:t>Cell 1</w:t>
              </w:r>
            </w:ins>
          </w:p>
        </w:tc>
      </w:tr>
      <w:tr w:rsidR="008A1AA2" w:rsidRPr="001A46B0" w14:paraId="4A6338D3" w14:textId="77777777" w:rsidTr="00F85753">
        <w:trPr>
          <w:trHeight w:val="164"/>
          <w:jc w:val="center"/>
          <w:ins w:id="2235" w:author="Chen, Delia (NSB - CN/Hangzhou)" w:date="2019-03-26T11:13:00Z"/>
        </w:trPr>
        <w:tc>
          <w:tcPr>
            <w:tcW w:w="2728" w:type="pct"/>
            <w:gridSpan w:val="2"/>
            <w:shd w:val="clear" w:color="auto" w:fill="auto"/>
          </w:tcPr>
          <w:p w14:paraId="6DD432D6" w14:textId="77777777" w:rsidR="008A1AA2" w:rsidRPr="001A46B0" w:rsidRDefault="008A1AA2" w:rsidP="00F85753">
            <w:pPr>
              <w:keepNext/>
              <w:keepLines/>
              <w:spacing w:after="0"/>
              <w:rPr>
                <w:ins w:id="2236" w:author="Chen, Delia (NSB - CN/Hangzhou)" w:date="2019-03-26T11:13:00Z"/>
                <w:rFonts w:ascii="Arial" w:eastAsia="宋体" w:hAnsi="Arial"/>
                <w:sz w:val="18"/>
              </w:rPr>
            </w:pPr>
            <w:ins w:id="2237" w:author="Chen, Delia (NSB - CN/Hangzhou)" w:date="2019-03-26T11:13:00Z">
              <w:r w:rsidRPr="001A46B0">
                <w:rPr>
                  <w:rFonts w:ascii="Arial" w:eastAsia="宋体" w:hAnsi="Arial"/>
                  <w:sz w:val="18"/>
                </w:rPr>
                <w:t>RF Channel Number</w:t>
              </w:r>
            </w:ins>
          </w:p>
        </w:tc>
        <w:tc>
          <w:tcPr>
            <w:tcW w:w="677" w:type="pct"/>
            <w:shd w:val="clear" w:color="auto" w:fill="auto"/>
          </w:tcPr>
          <w:p w14:paraId="00AF26BE" w14:textId="77777777" w:rsidR="008A1AA2" w:rsidRPr="001A46B0" w:rsidRDefault="008A1AA2" w:rsidP="00F85753">
            <w:pPr>
              <w:keepNext/>
              <w:keepLines/>
              <w:spacing w:after="0"/>
              <w:jc w:val="center"/>
              <w:rPr>
                <w:ins w:id="2238" w:author="Chen, Delia (NSB - CN/Hangzhou)" w:date="2019-03-26T11:13:00Z"/>
                <w:rFonts w:ascii="Arial" w:eastAsia="宋体" w:hAnsi="Arial"/>
                <w:sz w:val="18"/>
              </w:rPr>
            </w:pPr>
          </w:p>
        </w:tc>
        <w:tc>
          <w:tcPr>
            <w:tcW w:w="1595" w:type="pct"/>
            <w:shd w:val="clear" w:color="auto" w:fill="auto"/>
          </w:tcPr>
          <w:p w14:paraId="5A6E092F" w14:textId="77777777" w:rsidR="008A1AA2" w:rsidRPr="001A46B0" w:rsidRDefault="008A1AA2" w:rsidP="00F85753">
            <w:pPr>
              <w:keepNext/>
              <w:keepLines/>
              <w:spacing w:after="0"/>
              <w:jc w:val="center"/>
              <w:rPr>
                <w:ins w:id="2239" w:author="Chen, Delia (NSB - CN/Hangzhou)" w:date="2019-03-26T11:13:00Z"/>
                <w:rFonts w:ascii="Arial" w:eastAsia="宋体" w:hAnsi="Arial"/>
                <w:sz w:val="18"/>
              </w:rPr>
            </w:pPr>
            <w:ins w:id="2240" w:author="Chen, Delia (NSB - CN/Hangzhou)" w:date="2019-03-26T11:13:00Z">
              <w:r w:rsidRPr="001A46B0">
                <w:rPr>
                  <w:rFonts w:ascii="Arial" w:eastAsia="宋体" w:hAnsi="Arial"/>
                  <w:sz w:val="18"/>
                </w:rPr>
                <w:t>1</w:t>
              </w:r>
            </w:ins>
          </w:p>
        </w:tc>
      </w:tr>
      <w:tr w:rsidR="008A1AA2" w:rsidRPr="001A46B0" w14:paraId="329C547A" w14:textId="77777777" w:rsidTr="00F85753">
        <w:trPr>
          <w:trHeight w:val="93"/>
          <w:jc w:val="center"/>
          <w:ins w:id="2241" w:author="Chen, Delia (NSB - CN/Hangzhou)" w:date="2019-03-26T11:13:00Z"/>
        </w:trPr>
        <w:tc>
          <w:tcPr>
            <w:tcW w:w="1072" w:type="pct"/>
            <w:shd w:val="clear" w:color="auto" w:fill="auto"/>
          </w:tcPr>
          <w:p w14:paraId="5B87D968" w14:textId="77777777" w:rsidR="008A1AA2" w:rsidRPr="001A46B0" w:rsidRDefault="008A1AA2" w:rsidP="00F85753">
            <w:pPr>
              <w:keepNext/>
              <w:keepLines/>
              <w:spacing w:after="0"/>
              <w:rPr>
                <w:ins w:id="2242" w:author="Chen, Delia (NSB - CN/Hangzhou)" w:date="2019-03-26T11:13:00Z"/>
                <w:rFonts w:ascii="Arial" w:eastAsia="宋体" w:hAnsi="Arial"/>
                <w:sz w:val="18"/>
                <w:lang w:val="it-IT"/>
              </w:rPr>
            </w:pPr>
            <w:ins w:id="2243" w:author="Chen, Delia (NSB - CN/Hangzhou)" w:date="2019-03-26T11:13:00Z">
              <w:r w:rsidRPr="001A46B0">
                <w:rPr>
                  <w:rFonts w:ascii="Arial" w:eastAsia="宋体" w:hAnsi="Arial"/>
                  <w:sz w:val="18"/>
                  <w:lang w:val="it-IT"/>
                </w:rPr>
                <w:t>Duplex mode</w:t>
              </w:r>
            </w:ins>
          </w:p>
        </w:tc>
        <w:tc>
          <w:tcPr>
            <w:tcW w:w="1656" w:type="pct"/>
            <w:shd w:val="clear" w:color="auto" w:fill="auto"/>
          </w:tcPr>
          <w:p w14:paraId="05AC540F" w14:textId="77777777" w:rsidR="008A1AA2" w:rsidRPr="001A46B0" w:rsidRDefault="008A1AA2" w:rsidP="00F85753">
            <w:pPr>
              <w:keepNext/>
              <w:keepLines/>
              <w:spacing w:after="0"/>
              <w:rPr>
                <w:ins w:id="2244" w:author="Chen, Delia (NSB - CN/Hangzhou)" w:date="2019-03-26T11:13:00Z"/>
                <w:rFonts w:ascii="Arial" w:eastAsia="宋体" w:hAnsi="Arial"/>
                <w:sz w:val="18"/>
                <w:lang w:val="it-IT"/>
              </w:rPr>
            </w:pPr>
            <w:ins w:id="2245" w:author="Chen, Delia (NSB - CN/Hangzhou)" w:date="2019-03-26T11:13:00Z">
              <w:r w:rsidRPr="001A46B0">
                <w:rPr>
                  <w:rFonts w:ascii="Arial" w:eastAsia="宋体" w:hAnsi="Arial"/>
                  <w:sz w:val="18"/>
                  <w:lang w:val="it-IT"/>
                </w:rPr>
                <w:t>Config 1</w:t>
              </w:r>
            </w:ins>
          </w:p>
        </w:tc>
        <w:tc>
          <w:tcPr>
            <w:tcW w:w="677" w:type="pct"/>
            <w:shd w:val="clear" w:color="auto" w:fill="auto"/>
          </w:tcPr>
          <w:p w14:paraId="3F217ECB" w14:textId="77777777" w:rsidR="008A1AA2" w:rsidRPr="001A46B0" w:rsidRDefault="008A1AA2" w:rsidP="00F85753">
            <w:pPr>
              <w:keepNext/>
              <w:keepLines/>
              <w:spacing w:after="0"/>
              <w:jc w:val="center"/>
              <w:rPr>
                <w:ins w:id="2246" w:author="Chen, Delia (NSB - CN/Hangzhou)" w:date="2019-03-26T11:13:00Z"/>
                <w:rFonts w:ascii="Arial" w:eastAsia="宋体" w:hAnsi="Arial"/>
                <w:sz w:val="18"/>
                <w:lang w:val="it-IT"/>
              </w:rPr>
            </w:pPr>
          </w:p>
        </w:tc>
        <w:tc>
          <w:tcPr>
            <w:tcW w:w="1595" w:type="pct"/>
            <w:shd w:val="clear" w:color="auto" w:fill="auto"/>
          </w:tcPr>
          <w:p w14:paraId="030A0632" w14:textId="77777777" w:rsidR="008A1AA2" w:rsidRPr="001A46B0" w:rsidRDefault="008A1AA2" w:rsidP="00F85753">
            <w:pPr>
              <w:keepNext/>
              <w:keepLines/>
              <w:spacing w:after="0"/>
              <w:jc w:val="center"/>
              <w:rPr>
                <w:ins w:id="2247" w:author="Chen, Delia (NSB - CN/Hangzhou)" w:date="2019-03-26T11:13:00Z"/>
                <w:rFonts w:ascii="Arial" w:eastAsia="宋体" w:hAnsi="Arial"/>
                <w:sz w:val="18"/>
              </w:rPr>
            </w:pPr>
            <w:ins w:id="2248" w:author="Chen, Delia (NSB - CN/Hangzhou)" w:date="2019-03-26T11:13:00Z">
              <w:r>
                <w:rPr>
                  <w:rFonts w:ascii="Arial" w:eastAsia="宋体" w:hAnsi="Arial"/>
                  <w:sz w:val="18"/>
                </w:rPr>
                <w:t>T</w:t>
              </w:r>
              <w:r w:rsidRPr="001A46B0">
                <w:rPr>
                  <w:rFonts w:ascii="Arial" w:eastAsia="宋体" w:hAnsi="Arial"/>
                  <w:sz w:val="18"/>
                </w:rPr>
                <w:t>DD</w:t>
              </w:r>
            </w:ins>
          </w:p>
        </w:tc>
      </w:tr>
      <w:tr w:rsidR="008A1AA2" w:rsidRPr="001A46B0" w14:paraId="0B3B3D52" w14:textId="77777777" w:rsidTr="00F85753">
        <w:trPr>
          <w:trHeight w:val="189"/>
          <w:jc w:val="center"/>
          <w:ins w:id="2249" w:author="Chen, Delia (NSB - CN/Hangzhou)" w:date="2019-03-26T11:13:00Z"/>
        </w:trPr>
        <w:tc>
          <w:tcPr>
            <w:tcW w:w="1072" w:type="pct"/>
            <w:shd w:val="clear" w:color="auto" w:fill="auto"/>
          </w:tcPr>
          <w:p w14:paraId="0E0B4592" w14:textId="77777777" w:rsidR="008A1AA2" w:rsidRPr="001A46B0" w:rsidRDefault="008A1AA2" w:rsidP="00F85753">
            <w:pPr>
              <w:keepNext/>
              <w:keepLines/>
              <w:spacing w:after="0"/>
              <w:rPr>
                <w:ins w:id="2250" w:author="Chen, Delia (NSB - CN/Hangzhou)" w:date="2019-03-26T11:13:00Z"/>
                <w:rFonts w:ascii="Arial" w:eastAsia="宋体" w:hAnsi="Arial"/>
                <w:sz w:val="18"/>
                <w:lang w:val="it-IT"/>
              </w:rPr>
            </w:pPr>
            <w:ins w:id="2251" w:author="Chen, Delia (NSB - CN/Hangzhou)" w:date="2019-03-26T11:13:00Z">
              <w:r w:rsidRPr="001A46B0">
                <w:rPr>
                  <w:rFonts w:ascii="Arial" w:eastAsia="宋体" w:hAnsi="Arial"/>
                  <w:sz w:val="18"/>
                  <w:lang w:val="it-IT"/>
                </w:rPr>
                <w:t>TDD Configuration</w:t>
              </w:r>
            </w:ins>
          </w:p>
        </w:tc>
        <w:tc>
          <w:tcPr>
            <w:tcW w:w="1656" w:type="pct"/>
            <w:shd w:val="clear" w:color="auto" w:fill="auto"/>
          </w:tcPr>
          <w:p w14:paraId="6178B985" w14:textId="77777777" w:rsidR="008A1AA2" w:rsidRPr="001A46B0" w:rsidRDefault="008A1AA2" w:rsidP="00F85753">
            <w:pPr>
              <w:keepNext/>
              <w:keepLines/>
              <w:spacing w:after="0"/>
              <w:rPr>
                <w:ins w:id="2252" w:author="Chen, Delia (NSB - CN/Hangzhou)" w:date="2019-03-26T11:13:00Z"/>
                <w:rFonts w:ascii="Arial" w:eastAsia="宋体" w:hAnsi="Arial"/>
                <w:sz w:val="18"/>
                <w:lang w:val="it-IT"/>
              </w:rPr>
            </w:pPr>
            <w:ins w:id="2253" w:author="Chen, Delia (NSB - CN/Hangzhou)" w:date="2019-03-26T11:13:00Z">
              <w:r w:rsidRPr="001A46B0">
                <w:rPr>
                  <w:rFonts w:ascii="Arial" w:eastAsia="宋体" w:hAnsi="Arial"/>
                  <w:sz w:val="18"/>
                  <w:lang w:val="it-IT"/>
                </w:rPr>
                <w:t>Config 1</w:t>
              </w:r>
            </w:ins>
          </w:p>
        </w:tc>
        <w:tc>
          <w:tcPr>
            <w:tcW w:w="677" w:type="pct"/>
            <w:shd w:val="clear" w:color="auto" w:fill="auto"/>
          </w:tcPr>
          <w:p w14:paraId="6F720818" w14:textId="77777777" w:rsidR="008A1AA2" w:rsidRPr="001A46B0" w:rsidRDefault="008A1AA2" w:rsidP="00F85753">
            <w:pPr>
              <w:keepNext/>
              <w:keepLines/>
              <w:spacing w:after="0"/>
              <w:jc w:val="center"/>
              <w:rPr>
                <w:ins w:id="2254" w:author="Chen, Delia (NSB - CN/Hangzhou)" w:date="2019-03-26T11:13:00Z"/>
                <w:rFonts w:ascii="Arial" w:eastAsia="宋体" w:hAnsi="Arial"/>
                <w:sz w:val="18"/>
                <w:lang w:val="it-IT"/>
              </w:rPr>
            </w:pPr>
          </w:p>
        </w:tc>
        <w:tc>
          <w:tcPr>
            <w:tcW w:w="1595" w:type="pct"/>
            <w:shd w:val="clear" w:color="auto" w:fill="auto"/>
          </w:tcPr>
          <w:p w14:paraId="04AD6653" w14:textId="77777777" w:rsidR="008A1AA2" w:rsidRPr="001A46B0" w:rsidRDefault="008A1AA2" w:rsidP="00F85753">
            <w:pPr>
              <w:keepNext/>
              <w:keepLines/>
              <w:spacing w:after="0"/>
              <w:jc w:val="center"/>
              <w:rPr>
                <w:ins w:id="2255" w:author="Chen, Delia (NSB - CN/Hangzhou)" w:date="2019-03-26T11:13:00Z"/>
                <w:rFonts w:ascii="Arial" w:eastAsia="宋体" w:hAnsi="Arial"/>
                <w:sz w:val="18"/>
              </w:rPr>
            </w:pPr>
            <w:ins w:id="2256" w:author="Chen, Delia (NSB - CN/Hangzhou)" w:date="2019-03-26T11:13:00Z">
              <w:r w:rsidRPr="00122D9C">
                <w:rPr>
                  <w:rFonts w:ascii="Arial" w:eastAsia="宋体" w:hAnsi="Arial"/>
                  <w:sz w:val="18"/>
                </w:rPr>
                <w:t>TDDConf.3.1</w:t>
              </w:r>
            </w:ins>
          </w:p>
        </w:tc>
      </w:tr>
      <w:tr w:rsidR="008A1AA2" w:rsidRPr="001A46B0" w14:paraId="64A05259" w14:textId="77777777" w:rsidTr="00F85753">
        <w:trPr>
          <w:trHeight w:val="189"/>
          <w:jc w:val="center"/>
          <w:ins w:id="2257" w:author="Chen, Delia (NSB - CN/Hangzhou)" w:date="2019-03-26T11:13:00Z"/>
        </w:trPr>
        <w:tc>
          <w:tcPr>
            <w:tcW w:w="1072" w:type="pct"/>
            <w:shd w:val="clear" w:color="auto" w:fill="auto"/>
          </w:tcPr>
          <w:p w14:paraId="7AAC2AFB" w14:textId="77777777" w:rsidR="008A1AA2" w:rsidRPr="001A46B0" w:rsidRDefault="008A1AA2" w:rsidP="00F85753">
            <w:pPr>
              <w:keepNext/>
              <w:keepLines/>
              <w:spacing w:after="0"/>
              <w:rPr>
                <w:ins w:id="2258" w:author="Chen, Delia (NSB - CN/Hangzhou)" w:date="2019-03-26T11:13:00Z"/>
                <w:rFonts w:ascii="Arial" w:eastAsia="宋体" w:hAnsi="Arial"/>
                <w:sz w:val="18"/>
              </w:rPr>
            </w:pPr>
            <w:ins w:id="2259" w:author="Chen, Delia (NSB - CN/Hangzhou)" w:date="2019-03-26T11:13:00Z">
              <w:r w:rsidRPr="001A46B0">
                <w:rPr>
                  <w:rFonts w:ascii="Arial" w:eastAsia="宋体" w:hAnsi="Arial"/>
                  <w:sz w:val="18"/>
                </w:rPr>
                <w:t>CORESET Reference Channel</w:t>
              </w:r>
            </w:ins>
          </w:p>
        </w:tc>
        <w:tc>
          <w:tcPr>
            <w:tcW w:w="1656" w:type="pct"/>
            <w:shd w:val="clear" w:color="auto" w:fill="auto"/>
          </w:tcPr>
          <w:p w14:paraId="39F9E83A" w14:textId="77777777" w:rsidR="008A1AA2" w:rsidRPr="001A46B0" w:rsidRDefault="008A1AA2" w:rsidP="00F85753">
            <w:pPr>
              <w:keepNext/>
              <w:keepLines/>
              <w:spacing w:after="0"/>
              <w:rPr>
                <w:ins w:id="2260" w:author="Chen, Delia (NSB - CN/Hangzhou)" w:date="2019-03-26T11:13:00Z"/>
                <w:rFonts w:ascii="Arial" w:eastAsia="宋体" w:hAnsi="Arial"/>
                <w:sz w:val="18"/>
                <w:lang w:val="it-IT"/>
              </w:rPr>
            </w:pPr>
            <w:ins w:id="2261" w:author="Chen, Delia (NSB - CN/Hangzhou)" w:date="2019-03-26T11:13:00Z">
              <w:r w:rsidRPr="001A46B0">
                <w:rPr>
                  <w:rFonts w:ascii="Arial" w:eastAsia="宋体" w:hAnsi="Arial"/>
                  <w:sz w:val="18"/>
                  <w:lang w:val="it-IT"/>
                </w:rPr>
                <w:t>Config 1</w:t>
              </w:r>
            </w:ins>
          </w:p>
        </w:tc>
        <w:tc>
          <w:tcPr>
            <w:tcW w:w="677" w:type="pct"/>
            <w:shd w:val="clear" w:color="auto" w:fill="auto"/>
          </w:tcPr>
          <w:p w14:paraId="434EDB74" w14:textId="77777777" w:rsidR="008A1AA2" w:rsidRPr="001A46B0" w:rsidRDefault="008A1AA2" w:rsidP="00F85753">
            <w:pPr>
              <w:keepNext/>
              <w:keepLines/>
              <w:spacing w:after="0"/>
              <w:jc w:val="center"/>
              <w:rPr>
                <w:ins w:id="2262" w:author="Chen, Delia (NSB - CN/Hangzhou)" w:date="2019-03-26T11:13:00Z"/>
                <w:rFonts w:ascii="Arial" w:eastAsia="宋体" w:hAnsi="Arial"/>
                <w:sz w:val="18"/>
              </w:rPr>
            </w:pPr>
          </w:p>
        </w:tc>
        <w:tc>
          <w:tcPr>
            <w:tcW w:w="1595" w:type="pct"/>
            <w:shd w:val="clear" w:color="auto" w:fill="auto"/>
          </w:tcPr>
          <w:p w14:paraId="4345B793" w14:textId="77777777" w:rsidR="008A1AA2" w:rsidRPr="001A46B0" w:rsidRDefault="008A1AA2" w:rsidP="00F85753">
            <w:pPr>
              <w:keepNext/>
              <w:keepLines/>
              <w:spacing w:after="0"/>
              <w:jc w:val="center"/>
              <w:rPr>
                <w:ins w:id="2263" w:author="Chen, Delia (NSB - CN/Hangzhou)" w:date="2019-03-26T11:13:00Z"/>
                <w:rFonts w:ascii="Arial" w:eastAsia="宋体" w:hAnsi="Arial"/>
                <w:sz w:val="18"/>
              </w:rPr>
            </w:pPr>
            <w:ins w:id="2264" w:author="Chen, Delia (NSB - CN/Hangzhou)" w:date="2019-03-26T11:13:00Z">
              <w:r>
                <w:rPr>
                  <w:rFonts w:ascii="Arial" w:eastAsia="宋体" w:hAnsi="Arial"/>
                  <w:sz w:val="18"/>
                </w:rPr>
                <w:t>CR.3.1 TDD</w:t>
              </w:r>
            </w:ins>
          </w:p>
        </w:tc>
      </w:tr>
      <w:tr w:rsidR="008A1AA2" w:rsidRPr="001A46B0" w14:paraId="533ECCA5" w14:textId="77777777" w:rsidTr="00F85753">
        <w:trPr>
          <w:trHeight w:val="125"/>
          <w:jc w:val="center"/>
          <w:ins w:id="2265" w:author="Chen, Delia (NSB - CN/Hangzhou)" w:date="2019-03-26T11:13:00Z"/>
        </w:trPr>
        <w:tc>
          <w:tcPr>
            <w:tcW w:w="1072" w:type="pct"/>
            <w:shd w:val="clear" w:color="auto" w:fill="auto"/>
          </w:tcPr>
          <w:p w14:paraId="75841943" w14:textId="77777777" w:rsidR="008A1AA2" w:rsidRPr="001A46B0" w:rsidRDefault="008A1AA2" w:rsidP="00F85753">
            <w:pPr>
              <w:keepNext/>
              <w:keepLines/>
              <w:spacing w:after="0"/>
              <w:rPr>
                <w:ins w:id="2266" w:author="Chen, Delia (NSB - CN/Hangzhou)" w:date="2019-03-26T11:13:00Z"/>
                <w:rFonts w:ascii="Arial" w:eastAsia="宋体" w:hAnsi="Arial"/>
                <w:sz w:val="18"/>
              </w:rPr>
            </w:pPr>
            <w:ins w:id="2267" w:author="Chen, Delia (NSB - CN/Hangzhou)" w:date="2019-03-26T11:13:00Z">
              <w:r w:rsidRPr="001A46B0">
                <w:rPr>
                  <w:rFonts w:ascii="Arial" w:eastAsia="宋体" w:hAnsi="Arial"/>
                  <w:sz w:val="18"/>
                </w:rPr>
                <w:t>SSB Configuration</w:t>
              </w:r>
            </w:ins>
          </w:p>
        </w:tc>
        <w:tc>
          <w:tcPr>
            <w:tcW w:w="1656" w:type="pct"/>
            <w:shd w:val="clear" w:color="auto" w:fill="auto"/>
          </w:tcPr>
          <w:p w14:paraId="67CA25FC" w14:textId="77777777" w:rsidR="008A1AA2" w:rsidRPr="001A46B0" w:rsidRDefault="008A1AA2" w:rsidP="00F85753">
            <w:pPr>
              <w:keepNext/>
              <w:keepLines/>
              <w:spacing w:after="0"/>
              <w:rPr>
                <w:ins w:id="2268" w:author="Chen, Delia (NSB - CN/Hangzhou)" w:date="2019-03-26T11:13:00Z"/>
                <w:rFonts w:ascii="Arial" w:eastAsia="宋体" w:hAnsi="Arial"/>
                <w:sz w:val="18"/>
                <w:lang w:val="it-IT"/>
              </w:rPr>
            </w:pPr>
            <w:ins w:id="2269" w:author="Chen, Delia (NSB - CN/Hangzhou)" w:date="2019-03-26T11:13:00Z">
              <w:r w:rsidRPr="001A46B0">
                <w:rPr>
                  <w:rFonts w:ascii="Arial" w:eastAsia="宋体" w:hAnsi="Arial"/>
                  <w:sz w:val="18"/>
                  <w:lang w:val="it-IT"/>
                </w:rPr>
                <w:t>Config 1</w:t>
              </w:r>
            </w:ins>
          </w:p>
        </w:tc>
        <w:tc>
          <w:tcPr>
            <w:tcW w:w="677" w:type="pct"/>
            <w:shd w:val="clear" w:color="auto" w:fill="auto"/>
          </w:tcPr>
          <w:p w14:paraId="51201E1F" w14:textId="77777777" w:rsidR="008A1AA2" w:rsidRPr="001A46B0" w:rsidRDefault="008A1AA2" w:rsidP="00F85753">
            <w:pPr>
              <w:keepNext/>
              <w:keepLines/>
              <w:spacing w:after="0"/>
              <w:jc w:val="center"/>
              <w:rPr>
                <w:ins w:id="2270" w:author="Chen, Delia (NSB - CN/Hangzhou)" w:date="2019-03-26T11:13:00Z"/>
                <w:rFonts w:ascii="Arial" w:eastAsia="宋体" w:hAnsi="Arial"/>
                <w:sz w:val="18"/>
              </w:rPr>
            </w:pPr>
          </w:p>
        </w:tc>
        <w:tc>
          <w:tcPr>
            <w:tcW w:w="1595" w:type="pct"/>
            <w:shd w:val="clear" w:color="auto" w:fill="auto"/>
          </w:tcPr>
          <w:p w14:paraId="5830627A" w14:textId="77777777" w:rsidR="008A1AA2" w:rsidRPr="002548CD" w:rsidRDefault="008A1AA2" w:rsidP="00F85753">
            <w:pPr>
              <w:keepNext/>
              <w:keepLines/>
              <w:spacing w:after="0"/>
              <w:jc w:val="center"/>
              <w:rPr>
                <w:ins w:id="2271" w:author="Chen, Delia (NSB - CN/Hangzhou)" w:date="2019-03-26T11:13:00Z"/>
                <w:rFonts w:ascii="Arial" w:eastAsia="宋体" w:hAnsi="Arial"/>
                <w:sz w:val="18"/>
              </w:rPr>
            </w:pPr>
            <w:ins w:id="2272" w:author="Chen, Delia (NSB - CN/Hangzhou)" w:date="2019-03-26T11:13:00Z">
              <w:r w:rsidRPr="002548CD">
                <w:rPr>
                  <w:rFonts w:ascii="Arial" w:eastAsia="宋体" w:hAnsi="Arial"/>
                  <w:sz w:val="18"/>
                </w:rPr>
                <w:t>SSB.1 FR</w:t>
              </w:r>
              <w:r>
                <w:rPr>
                  <w:rFonts w:ascii="Arial" w:eastAsia="宋体" w:hAnsi="Arial"/>
                  <w:sz w:val="18"/>
                </w:rPr>
                <w:t>2</w:t>
              </w:r>
            </w:ins>
          </w:p>
        </w:tc>
      </w:tr>
      <w:tr w:rsidR="008A1AA2" w:rsidRPr="001A46B0" w14:paraId="055DC262" w14:textId="77777777" w:rsidTr="00F85753">
        <w:trPr>
          <w:trHeight w:val="223"/>
          <w:jc w:val="center"/>
          <w:ins w:id="2273" w:author="Chen, Delia (NSB - CN/Hangzhou)" w:date="2019-03-26T11:13:00Z"/>
        </w:trPr>
        <w:tc>
          <w:tcPr>
            <w:tcW w:w="1072" w:type="pct"/>
            <w:shd w:val="clear" w:color="auto" w:fill="auto"/>
          </w:tcPr>
          <w:p w14:paraId="2B3DA61E" w14:textId="77777777" w:rsidR="008A1AA2" w:rsidRPr="001A46B0" w:rsidRDefault="008A1AA2" w:rsidP="00F85753">
            <w:pPr>
              <w:keepNext/>
              <w:keepLines/>
              <w:spacing w:after="0"/>
              <w:rPr>
                <w:ins w:id="2274" w:author="Chen, Delia (NSB - CN/Hangzhou)" w:date="2019-03-26T11:13:00Z"/>
                <w:rFonts w:ascii="Arial" w:eastAsia="宋体" w:hAnsi="Arial"/>
                <w:sz w:val="18"/>
              </w:rPr>
            </w:pPr>
            <w:ins w:id="2275" w:author="Chen, Delia (NSB - CN/Hangzhou)" w:date="2019-03-26T11:13:00Z">
              <w:r w:rsidRPr="001A46B0">
                <w:rPr>
                  <w:rFonts w:ascii="Arial" w:eastAsia="宋体" w:hAnsi="Arial"/>
                  <w:sz w:val="18"/>
                </w:rPr>
                <w:t>SMTC Configuration</w:t>
              </w:r>
            </w:ins>
          </w:p>
        </w:tc>
        <w:tc>
          <w:tcPr>
            <w:tcW w:w="1656" w:type="pct"/>
            <w:shd w:val="clear" w:color="auto" w:fill="auto"/>
          </w:tcPr>
          <w:p w14:paraId="771A8E02" w14:textId="77777777" w:rsidR="008A1AA2" w:rsidRPr="001A46B0" w:rsidRDefault="008A1AA2" w:rsidP="00F85753">
            <w:pPr>
              <w:keepNext/>
              <w:keepLines/>
              <w:spacing w:after="0"/>
              <w:rPr>
                <w:ins w:id="2276" w:author="Chen, Delia (NSB - CN/Hangzhou)" w:date="2019-03-26T11:13:00Z"/>
                <w:rFonts w:ascii="Arial" w:eastAsia="宋体" w:hAnsi="Arial"/>
                <w:sz w:val="18"/>
                <w:lang w:val="it-IT"/>
              </w:rPr>
            </w:pPr>
            <w:ins w:id="2277" w:author="Chen, Delia (NSB - CN/Hangzhou)" w:date="2019-03-26T11:13:00Z">
              <w:r w:rsidRPr="001A46B0">
                <w:rPr>
                  <w:rFonts w:ascii="Arial" w:eastAsia="宋体" w:hAnsi="Arial"/>
                  <w:sz w:val="18"/>
                  <w:lang w:val="it-IT"/>
                </w:rPr>
                <w:t>Config 1</w:t>
              </w:r>
            </w:ins>
          </w:p>
        </w:tc>
        <w:tc>
          <w:tcPr>
            <w:tcW w:w="677" w:type="pct"/>
            <w:shd w:val="clear" w:color="auto" w:fill="auto"/>
          </w:tcPr>
          <w:p w14:paraId="50C6DD02" w14:textId="77777777" w:rsidR="008A1AA2" w:rsidRPr="001A46B0" w:rsidRDefault="008A1AA2" w:rsidP="00F85753">
            <w:pPr>
              <w:keepNext/>
              <w:keepLines/>
              <w:spacing w:after="0"/>
              <w:jc w:val="center"/>
              <w:rPr>
                <w:ins w:id="2278" w:author="Chen, Delia (NSB - CN/Hangzhou)" w:date="2019-03-26T11:13:00Z"/>
                <w:rFonts w:ascii="Arial" w:eastAsia="宋体" w:hAnsi="Arial"/>
                <w:sz w:val="18"/>
              </w:rPr>
            </w:pPr>
          </w:p>
        </w:tc>
        <w:tc>
          <w:tcPr>
            <w:tcW w:w="1595" w:type="pct"/>
            <w:shd w:val="clear" w:color="auto" w:fill="auto"/>
          </w:tcPr>
          <w:p w14:paraId="78198059" w14:textId="77777777" w:rsidR="008A1AA2" w:rsidRPr="002548CD" w:rsidRDefault="008A1AA2" w:rsidP="00F85753">
            <w:pPr>
              <w:keepNext/>
              <w:keepLines/>
              <w:spacing w:after="0"/>
              <w:jc w:val="center"/>
              <w:rPr>
                <w:ins w:id="2279" w:author="Chen, Delia (NSB - CN/Hangzhou)" w:date="2019-03-26T11:13:00Z"/>
                <w:rFonts w:ascii="Arial" w:eastAsia="宋体" w:hAnsi="Arial"/>
                <w:sz w:val="18"/>
              </w:rPr>
            </w:pPr>
            <w:ins w:id="2280" w:author="Chen, Delia (NSB - CN/Hangzhou)" w:date="2019-03-26T11:13:00Z">
              <w:r w:rsidRPr="002548CD">
                <w:rPr>
                  <w:rFonts w:ascii="Arial" w:eastAsia="宋体" w:hAnsi="Arial"/>
                  <w:sz w:val="18"/>
                </w:rPr>
                <w:t>SMTC.1</w:t>
              </w:r>
            </w:ins>
          </w:p>
        </w:tc>
      </w:tr>
      <w:tr w:rsidR="008A1AA2" w:rsidRPr="001A46B0" w14:paraId="2F406286" w14:textId="77777777" w:rsidTr="00F85753">
        <w:trPr>
          <w:trHeight w:val="284"/>
          <w:jc w:val="center"/>
          <w:ins w:id="2281" w:author="Chen, Delia (NSB - CN/Hangzhou)" w:date="2019-03-26T11:13:00Z"/>
        </w:trPr>
        <w:tc>
          <w:tcPr>
            <w:tcW w:w="1072" w:type="pct"/>
            <w:shd w:val="clear" w:color="auto" w:fill="auto"/>
          </w:tcPr>
          <w:p w14:paraId="78F6DA60" w14:textId="77777777" w:rsidR="008A1AA2" w:rsidRPr="001A46B0" w:rsidRDefault="008A1AA2" w:rsidP="00F85753">
            <w:pPr>
              <w:keepNext/>
              <w:keepLines/>
              <w:spacing w:after="0"/>
              <w:rPr>
                <w:ins w:id="2282" w:author="Chen, Delia (NSB - CN/Hangzhou)" w:date="2019-03-26T11:13:00Z"/>
                <w:rFonts w:ascii="Arial" w:eastAsia="宋体" w:hAnsi="Arial"/>
                <w:sz w:val="18"/>
              </w:rPr>
            </w:pPr>
            <w:ins w:id="2283" w:author="Chen, Delia (NSB - CN/Hangzhou)" w:date="2019-03-26T11:13:00Z">
              <w:r w:rsidRPr="001A46B0">
                <w:rPr>
                  <w:rFonts w:ascii="Arial" w:eastAsia="宋体" w:hAnsi="Arial"/>
                  <w:sz w:val="18"/>
                </w:rPr>
                <w:t>PDSCH/PDCCH subcarrier spacing</w:t>
              </w:r>
            </w:ins>
          </w:p>
        </w:tc>
        <w:tc>
          <w:tcPr>
            <w:tcW w:w="1656" w:type="pct"/>
            <w:shd w:val="clear" w:color="auto" w:fill="auto"/>
          </w:tcPr>
          <w:p w14:paraId="31249E98" w14:textId="77777777" w:rsidR="008A1AA2" w:rsidRPr="001A46B0" w:rsidRDefault="008A1AA2" w:rsidP="00F85753">
            <w:pPr>
              <w:keepNext/>
              <w:keepLines/>
              <w:spacing w:after="0"/>
              <w:rPr>
                <w:ins w:id="2284" w:author="Chen, Delia (NSB - CN/Hangzhou)" w:date="2019-03-26T11:13:00Z"/>
                <w:rFonts w:ascii="Arial" w:eastAsia="宋体" w:hAnsi="Arial"/>
                <w:sz w:val="18"/>
                <w:lang w:val="it-IT"/>
              </w:rPr>
            </w:pPr>
            <w:ins w:id="2285" w:author="Chen, Delia (NSB - CN/Hangzhou)" w:date="2019-03-26T11:13:00Z">
              <w:r w:rsidRPr="001A46B0">
                <w:rPr>
                  <w:rFonts w:ascii="Arial" w:eastAsia="宋体" w:hAnsi="Arial"/>
                  <w:sz w:val="18"/>
                  <w:lang w:val="it-IT"/>
                </w:rPr>
                <w:t>Config 1</w:t>
              </w:r>
            </w:ins>
          </w:p>
        </w:tc>
        <w:tc>
          <w:tcPr>
            <w:tcW w:w="677" w:type="pct"/>
            <w:shd w:val="clear" w:color="auto" w:fill="auto"/>
          </w:tcPr>
          <w:p w14:paraId="64E501A9" w14:textId="77777777" w:rsidR="008A1AA2" w:rsidRPr="001A46B0" w:rsidRDefault="008A1AA2" w:rsidP="00F85753">
            <w:pPr>
              <w:keepNext/>
              <w:keepLines/>
              <w:spacing w:after="0"/>
              <w:jc w:val="center"/>
              <w:rPr>
                <w:ins w:id="2286" w:author="Chen, Delia (NSB - CN/Hangzhou)" w:date="2019-03-26T11:13:00Z"/>
                <w:rFonts w:ascii="Arial" w:eastAsia="宋体" w:hAnsi="Arial"/>
                <w:sz w:val="18"/>
              </w:rPr>
            </w:pPr>
          </w:p>
        </w:tc>
        <w:tc>
          <w:tcPr>
            <w:tcW w:w="1595" w:type="pct"/>
            <w:shd w:val="clear" w:color="auto" w:fill="auto"/>
          </w:tcPr>
          <w:p w14:paraId="407DA56F" w14:textId="77777777" w:rsidR="008A1AA2" w:rsidRPr="001A46B0" w:rsidRDefault="008A1AA2" w:rsidP="00F85753">
            <w:pPr>
              <w:keepNext/>
              <w:keepLines/>
              <w:spacing w:after="0"/>
              <w:jc w:val="center"/>
              <w:rPr>
                <w:ins w:id="2287" w:author="Chen, Delia (NSB - CN/Hangzhou)" w:date="2019-03-26T11:13:00Z"/>
                <w:rFonts w:ascii="Arial" w:eastAsia="宋体" w:hAnsi="Arial"/>
                <w:sz w:val="18"/>
              </w:rPr>
            </w:pPr>
            <w:ins w:id="2288" w:author="Chen, Delia (NSB - CN/Hangzhou)" w:date="2019-03-26T11:13:00Z">
              <w:r>
                <w:rPr>
                  <w:rFonts w:ascii="Arial" w:eastAsia="宋体" w:hAnsi="Arial"/>
                  <w:sz w:val="18"/>
                </w:rPr>
                <w:t>120</w:t>
              </w:r>
              <w:r w:rsidRPr="001A46B0">
                <w:rPr>
                  <w:rFonts w:ascii="Arial" w:eastAsia="宋体" w:hAnsi="Arial"/>
                  <w:sz w:val="18"/>
                </w:rPr>
                <w:t xml:space="preserve"> KHz</w:t>
              </w:r>
            </w:ins>
          </w:p>
        </w:tc>
      </w:tr>
      <w:tr w:rsidR="008A1AA2" w:rsidRPr="001A46B0" w14:paraId="1CE1DD98" w14:textId="77777777" w:rsidTr="00F85753">
        <w:trPr>
          <w:trHeight w:val="164"/>
          <w:jc w:val="center"/>
          <w:ins w:id="2289" w:author="Chen, Delia (NSB - CN/Hangzhou)" w:date="2019-03-26T11:13:00Z"/>
        </w:trPr>
        <w:tc>
          <w:tcPr>
            <w:tcW w:w="2728" w:type="pct"/>
            <w:gridSpan w:val="2"/>
            <w:shd w:val="clear" w:color="auto" w:fill="auto"/>
          </w:tcPr>
          <w:p w14:paraId="5410884B" w14:textId="77777777" w:rsidR="008A1AA2" w:rsidRPr="001A46B0" w:rsidRDefault="008A1AA2" w:rsidP="00F85753">
            <w:pPr>
              <w:keepNext/>
              <w:keepLines/>
              <w:spacing w:after="0"/>
              <w:rPr>
                <w:ins w:id="2290" w:author="Chen, Delia (NSB - CN/Hangzhou)" w:date="2019-03-26T11:13:00Z"/>
                <w:rFonts w:ascii="Arial" w:eastAsia="宋体" w:hAnsi="Arial"/>
                <w:sz w:val="18"/>
              </w:rPr>
            </w:pPr>
            <w:ins w:id="2291" w:author="Chen, Delia (NSB - CN/Hangzhou)" w:date="2019-03-26T11:13:00Z">
              <w:r w:rsidRPr="001A46B0">
                <w:rPr>
                  <w:rFonts w:ascii="Arial" w:eastAsia="宋体" w:hAnsi="Arial"/>
                  <w:sz w:val="18"/>
                </w:rPr>
                <w:t>csi-RS-Index assigned as RLM RS</w:t>
              </w:r>
            </w:ins>
          </w:p>
        </w:tc>
        <w:tc>
          <w:tcPr>
            <w:tcW w:w="677" w:type="pct"/>
            <w:shd w:val="clear" w:color="auto" w:fill="auto"/>
          </w:tcPr>
          <w:p w14:paraId="19498861" w14:textId="77777777" w:rsidR="008A1AA2" w:rsidRPr="001A46B0" w:rsidRDefault="008A1AA2" w:rsidP="00F85753">
            <w:pPr>
              <w:keepNext/>
              <w:keepLines/>
              <w:spacing w:after="0"/>
              <w:jc w:val="center"/>
              <w:rPr>
                <w:ins w:id="2292" w:author="Chen, Delia (NSB - CN/Hangzhou)" w:date="2019-03-26T11:13:00Z"/>
                <w:rFonts w:ascii="Arial" w:eastAsia="宋体" w:hAnsi="Arial"/>
                <w:sz w:val="18"/>
              </w:rPr>
            </w:pPr>
          </w:p>
        </w:tc>
        <w:tc>
          <w:tcPr>
            <w:tcW w:w="1595" w:type="pct"/>
            <w:shd w:val="clear" w:color="auto" w:fill="auto"/>
          </w:tcPr>
          <w:p w14:paraId="3501B0A1" w14:textId="77777777" w:rsidR="008A1AA2" w:rsidRPr="001A46B0" w:rsidRDefault="008A1AA2" w:rsidP="00F85753">
            <w:pPr>
              <w:keepNext/>
              <w:keepLines/>
              <w:spacing w:after="0"/>
              <w:jc w:val="center"/>
              <w:rPr>
                <w:ins w:id="2293" w:author="Chen, Delia (NSB - CN/Hangzhou)" w:date="2019-03-26T11:13:00Z"/>
                <w:rFonts w:ascii="Arial" w:eastAsia="宋体" w:hAnsi="Arial"/>
                <w:sz w:val="18"/>
              </w:rPr>
            </w:pPr>
            <w:ins w:id="2294" w:author="Chen, Delia (NSB - CN/Hangzhou)" w:date="2019-03-26T11:13:00Z">
              <w:r w:rsidRPr="001A46B0">
                <w:rPr>
                  <w:rFonts w:ascii="Arial" w:eastAsia="宋体" w:hAnsi="Arial"/>
                  <w:sz w:val="18"/>
                </w:rPr>
                <w:t>[0]</w:t>
              </w:r>
            </w:ins>
          </w:p>
        </w:tc>
      </w:tr>
      <w:tr w:rsidR="008A1AA2" w:rsidRPr="001A46B0" w14:paraId="07BD648D" w14:textId="77777777" w:rsidTr="00F85753">
        <w:trPr>
          <w:trHeight w:val="176"/>
          <w:jc w:val="center"/>
          <w:ins w:id="2295" w:author="Chen, Delia (NSB - CN/Hangzhou)" w:date="2019-03-26T11:13:00Z"/>
        </w:trPr>
        <w:tc>
          <w:tcPr>
            <w:tcW w:w="2728" w:type="pct"/>
            <w:gridSpan w:val="2"/>
            <w:shd w:val="clear" w:color="auto" w:fill="auto"/>
          </w:tcPr>
          <w:p w14:paraId="1FFEC02D" w14:textId="77777777" w:rsidR="008A1AA2" w:rsidRPr="001A46B0" w:rsidRDefault="008A1AA2" w:rsidP="00F85753">
            <w:pPr>
              <w:keepNext/>
              <w:keepLines/>
              <w:spacing w:after="0"/>
              <w:rPr>
                <w:ins w:id="2296" w:author="Chen, Delia (NSB - CN/Hangzhou)" w:date="2019-03-26T11:13:00Z"/>
                <w:rFonts w:ascii="Arial" w:eastAsia="宋体" w:hAnsi="Arial"/>
                <w:sz w:val="18"/>
              </w:rPr>
            </w:pPr>
            <w:ins w:id="2297" w:author="Chen, Delia (NSB - CN/Hangzhou)" w:date="2019-03-26T11:13:00Z">
              <w:r w:rsidRPr="002573E8">
                <w:rPr>
                  <w:rFonts w:ascii="Arial" w:eastAsia="宋体" w:hAnsi="Arial"/>
                  <w:sz w:val="18"/>
                </w:rPr>
                <w:t>TRS configuration</w:t>
              </w:r>
            </w:ins>
          </w:p>
        </w:tc>
        <w:tc>
          <w:tcPr>
            <w:tcW w:w="677" w:type="pct"/>
            <w:shd w:val="clear" w:color="auto" w:fill="auto"/>
          </w:tcPr>
          <w:p w14:paraId="0B1F3B6B" w14:textId="77777777" w:rsidR="008A1AA2" w:rsidRPr="001A46B0" w:rsidRDefault="008A1AA2" w:rsidP="00F85753">
            <w:pPr>
              <w:keepNext/>
              <w:keepLines/>
              <w:spacing w:after="0"/>
              <w:jc w:val="center"/>
              <w:rPr>
                <w:ins w:id="2298" w:author="Chen, Delia (NSB - CN/Hangzhou)" w:date="2019-03-26T11:13:00Z"/>
                <w:rFonts w:ascii="Arial" w:eastAsia="宋体" w:hAnsi="Arial"/>
                <w:sz w:val="18"/>
              </w:rPr>
            </w:pPr>
          </w:p>
        </w:tc>
        <w:tc>
          <w:tcPr>
            <w:tcW w:w="1595" w:type="pct"/>
            <w:shd w:val="clear" w:color="auto" w:fill="auto"/>
          </w:tcPr>
          <w:p w14:paraId="48372CC5" w14:textId="77777777" w:rsidR="008A1AA2" w:rsidRPr="002548CD" w:rsidRDefault="008A1AA2" w:rsidP="00F85753">
            <w:pPr>
              <w:keepNext/>
              <w:keepLines/>
              <w:spacing w:after="0"/>
              <w:jc w:val="center"/>
              <w:rPr>
                <w:ins w:id="2299" w:author="Chen, Delia (NSB - CN/Hangzhou)" w:date="2019-03-26T11:13:00Z"/>
                <w:rFonts w:ascii="Arial" w:eastAsia="宋体" w:hAnsi="Arial"/>
                <w:sz w:val="18"/>
              </w:rPr>
            </w:pPr>
            <w:ins w:id="2300" w:author="Chen, Delia (NSB - CN/Hangzhou)" w:date="2019-03-26T11:13:00Z">
              <w:r w:rsidRPr="00080E92">
                <w:rPr>
                  <w:rFonts w:ascii="Arial" w:eastAsia="宋体" w:hAnsi="Arial"/>
                  <w:sz w:val="18"/>
                </w:rPr>
                <w:t>TRS.2.1 TDD</w:t>
              </w:r>
            </w:ins>
          </w:p>
        </w:tc>
      </w:tr>
      <w:tr w:rsidR="008A1AA2" w:rsidRPr="001A46B0" w14:paraId="2B5969C6" w14:textId="77777777" w:rsidTr="00F85753">
        <w:trPr>
          <w:trHeight w:val="176"/>
          <w:jc w:val="center"/>
          <w:ins w:id="2301" w:author="Chen, Delia (NSB - CN/Hangzhou)" w:date="2019-03-26T11:13:00Z"/>
        </w:trPr>
        <w:tc>
          <w:tcPr>
            <w:tcW w:w="2728" w:type="pct"/>
            <w:gridSpan w:val="2"/>
            <w:shd w:val="clear" w:color="auto" w:fill="auto"/>
          </w:tcPr>
          <w:p w14:paraId="07C726AE" w14:textId="77777777" w:rsidR="008A1AA2" w:rsidRPr="001A46B0" w:rsidRDefault="008A1AA2" w:rsidP="00F85753">
            <w:pPr>
              <w:keepNext/>
              <w:keepLines/>
              <w:spacing w:after="0"/>
              <w:rPr>
                <w:ins w:id="2302" w:author="Chen, Delia (NSB - CN/Hangzhou)" w:date="2019-03-26T11:13:00Z"/>
                <w:rFonts w:ascii="Arial" w:eastAsia="宋体" w:hAnsi="Arial"/>
                <w:sz w:val="18"/>
              </w:rPr>
            </w:pPr>
            <w:ins w:id="2303" w:author="Chen, Delia (NSB - CN/Hangzhou)" w:date="2019-03-26T11:13:00Z">
              <w:r w:rsidRPr="002573E8">
                <w:rPr>
                  <w:rFonts w:ascii="Arial" w:eastAsia="宋体" w:hAnsi="Arial"/>
                  <w:sz w:val="18"/>
                </w:rPr>
                <w:t>TCI configuration</w:t>
              </w:r>
            </w:ins>
          </w:p>
        </w:tc>
        <w:tc>
          <w:tcPr>
            <w:tcW w:w="677" w:type="pct"/>
            <w:shd w:val="clear" w:color="auto" w:fill="auto"/>
          </w:tcPr>
          <w:p w14:paraId="7E239030" w14:textId="77777777" w:rsidR="008A1AA2" w:rsidRPr="001A46B0" w:rsidRDefault="008A1AA2" w:rsidP="00F85753">
            <w:pPr>
              <w:keepNext/>
              <w:keepLines/>
              <w:spacing w:after="0"/>
              <w:jc w:val="center"/>
              <w:rPr>
                <w:ins w:id="2304" w:author="Chen, Delia (NSB - CN/Hangzhou)" w:date="2019-03-26T11:13:00Z"/>
                <w:rFonts w:ascii="Arial" w:eastAsia="宋体" w:hAnsi="Arial"/>
                <w:sz w:val="18"/>
              </w:rPr>
            </w:pPr>
          </w:p>
        </w:tc>
        <w:tc>
          <w:tcPr>
            <w:tcW w:w="1595" w:type="pct"/>
            <w:shd w:val="clear" w:color="auto" w:fill="auto"/>
          </w:tcPr>
          <w:p w14:paraId="355F7D5F" w14:textId="77777777" w:rsidR="008A1AA2" w:rsidRPr="002548CD" w:rsidRDefault="008A1AA2" w:rsidP="00F85753">
            <w:pPr>
              <w:keepNext/>
              <w:keepLines/>
              <w:spacing w:after="0"/>
              <w:jc w:val="center"/>
              <w:rPr>
                <w:ins w:id="2305" w:author="Chen, Delia (NSB - CN/Hangzhou)" w:date="2019-03-26T11:13:00Z"/>
                <w:rFonts w:ascii="Arial" w:eastAsia="宋体" w:hAnsi="Arial"/>
                <w:sz w:val="18"/>
              </w:rPr>
            </w:pPr>
            <w:ins w:id="2306" w:author="Chen, Delia (NSB - CN/Hangzhou)" w:date="2019-03-26T11:13:00Z">
              <w:r w:rsidRPr="00080E92">
                <w:rPr>
                  <w:rFonts w:ascii="Arial" w:eastAsia="宋体" w:hAnsi="Arial"/>
                  <w:sz w:val="18"/>
                </w:rPr>
                <w:t>CSI-RS.Config.0</w:t>
              </w:r>
            </w:ins>
          </w:p>
        </w:tc>
      </w:tr>
      <w:tr w:rsidR="008A1AA2" w:rsidRPr="001A46B0" w14:paraId="19F032E8" w14:textId="77777777" w:rsidTr="00F85753">
        <w:trPr>
          <w:trHeight w:val="176"/>
          <w:jc w:val="center"/>
          <w:ins w:id="2307" w:author="Chen, Delia (NSB - CN/Hangzhou)" w:date="2019-03-26T11:13:00Z"/>
        </w:trPr>
        <w:tc>
          <w:tcPr>
            <w:tcW w:w="2728" w:type="pct"/>
            <w:gridSpan w:val="2"/>
            <w:shd w:val="clear" w:color="auto" w:fill="auto"/>
          </w:tcPr>
          <w:p w14:paraId="203B969E" w14:textId="77777777" w:rsidR="008A1AA2" w:rsidRPr="001A46B0" w:rsidRDefault="008A1AA2" w:rsidP="00F85753">
            <w:pPr>
              <w:keepNext/>
              <w:keepLines/>
              <w:spacing w:after="0"/>
              <w:rPr>
                <w:ins w:id="2308" w:author="Chen, Delia (NSB - CN/Hangzhou)" w:date="2019-03-26T11:13:00Z"/>
                <w:rFonts w:ascii="Arial" w:eastAsia="宋体" w:hAnsi="Arial"/>
                <w:sz w:val="18"/>
              </w:rPr>
            </w:pPr>
            <w:ins w:id="2309" w:author="Chen, Delia (NSB - CN/Hangzhou)" w:date="2019-03-26T11:13:00Z">
              <w:r w:rsidRPr="001A46B0">
                <w:rPr>
                  <w:rFonts w:ascii="Arial" w:eastAsia="宋体" w:hAnsi="Arial"/>
                  <w:sz w:val="18"/>
                </w:rPr>
                <w:t>OCNG parameters</w:t>
              </w:r>
            </w:ins>
          </w:p>
        </w:tc>
        <w:tc>
          <w:tcPr>
            <w:tcW w:w="677" w:type="pct"/>
            <w:shd w:val="clear" w:color="auto" w:fill="auto"/>
          </w:tcPr>
          <w:p w14:paraId="290DDC07" w14:textId="77777777" w:rsidR="008A1AA2" w:rsidRPr="001A46B0" w:rsidRDefault="008A1AA2" w:rsidP="00F85753">
            <w:pPr>
              <w:keepNext/>
              <w:keepLines/>
              <w:spacing w:after="0"/>
              <w:jc w:val="center"/>
              <w:rPr>
                <w:ins w:id="2310" w:author="Chen, Delia (NSB - CN/Hangzhou)" w:date="2019-03-26T11:13:00Z"/>
                <w:rFonts w:ascii="Arial" w:eastAsia="宋体" w:hAnsi="Arial"/>
                <w:sz w:val="18"/>
              </w:rPr>
            </w:pPr>
          </w:p>
        </w:tc>
        <w:tc>
          <w:tcPr>
            <w:tcW w:w="1595" w:type="pct"/>
            <w:shd w:val="clear" w:color="auto" w:fill="auto"/>
          </w:tcPr>
          <w:p w14:paraId="13BECDF7" w14:textId="77777777" w:rsidR="008A1AA2" w:rsidRPr="001A46B0" w:rsidRDefault="008A1AA2" w:rsidP="00F85753">
            <w:pPr>
              <w:keepNext/>
              <w:keepLines/>
              <w:spacing w:after="0"/>
              <w:jc w:val="center"/>
              <w:rPr>
                <w:ins w:id="2311" w:author="Chen, Delia (NSB - CN/Hangzhou)" w:date="2019-03-26T11:13:00Z"/>
                <w:rFonts w:ascii="Arial" w:eastAsia="宋体" w:hAnsi="Arial"/>
                <w:sz w:val="18"/>
              </w:rPr>
            </w:pPr>
            <w:ins w:id="2312" w:author="Chen, Delia (NSB - CN/Hangzhou)" w:date="2019-03-26T11:13:00Z">
              <w:r w:rsidRPr="002548CD">
                <w:rPr>
                  <w:rFonts w:ascii="Arial" w:eastAsia="宋体" w:hAnsi="Arial"/>
                  <w:sz w:val="18"/>
                </w:rPr>
                <w:t>OP.1</w:t>
              </w:r>
            </w:ins>
          </w:p>
        </w:tc>
      </w:tr>
      <w:tr w:rsidR="008A1AA2" w:rsidRPr="001A46B0" w14:paraId="788F4640" w14:textId="77777777" w:rsidTr="00F85753">
        <w:trPr>
          <w:trHeight w:val="164"/>
          <w:jc w:val="center"/>
          <w:ins w:id="2313" w:author="Chen, Delia (NSB - CN/Hangzhou)" w:date="2019-03-26T11:13:00Z"/>
        </w:trPr>
        <w:tc>
          <w:tcPr>
            <w:tcW w:w="2728" w:type="pct"/>
            <w:gridSpan w:val="2"/>
            <w:shd w:val="clear" w:color="auto" w:fill="auto"/>
          </w:tcPr>
          <w:p w14:paraId="2EDDAE45" w14:textId="77777777" w:rsidR="008A1AA2" w:rsidRPr="001A46B0" w:rsidRDefault="008A1AA2" w:rsidP="00F85753">
            <w:pPr>
              <w:keepNext/>
              <w:keepLines/>
              <w:spacing w:after="0"/>
              <w:rPr>
                <w:ins w:id="2314" w:author="Chen, Delia (NSB - CN/Hangzhou)" w:date="2019-03-26T11:13:00Z"/>
                <w:rFonts w:ascii="Arial" w:eastAsia="宋体" w:hAnsi="Arial"/>
                <w:sz w:val="18"/>
              </w:rPr>
            </w:pPr>
            <w:ins w:id="2315" w:author="Chen, Delia (NSB - CN/Hangzhou)" w:date="2019-03-26T11:1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09736B8E" w14:textId="77777777" w:rsidR="008A1AA2" w:rsidRPr="001A46B0" w:rsidRDefault="008A1AA2" w:rsidP="00F85753">
            <w:pPr>
              <w:keepNext/>
              <w:keepLines/>
              <w:spacing w:after="0"/>
              <w:jc w:val="center"/>
              <w:rPr>
                <w:ins w:id="2316" w:author="Chen, Delia (NSB - CN/Hangzhou)" w:date="2019-03-26T11:13:00Z"/>
                <w:rFonts w:ascii="Arial" w:eastAsia="宋体" w:hAnsi="Arial"/>
                <w:sz w:val="18"/>
              </w:rPr>
            </w:pPr>
          </w:p>
        </w:tc>
        <w:tc>
          <w:tcPr>
            <w:tcW w:w="1595" w:type="pct"/>
            <w:shd w:val="clear" w:color="auto" w:fill="auto"/>
          </w:tcPr>
          <w:p w14:paraId="2BF1DBF0" w14:textId="77777777" w:rsidR="008A1AA2" w:rsidRPr="001A46B0" w:rsidRDefault="008A1AA2" w:rsidP="00F85753">
            <w:pPr>
              <w:keepNext/>
              <w:keepLines/>
              <w:spacing w:after="0"/>
              <w:jc w:val="center"/>
              <w:rPr>
                <w:ins w:id="2317" w:author="Chen, Delia (NSB - CN/Hangzhou)" w:date="2019-03-26T11:13:00Z"/>
                <w:rFonts w:ascii="Arial" w:eastAsia="宋体" w:hAnsi="Arial"/>
                <w:sz w:val="18"/>
              </w:rPr>
            </w:pPr>
            <w:ins w:id="2318" w:author="Chen, Delia (NSB - CN/Hangzhou)" w:date="2019-03-26T11:13:00Z">
              <w:r w:rsidRPr="001A46B0">
                <w:rPr>
                  <w:rFonts w:ascii="Arial" w:eastAsia="宋体" w:hAnsi="Arial"/>
                  <w:sz w:val="18"/>
                </w:rPr>
                <w:t>Normal</w:t>
              </w:r>
            </w:ins>
          </w:p>
        </w:tc>
      </w:tr>
      <w:tr w:rsidR="008A1AA2" w:rsidRPr="001A46B0" w14:paraId="5DCFF268" w14:textId="77777777" w:rsidTr="00F85753">
        <w:trPr>
          <w:trHeight w:val="340"/>
          <w:jc w:val="center"/>
          <w:ins w:id="2319" w:author="Chen, Delia (NSB - CN/Hangzhou)" w:date="2019-03-26T11:13:00Z"/>
        </w:trPr>
        <w:tc>
          <w:tcPr>
            <w:tcW w:w="2728" w:type="pct"/>
            <w:gridSpan w:val="2"/>
            <w:shd w:val="clear" w:color="auto" w:fill="auto"/>
          </w:tcPr>
          <w:p w14:paraId="2B86EAB4" w14:textId="77777777" w:rsidR="008A1AA2" w:rsidRPr="001A46B0" w:rsidRDefault="008A1AA2" w:rsidP="00F85753">
            <w:pPr>
              <w:keepNext/>
              <w:keepLines/>
              <w:spacing w:after="0"/>
              <w:rPr>
                <w:ins w:id="2320" w:author="Chen, Delia (NSB - CN/Hangzhou)" w:date="2019-03-26T11:13:00Z"/>
                <w:rFonts w:ascii="Arial" w:eastAsia="宋体" w:hAnsi="Arial"/>
                <w:sz w:val="18"/>
              </w:rPr>
            </w:pPr>
            <w:ins w:id="2321" w:author="Chen, Delia (NSB - CN/Hangzhou)" w:date="2019-03-26T11:13:00Z">
              <w:r w:rsidRPr="001A46B0">
                <w:rPr>
                  <w:rFonts w:ascii="Arial" w:eastAsia="宋体" w:hAnsi="Arial"/>
                  <w:sz w:val="18"/>
                </w:rPr>
                <w:t>Correlation Matrix and Antenna Configuration</w:t>
              </w:r>
            </w:ins>
          </w:p>
        </w:tc>
        <w:tc>
          <w:tcPr>
            <w:tcW w:w="677" w:type="pct"/>
            <w:shd w:val="clear" w:color="auto" w:fill="auto"/>
          </w:tcPr>
          <w:p w14:paraId="71E6D321" w14:textId="77777777" w:rsidR="008A1AA2" w:rsidRPr="001A46B0" w:rsidRDefault="008A1AA2" w:rsidP="00F85753">
            <w:pPr>
              <w:keepNext/>
              <w:keepLines/>
              <w:spacing w:after="0"/>
              <w:jc w:val="center"/>
              <w:rPr>
                <w:ins w:id="2322" w:author="Chen, Delia (NSB - CN/Hangzhou)" w:date="2019-03-26T11:13:00Z"/>
                <w:rFonts w:ascii="Arial" w:eastAsia="宋体" w:hAnsi="Arial"/>
                <w:sz w:val="18"/>
              </w:rPr>
            </w:pPr>
          </w:p>
        </w:tc>
        <w:tc>
          <w:tcPr>
            <w:tcW w:w="1595" w:type="pct"/>
            <w:shd w:val="clear" w:color="auto" w:fill="auto"/>
          </w:tcPr>
          <w:p w14:paraId="3F3E8DBA" w14:textId="77777777" w:rsidR="008A1AA2" w:rsidRPr="001A46B0" w:rsidRDefault="008A1AA2" w:rsidP="00F85753">
            <w:pPr>
              <w:keepNext/>
              <w:keepLines/>
              <w:spacing w:after="0"/>
              <w:jc w:val="center"/>
              <w:rPr>
                <w:ins w:id="2323" w:author="Chen, Delia (NSB - CN/Hangzhou)" w:date="2019-03-26T11:13:00Z"/>
                <w:rFonts w:ascii="Arial" w:eastAsia="宋体" w:hAnsi="Arial"/>
                <w:sz w:val="18"/>
              </w:rPr>
            </w:pPr>
            <w:ins w:id="2324" w:author="Chen, Delia (NSB - CN/Hangzhou)" w:date="2019-03-26T11:13:00Z">
              <w:r>
                <w:rPr>
                  <w:rFonts w:ascii="Arial" w:eastAsia="宋体" w:hAnsi="Arial"/>
                  <w:sz w:val="18"/>
                </w:rPr>
                <w:t>2x2 Low</w:t>
              </w:r>
            </w:ins>
          </w:p>
        </w:tc>
      </w:tr>
      <w:tr w:rsidR="008A1AA2" w:rsidRPr="001A46B0" w14:paraId="3D4D7705" w14:textId="77777777" w:rsidTr="00F85753">
        <w:trPr>
          <w:trHeight w:val="164"/>
          <w:jc w:val="center"/>
          <w:ins w:id="2325" w:author="Chen, Delia (NSB - CN/Hangzhou)" w:date="2019-03-26T11:13:00Z"/>
        </w:trPr>
        <w:tc>
          <w:tcPr>
            <w:tcW w:w="1072" w:type="pct"/>
            <w:vMerge w:val="restart"/>
            <w:shd w:val="clear" w:color="auto" w:fill="auto"/>
          </w:tcPr>
          <w:p w14:paraId="0D9377D2" w14:textId="77777777" w:rsidR="008A1AA2" w:rsidRPr="001A46B0" w:rsidRDefault="008A1AA2" w:rsidP="00F85753">
            <w:pPr>
              <w:keepNext/>
              <w:keepLines/>
              <w:spacing w:after="0"/>
              <w:rPr>
                <w:ins w:id="2326" w:author="Chen, Delia (NSB - CN/Hangzhou)" w:date="2019-03-26T11:13:00Z"/>
                <w:rFonts w:ascii="Arial" w:eastAsia="宋体" w:hAnsi="Arial"/>
                <w:sz w:val="18"/>
              </w:rPr>
            </w:pPr>
          </w:p>
          <w:p w14:paraId="6D686650" w14:textId="77777777" w:rsidR="008A1AA2" w:rsidRPr="001A46B0" w:rsidRDefault="008A1AA2" w:rsidP="00F85753">
            <w:pPr>
              <w:keepNext/>
              <w:keepLines/>
              <w:spacing w:after="0"/>
              <w:rPr>
                <w:ins w:id="2327" w:author="Chen, Delia (NSB - CN/Hangzhou)" w:date="2019-03-26T11:13:00Z"/>
                <w:rFonts w:ascii="Arial" w:eastAsia="宋体" w:hAnsi="Arial"/>
                <w:sz w:val="18"/>
              </w:rPr>
            </w:pPr>
          </w:p>
          <w:p w14:paraId="5929FFA6" w14:textId="77777777" w:rsidR="008A1AA2" w:rsidRPr="001A46B0" w:rsidRDefault="008A1AA2" w:rsidP="00F85753">
            <w:pPr>
              <w:keepNext/>
              <w:keepLines/>
              <w:spacing w:after="0"/>
              <w:rPr>
                <w:ins w:id="2328" w:author="Chen, Delia (NSB - CN/Hangzhou)" w:date="2019-03-26T11:13:00Z"/>
                <w:rFonts w:ascii="Arial" w:eastAsia="宋体" w:hAnsi="Arial"/>
                <w:sz w:val="18"/>
              </w:rPr>
            </w:pPr>
            <w:ins w:id="2329" w:author="Chen, Delia (NSB - CN/Hangzhou)" w:date="2019-03-26T11:13:00Z">
              <w:r w:rsidRPr="001A46B0">
                <w:rPr>
                  <w:rFonts w:ascii="Arial" w:eastAsia="宋体" w:hAnsi="Arial"/>
                  <w:sz w:val="18"/>
                </w:rPr>
                <w:t xml:space="preserve">Out of sync transmission parameters </w:t>
              </w:r>
            </w:ins>
          </w:p>
        </w:tc>
        <w:tc>
          <w:tcPr>
            <w:tcW w:w="1656" w:type="pct"/>
            <w:shd w:val="clear" w:color="auto" w:fill="auto"/>
          </w:tcPr>
          <w:p w14:paraId="3B41756C" w14:textId="77777777" w:rsidR="008A1AA2" w:rsidRPr="001A46B0" w:rsidRDefault="008A1AA2" w:rsidP="00F85753">
            <w:pPr>
              <w:keepNext/>
              <w:keepLines/>
              <w:spacing w:after="0"/>
              <w:rPr>
                <w:ins w:id="2330" w:author="Chen, Delia (NSB - CN/Hangzhou)" w:date="2019-03-26T11:13:00Z"/>
                <w:rFonts w:ascii="Arial" w:eastAsia="宋体" w:hAnsi="Arial"/>
                <w:sz w:val="18"/>
              </w:rPr>
            </w:pPr>
            <w:ins w:id="2331" w:author="Chen, Delia (NSB - CN/Hangzhou)" w:date="2019-03-26T11:13:00Z">
              <w:r w:rsidRPr="001A46B0">
                <w:rPr>
                  <w:rFonts w:ascii="Arial" w:eastAsia="宋体" w:hAnsi="Arial"/>
                  <w:sz w:val="18"/>
                </w:rPr>
                <w:t>DCI format</w:t>
              </w:r>
            </w:ins>
          </w:p>
        </w:tc>
        <w:tc>
          <w:tcPr>
            <w:tcW w:w="677" w:type="pct"/>
            <w:shd w:val="clear" w:color="auto" w:fill="auto"/>
          </w:tcPr>
          <w:p w14:paraId="59427C36" w14:textId="77777777" w:rsidR="008A1AA2" w:rsidRPr="001A46B0" w:rsidRDefault="008A1AA2" w:rsidP="00F85753">
            <w:pPr>
              <w:keepNext/>
              <w:keepLines/>
              <w:spacing w:after="0"/>
              <w:jc w:val="center"/>
              <w:rPr>
                <w:ins w:id="2332" w:author="Chen, Delia (NSB - CN/Hangzhou)" w:date="2019-03-26T11:13:00Z"/>
                <w:rFonts w:ascii="Arial" w:eastAsia="宋体" w:hAnsi="Arial"/>
                <w:sz w:val="18"/>
              </w:rPr>
            </w:pPr>
          </w:p>
        </w:tc>
        <w:tc>
          <w:tcPr>
            <w:tcW w:w="1595" w:type="pct"/>
            <w:shd w:val="clear" w:color="auto" w:fill="auto"/>
          </w:tcPr>
          <w:p w14:paraId="66A4047F" w14:textId="77777777" w:rsidR="008A1AA2" w:rsidRPr="001A46B0" w:rsidRDefault="008A1AA2" w:rsidP="00F85753">
            <w:pPr>
              <w:keepNext/>
              <w:keepLines/>
              <w:spacing w:after="0"/>
              <w:jc w:val="center"/>
              <w:rPr>
                <w:ins w:id="2333" w:author="Chen, Delia (NSB - CN/Hangzhou)" w:date="2019-03-26T11:13:00Z"/>
                <w:rFonts w:ascii="Arial" w:eastAsia="宋体" w:hAnsi="Arial"/>
                <w:sz w:val="18"/>
              </w:rPr>
            </w:pPr>
            <w:ins w:id="2334" w:author="Chen, Delia (NSB - CN/Hangzhou)" w:date="2019-03-26T11:13:00Z">
              <w:r w:rsidRPr="001A46B0">
                <w:rPr>
                  <w:rFonts w:ascii="Arial" w:eastAsia="宋体" w:hAnsi="Arial"/>
                  <w:sz w:val="18"/>
                </w:rPr>
                <w:t>1-0</w:t>
              </w:r>
            </w:ins>
          </w:p>
        </w:tc>
      </w:tr>
      <w:tr w:rsidR="008A1AA2" w:rsidRPr="001A46B0" w14:paraId="0B2D6732" w14:textId="77777777" w:rsidTr="00F85753">
        <w:trPr>
          <w:trHeight w:val="93"/>
          <w:jc w:val="center"/>
          <w:ins w:id="2335" w:author="Chen, Delia (NSB - CN/Hangzhou)" w:date="2019-03-26T11:13:00Z"/>
        </w:trPr>
        <w:tc>
          <w:tcPr>
            <w:tcW w:w="1072" w:type="pct"/>
            <w:vMerge/>
            <w:shd w:val="clear" w:color="auto" w:fill="auto"/>
          </w:tcPr>
          <w:p w14:paraId="5FDBD075" w14:textId="77777777" w:rsidR="008A1AA2" w:rsidRPr="001A46B0" w:rsidRDefault="008A1AA2" w:rsidP="00F85753">
            <w:pPr>
              <w:keepNext/>
              <w:keepLines/>
              <w:spacing w:after="0"/>
              <w:rPr>
                <w:ins w:id="2336" w:author="Chen, Delia (NSB - CN/Hangzhou)" w:date="2019-03-26T11:13:00Z"/>
                <w:rFonts w:ascii="Arial" w:eastAsia="宋体" w:hAnsi="Arial"/>
                <w:sz w:val="18"/>
              </w:rPr>
            </w:pPr>
          </w:p>
        </w:tc>
        <w:tc>
          <w:tcPr>
            <w:tcW w:w="1656" w:type="pct"/>
            <w:shd w:val="clear" w:color="auto" w:fill="auto"/>
          </w:tcPr>
          <w:p w14:paraId="0ED909F3" w14:textId="77777777" w:rsidR="008A1AA2" w:rsidRPr="001A46B0" w:rsidRDefault="008A1AA2" w:rsidP="00F85753">
            <w:pPr>
              <w:keepNext/>
              <w:keepLines/>
              <w:spacing w:after="0"/>
              <w:rPr>
                <w:ins w:id="2337" w:author="Chen, Delia (NSB - CN/Hangzhou)" w:date="2019-03-26T11:13:00Z"/>
                <w:rFonts w:ascii="Arial" w:eastAsia="宋体" w:hAnsi="Arial"/>
                <w:sz w:val="18"/>
              </w:rPr>
            </w:pPr>
            <w:ins w:id="2338" w:author="Chen, Delia (NSB - CN/Hangzhou)" w:date="2019-03-26T11:13:00Z">
              <w:r w:rsidRPr="001A46B0">
                <w:rPr>
                  <w:rFonts w:ascii="Arial" w:eastAsia="宋体" w:hAnsi="Arial"/>
                  <w:sz w:val="18"/>
                </w:rPr>
                <w:t>Number of Control OFDM symbols</w:t>
              </w:r>
            </w:ins>
          </w:p>
        </w:tc>
        <w:tc>
          <w:tcPr>
            <w:tcW w:w="677" w:type="pct"/>
            <w:shd w:val="clear" w:color="auto" w:fill="auto"/>
          </w:tcPr>
          <w:p w14:paraId="375F62E7" w14:textId="77777777" w:rsidR="008A1AA2" w:rsidRPr="001A46B0" w:rsidRDefault="008A1AA2" w:rsidP="00F85753">
            <w:pPr>
              <w:keepNext/>
              <w:keepLines/>
              <w:spacing w:after="0"/>
              <w:jc w:val="center"/>
              <w:rPr>
                <w:ins w:id="2339" w:author="Chen, Delia (NSB - CN/Hangzhou)" w:date="2019-03-26T11:13:00Z"/>
                <w:rFonts w:ascii="Arial" w:eastAsia="宋体" w:hAnsi="Arial"/>
                <w:sz w:val="18"/>
              </w:rPr>
            </w:pPr>
          </w:p>
        </w:tc>
        <w:tc>
          <w:tcPr>
            <w:tcW w:w="1595" w:type="pct"/>
            <w:shd w:val="clear" w:color="auto" w:fill="auto"/>
          </w:tcPr>
          <w:p w14:paraId="61621786" w14:textId="77777777" w:rsidR="008A1AA2" w:rsidRPr="001A46B0" w:rsidRDefault="008A1AA2" w:rsidP="00F85753">
            <w:pPr>
              <w:keepNext/>
              <w:keepLines/>
              <w:spacing w:after="0"/>
              <w:jc w:val="center"/>
              <w:rPr>
                <w:ins w:id="2340" w:author="Chen, Delia (NSB - CN/Hangzhou)" w:date="2019-03-26T11:13:00Z"/>
                <w:rFonts w:ascii="Arial" w:eastAsia="宋体" w:hAnsi="Arial"/>
                <w:sz w:val="18"/>
              </w:rPr>
            </w:pPr>
            <w:ins w:id="2341" w:author="Chen, Delia (NSB - CN/Hangzhou)" w:date="2019-03-26T11:13:00Z">
              <w:r w:rsidRPr="001A46B0">
                <w:rPr>
                  <w:rFonts w:ascii="Arial" w:eastAsia="宋体" w:hAnsi="Arial"/>
                  <w:sz w:val="18"/>
                </w:rPr>
                <w:t>2</w:t>
              </w:r>
            </w:ins>
          </w:p>
        </w:tc>
      </w:tr>
      <w:tr w:rsidR="008A1AA2" w:rsidRPr="001A46B0" w14:paraId="33DC3016" w14:textId="77777777" w:rsidTr="00F85753">
        <w:trPr>
          <w:trHeight w:val="176"/>
          <w:jc w:val="center"/>
          <w:ins w:id="2342" w:author="Chen, Delia (NSB - CN/Hangzhou)" w:date="2019-03-26T11:13:00Z"/>
        </w:trPr>
        <w:tc>
          <w:tcPr>
            <w:tcW w:w="1072" w:type="pct"/>
            <w:vMerge/>
            <w:shd w:val="clear" w:color="auto" w:fill="auto"/>
          </w:tcPr>
          <w:p w14:paraId="67DC91C6" w14:textId="77777777" w:rsidR="008A1AA2" w:rsidRPr="001A46B0" w:rsidRDefault="008A1AA2" w:rsidP="00F85753">
            <w:pPr>
              <w:keepNext/>
              <w:keepLines/>
              <w:spacing w:after="0"/>
              <w:rPr>
                <w:ins w:id="2343" w:author="Chen, Delia (NSB - CN/Hangzhou)" w:date="2019-03-26T11:13:00Z"/>
                <w:rFonts w:ascii="Arial" w:eastAsia="宋体" w:hAnsi="Arial"/>
                <w:sz w:val="18"/>
              </w:rPr>
            </w:pPr>
          </w:p>
        </w:tc>
        <w:tc>
          <w:tcPr>
            <w:tcW w:w="1656" w:type="pct"/>
            <w:shd w:val="clear" w:color="auto" w:fill="auto"/>
          </w:tcPr>
          <w:p w14:paraId="13D14401" w14:textId="77777777" w:rsidR="008A1AA2" w:rsidRPr="001A46B0" w:rsidRDefault="008A1AA2" w:rsidP="00F85753">
            <w:pPr>
              <w:keepNext/>
              <w:keepLines/>
              <w:spacing w:after="0"/>
              <w:rPr>
                <w:ins w:id="2344" w:author="Chen, Delia (NSB - CN/Hangzhou)" w:date="2019-03-26T11:13:00Z"/>
                <w:rFonts w:ascii="Arial" w:eastAsia="宋体" w:hAnsi="Arial"/>
                <w:sz w:val="18"/>
              </w:rPr>
            </w:pPr>
            <w:ins w:id="2345" w:author="Chen, Delia (NSB - CN/Hangzhou)" w:date="2019-03-26T11:13:00Z">
              <w:r w:rsidRPr="001A46B0">
                <w:rPr>
                  <w:rFonts w:ascii="Arial" w:eastAsia="宋体" w:hAnsi="Arial"/>
                  <w:sz w:val="18"/>
                </w:rPr>
                <w:t xml:space="preserve">Aggregation level </w:t>
              </w:r>
            </w:ins>
          </w:p>
        </w:tc>
        <w:tc>
          <w:tcPr>
            <w:tcW w:w="677" w:type="pct"/>
            <w:shd w:val="clear" w:color="auto" w:fill="auto"/>
          </w:tcPr>
          <w:p w14:paraId="5E2AA37E" w14:textId="77777777" w:rsidR="008A1AA2" w:rsidRPr="001A46B0" w:rsidRDefault="008A1AA2" w:rsidP="00F85753">
            <w:pPr>
              <w:keepNext/>
              <w:keepLines/>
              <w:spacing w:after="0"/>
              <w:jc w:val="center"/>
              <w:rPr>
                <w:ins w:id="2346" w:author="Chen, Delia (NSB - CN/Hangzhou)" w:date="2019-03-26T11:13:00Z"/>
                <w:rFonts w:ascii="Arial" w:eastAsia="宋体" w:hAnsi="Arial"/>
                <w:sz w:val="18"/>
              </w:rPr>
            </w:pPr>
            <w:ins w:id="2347" w:author="Chen, Delia (NSB - CN/Hangzhou)" w:date="2019-03-26T11:13:00Z">
              <w:r w:rsidRPr="001A46B0">
                <w:rPr>
                  <w:rFonts w:ascii="Arial" w:eastAsia="宋体" w:hAnsi="Arial"/>
                  <w:sz w:val="18"/>
                </w:rPr>
                <w:t>CCE</w:t>
              </w:r>
            </w:ins>
          </w:p>
        </w:tc>
        <w:tc>
          <w:tcPr>
            <w:tcW w:w="1595" w:type="pct"/>
            <w:shd w:val="clear" w:color="auto" w:fill="auto"/>
          </w:tcPr>
          <w:p w14:paraId="24CEFD67" w14:textId="77777777" w:rsidR="008A1AA2" w:rsidRPr="001A46B0" w:rsidRDefault="008A1AA2" w:rsidP="00F85753">
            <w:pPr>
              <w:keepNext/>
              <w:keepLines/>
              <w:spacing w:after="0"/>
              <w:jc w:val="center"/>
              <w:rPr>
                <w:ins w:id="2348" w:author="Chen, Delia (NSB - CN/Hangzhou)" w:date="2019-03-26T11:13:00Z"/>
                <w:rFonts w:ascii="Arial" w:eastAsia="宋体" w:hAnsi="Arial"/>
                <w:sz w:val="18"/>
              </w:rPr>
            </w:pPr>
            <w:ins w:id="2349" w:author="Chen, Delia (NSB - CN/Hangzhou)" w:date="2019-03-26T11:13:00Z">
              <w:r w:rsidRPr="001A46B0">
                <w:rPr>
                  <w:rFonts w:ascii="Arial" w:eastAsia="宋体" w:hAnsi="Arial"/>
                  <w:sz w:val="18"/>
                </w:rPr>
                <w:t>8</w:t>
              </w:r>
            </w:ins>
          </w:p>
        </w:tc>
      </w:tr>
      <w:tr w:rsidR="008A1AA2" w:rsidRPr="001A46B0" w14:paraId="4C655FD2" w14:textId="77777777" w:rsidTr="00F85753">
        <w:trPr>
          <w:trHeight w:val="369"/>
          <w:jc w:val="center"/>
          <w:ins w:id="2350" w:author="Chen, Delia (NSB - CN/Hangzhou)" w:date="2019-03-26T11:13:00Z"/>
        </w:trPr>
        <w:tc>
          <w:tcPr>
            <w:tcW w:w="1072" w:type="pct"/>
            <w:vMerge/>
            <w:shd w:val="clear" w:color="auto" w:fill="auto"/>
          </w:tcPr>
          <w:p w14:paraId="212D8367" w14:textId="77777777" w:rsidR="008A1AA2" w:rsidRPr="001A46B0" w:rsidRDefault="008A1AA2" w:rsidP="00F85753">
            <w:pPr>
              <w:keepNext/>
              <w:keepLines/>
              <w:spacing w:after="0"/>
              <w:rPr>
                <w:ins w:id="2351" w:author="Chen, Delia (NSB - CN/Hangzhou)" w:date="2019-03-26T11:13:00Z"/>
                <w:rFonts w:ascii="Arial" w:eastAsia="宋体" w:hAnsi="Arial"/>
                <w:sz w:val="18"/>
              </w:rPr>
            </w:pPr>
          </w:p>
        </w:tc>
        <w:tc>
          <w:tcPr>
            <w:tcW w:w="1656" w:type="pct"/>
            <w:shd w:val="clear" w:color="auto" w:fill="auto"/>
          </w:tcPr>
          <w:p w14:paraId="6A16BDDD" w14:textId="77777777" w:rsidR="008A1AA2" w:rsidRPr="001A46B0" w:rsidRDefault="008A1AA2" w:rsidP="00F85753">
            <w:pPr>
              <w:keepNext/>
              <w:keepLines/>
              <w:spacing w:after="0"/>
              <w:rPr>
                <w:ins w:id="2352" w:author="Chen, Delia (NSB - CN/Hangzhou)" w:date="2019-03-26T11:13:00Z"/>
                <w:rFonts w:ascii="Arial" w:eastAsia="宋体" w:hAnsi="Arial"/>
                <w:sz w:val="18"/>
              </w:rPr>
            </w:pPr>
            <w:ins w:id="2353" w:author="Chen, Delia (NSB - CN/Hangzhou)" w:date="2019-03-26T11:13:00Z">
              <w:r w:rsidRPr="001A46B0">
                <w:rPr>
                  <w:rFonts w:ascii="Arial" w:eastAsia="宋体" w:hAnsi="Arial"/>
                  <w:sz w:val="18"/>
                </w:rPr>
                <w:t>Ratio of hypothetical PDCCH RE energy to average CSI-RS RE energy</w:t>
              </w:r>
            </w:ins>
          </w:p>
        </w:tc>
        <w:tc>
          <w:tcPr>
            <w:tcW w:w="677" w:type="pct"/>
            <w:shd w:val="clear" w:color="auto" w:fill="auto"/>
          </w:tcPr>
          <w:p w14:paraId="057EB103" w14:textId="77777777" w:rsidR="008A1AA2" w:rsidRPr="001A46B0" w:rsidRDefault="008A1AA2" w:rsidP="00F85753">
            <w:pPr>
              <w:keepNext/>
              <w:keepLines/>
              <w:spacing w:after="0"/>
              <w:jc w:val="center"/>
              <w:rPr>
                <w:ins w:id="2354" w:author="Chen, Delia (NSB - CN/Hangzhou)" w:date="2019-03-26T11:13:00Z"/>
                <w:rFonts w:ascii="Arial" w:eastAsia="宋体" w:hAnsi="Arial"/>
                <w:sz w:val="18"/>
              </w:rPr>
            </w:pPr>
            <w:ins w:id="2355" w:author="Chen, Delia (NSB - CN/Hangzhou)" w:date="2019-03-26T11:13:00Z">
              <w:r w:rsidRPr="001A46B0">
                <w:rPr>
                  <w:rFonts w:ascii="Arial" w:eastAsia="宋体" w:hAnsi="Arial"/>
                  <w:sz w:val="18"/>
                </w:rPr>
                <w:t>dB</w:t>
              </w:r>
            </w:ins>
          </w:p>
        </w:tc>
        <w:tc>
          <w:tcPr>
            <w:tcW w:w="1595" w:type="pct"/>
            <w:shd w:val="clear" w:color="auto" w:fill="auto"/>
          </w:tcPr>
          <w:p w14:paraId="68597EE1" w14:textId="77777777" w:rsidR="008A1AA2" w:rsidRPr="001A46B0" w:rsidRDefault="008A1AA2" w:rsidP="00F85753">
            <w:pPr>
              <w:keepNext/>
              <w:keepLines/>
              <w:spacing w:after="0"/>
              <w:jc w:val="center"/>
              <w:rPr>
                <w:ins w:id="2356" w:author="Chen, Delia (NSB - CN/Hangzhou)" w:date="2019-03-26T11:13:00Z"/>
                <w:rFonts w:ascii="Arial" w:eastAsia="宋体" w:hAnsi="Arial"/>
                <w:sz w:val="18"/>
              </w:rPr>
            </w:pPr>
            <w:ins w:id="2357" w:author="Chen, Delia (NSB - CN/Hangzhou)" w:date="2019-03-26T11:13:00Z">
              <w:r w:rsidRPr="001A46B0">
                <w:rPr>
                  <w:rFonts w:ascii="Arial" w:eastAsia="宋体" w:hAnsi="Arial"/>
                  <w:sz w:val="18"/>
                </w:rPr>
                <w:t>4</w:t>
              </w:r>
            </w:ins>
          </w:p>
        </w:tc>
      </w:tr>
      <w:tr w:rsidR="008A1AA2" w:rsidRPr="001A46B0" w14:paraId="3A0778BB" w14:textId="77777777" w:rsidTr="00F85753">
        <w:trPr>
          <w:trHeight w:val="307"/>
          <w:jc w:val="center"/>
          <w:ins w:id="2358" w:author="Chen, Delia (NSB - CN/Hangzhou)" w:date="2019-03-26T11:13:00Z"/>
        </w:trPr>
        <w:tc>
          <w:tcPr>
            <w:tcW w:w="1072" w:type="pct"/>
            <w:vMerge/>
            <w:shd w:val="clear" w:color="auto" w:fill="auto"/>
          </w:tcPr>
          <w:p w14:paraId="6819CC36" w14:textId="77777777" w:rsidR="008A1AA2" w:rsidRPr="001A46B0" w:rsidRDefault="008A1AA2" w:rsidP="00F85753">
            <w:pPr>
              <w:keepNext/>
              <w:keepLines/>
              <w:spacing w:after="0"/>
              <w:rPr>
                <w:ins w:id="2359" w:author="Chen, Delia (NSB - CN/Hangzhou)" w:date="2019-03-26T11:13:00Z"/>
                <w:rFonts w:ascii="Arial" w:eastAsia="宋体" w:hAnsi="Arial"/>
                <w:sz w:val="18"/>
              </w:rPr>
            </w:pPr>
          </w:p>
        </w:tc>
        <w:tc>
          <w:tcPr>
            <w:tcW w:w="1656" w:type="pct"/>
            <w:shd w:val="clear" w:color="auto" w:fill="auto"/>
          </w:tcPr>
          <w:p w14:paraId="40BC140D" w14:textId="77777777" w:rsidR="008A1AA2" w:rsidRPr="001A46B0" w:rsidRDefault="008A1AA2" w:rsidP="00F85753">
            <w:pPr>
              <w:keepNext/>
              <w:keepLines/>
              <w:spacing w:after="0"/>
              <w:rPr>
                <w:ins w:id="2360" w:author="Chen, Delia (NSB - CN/Hangzhou)" w:date="2019-03-26T11:13:00Z"/>
                <w:rFonts w:ascii="Arial" w:eastAsia="宋体" w:hAnsi="Arial"/>
                <w:sz w:val="18"/>
              </w:rPr>
            </w:pPr>
            <w:ins w:id="2361" w:author="Chen, Delia (NSB - CN/Hangzhou)" w:date="2019-03-26T11:13:00Z">
              <w:r w:rsidRPr="001A46B0">
                <w:rPr>
                  <w:rFonts w:ascii="Arial" w:eastAsia="宋体" w:hAnsi="Arial"/>
                  <w:sz w:val="18"/>
                </w:rPr>
                <w:t>Ratio of hypothetical PDCCH DMRS energy to average CSI-RS RE energy</w:t>
              </w:r>
            </w:ins>
          </w:p>
        </w:tc>
        <w:tc>
          <w:tcPr>
            <w:tcW w:w="677" w:type="pct"/>
            <w:shd w:val="clear" w:color="auto" w:fill="auto"/>
          </w:tcPr>
          <w:p w14:paraId="0A5A07CC" w14:textId="77777777" w:rsidR="008A1AA2" w:rsidRPr="001A46B0" w:rsidRDefault="008A1AA2" w:rsidP="00F85753">
            <w:pPr>
              <w:keepNext/>
              <w:keepLines/>
              <w:spacing w:after="0"/>
              <w:jc w:val="center"/>
              <w:rPr>
                <w:ins w:id="2362" w:author="Chen, Delia (NSB - CN/Hangzhou)" w:date="2019-03-26T11:13:00Z"/>
                <w:rFonts w:ascii="Arial" w:eastAsia="宋体" w:hAnsi="Arial"/>
                <w:sz w:val="18"/>
              </w:rPr>
            </w:pPr>
            <w:ins w:id="2363" w:author="Chen, Delia (NSB - CN/Hangzhou)" w:date="2019-03-26T11:13:00Z">
              <w:r w:rsidRPr="001A46B0">
                <w:rPr>
                  <w:rFonts w:ascii="Arial" w:eastAsia="宋体" w:hAnsi="Arial"/>
                  <w:sz w:val="18"/>
                </w:rPr>
                <w:t>dB</w:t>
              </w:r>
            </w:ins>
          </w:p>
        </w:tc>
        <w:tc>
          <w:tcPr>
            <w:tcW w:w="1595" w:type="pct"/>
            <w:shd w:val="clear" w:color="auto" w:fill="auto"/>
          </w:tcPr>
          <w:p w14:paraId="3AE9E51E" w14:textId="77777777" w:rsidR="008A1AA2" w:rsidRPr="001A46B0" w:rsidRDefault="008A1AA2" w:rsidP="00F85753">
            <w:pPr>
              <w:keepNext/>
              <w:keepLines/>
              <w:spacing w:after="0"/>
              <w:jc w:val="center"/>
              <w:rPr>
                <w:ins w:id="2364" w:author="Chen, Delia (NSB - CN/Hangzhou)" w:date="2019-03-26T11:13:00Z"/>
                <w:rFonts w:ascii="Arial" w:eastAsia="宋体" w:hAnsi="Arial"/>
                <w:sz w:val="18"/>
              </w:rPr>
            </w:pPr>
            <w:ins w:id="2365" w:author="Chen, Delia (NSB - CN/Hangzhou)" w:date="2019-03-26T11:13:00Z">
              <w:r w:rsidRPr="001A46B0">
                <w:rPr>
                  <w:rFonts w:ascii="Arial" w:eastAsia="宋体" w:hAnsi="Arial"/>
                  <w:sz w:val="18"/>
                </w:rPr>
                <w:t>4</w:t>
              </w:r>
            </w:ins>
          </w:p>
        </w:tc>
      </w:tr>
      <w:tr w:rsidR="008A1AA2" w:rsidRPr="001A46B0" w14:paraId="0845F138" w14:textId="77777777" w:rsidTr="00F85753">
        <w:trPr>
          <w:trHeight w:val="50"/>
          <w:jc w:val="center"/>
          <w:ins w:id="2366" w:author="Chen, Delia (NSB - CN/Hangzhou)" w:date="2019-03-26T11:13:00Z"/>
        </w:trPr>
        <w:tc>
          <w:tcPr>
            <w:tcW w:w="1072" w:type="pct"/>
            <w:vMerge/>
            <w:shd w:val="clear" w:color="auto" w:fill="auto"/>
          </w:tcPr>
          <w:p w14:paraId="4BAF66B0" w14:textId="77777777" w:rsidR="008A1AA2" w:rsidRPr="001A46B0" w:rsidRDefault="008A1AA2" w:rsidP="00F85753">
            <w:pPr>
              <w:keepNext/>
              <w:keepLines/>
              <w:spacing w:after="0"/>
              <w:rPr>
                <w:ins w:id="2367" w:author="Chen, Delia (NSB - CN/Hangzhou)" w:date="2019-03-26T11:13:00Z"/>
                <w:rFonts w:ascii="Arial" w:eastAsia="宋体" w:hAnsi="Arial"/>
                <w:sz w:val="18"/>
              </w:rPr>
            </w:pPr>
          </w:p>
        </w:tc>
        <w:tc>
          <w:tcPr>
            <w:tcW w:w="1656" w:type="pct"/>
            <w:shd w:val="clear" w:color="auto" w:fill="auto"/>
            <w:vAlign w:val="center"/>
          </w:tcPr>
          <w:p w14:paraId="23035617" w14:textId="77777777" w:rsidR="008A1AA2" w:rsidRPr="001A46B0" w:rsidRDefault="008A1AA2" w:rsidP="00F85753">
            <w:pPr>
              <w:keepNext/>
              <w:keepLines/>
              <w:spacing w:after="0"/>
              <w:rPr>
                <w:ins w:id="2368" w:author="Chen, Delia (NSB - CN/Hangzhou)" w:date="2019-03-26T11:13:00Z"/>
                <w:rFonts w:ascii="Arial" w:eastAsia="宋体" w:hAnsi="Arial"/>
                <w:sz w:val="18"/>
              </w:rPr>
            </w:pPr>
            <w:ins w:id="2369" w:author="Chen, Delia (NSB - CN/Hangzhou)" w:date="2019-03-26T11:13:00Z">
              <w:r w:rsidRPr="001A46B0">
                <w:rPr>
                  <w:rFonts w:ascii="Arial" w:eastAsia="宋体" w:hAnsi="Arial"/>
                  <w:sz w:val="18"/>
                </w:rPr>
                <w:t>DMRS precoder granularity</w:t>
              </w:r>
            </w:ins>
          </w:p>
        </w:tc>
        <w:tc>
          <w:tcPr>
            <w:tcW w:w="677" w:type="pct"/>
            <w:shd w:val="clear" w:color="auto" w:fill="auto"/>
            <w:vAlign w:val="center"/>
          </w:tcPr>
          <w:p w14:paraId="520A7643" w14:textId="77777777" w:rsidR="008A1AA2" w:rsidRPr="001A46B0" w:rsidRDefault="008A1AA2" w:rsidP="00F85753">
            <w:pPr>
              <w:keepNext/>
              <w:keepLines/>
              <w:spacing w:after="0"/>
              <w:jc w:val="center"/>
              <w:rPr>
                <w:ins w:id="2370" w:author="Chen, Delia (NSB - CN/Hangzhou)" w:date="2019-03-26T11:13:00Z"/>
                <w:rFonts w:ascii="Arial" w:eastAsia="宋体" w:hAnsi="Arial"/>
                <w:sz w:val="18"/>
              </w:rPr>
            </w:pPr>
          </w:p>
        </w:tc>
        <w:tc>
          <w:tcPr>
            <w:tcW w:w="1595" w:type="pct"/>
            <w:shd w:val="clear" w:color="auto" w:fill="auto"/>
          </w:tcPr>
          <w:p w14:paraId="7667D43C" w14:textId="77777777" w:rsidR="008A1AA2" w:rsidRPr="001A46B0" w:rsidRDefault="008A1AA2" w:rsidP="00F85753">
            <w:pPr>
              <w:keepNext/>
              <w:keepLines/>
              <w:spacing w:after="0"/>
              <w:jc w:val="center"/>
              <w:rPr>
                <w:ins w:id="2371" w:author="Chen, Delia (NSB - CN/Hangzhou)" w:date="2019-03-26T11:13:00Z"/>
                <w:rFonts w:ascii="Arial" w:eastAsia="宋体" w:hAnsi="Arial"/>
                <w:sz w:val="18"/>
              </w:rPr>
            </w:pPr>
            <w:ins w:id="2372" w:author="Chen, Delia (NSB - CN/Hangzhou)" w:date="2019-03-26T11:13:00Z">
              <w:r w:rsidRPr="001A46B0">
                <w:rPr>
                  <w:rFonts w:ascii="Arial" w:eastAsia="宋体" w:hAnsi="Arial"/>
                  <w:sz w:val="18"/>
                </w:rPr>
                <w:t>REG bundle size</w:t>
              </w:r>
            </w:ins>
          </w:p>
        </w:tc>
      </w:tr>
      <w:tr w:rsidR="008A1AA2" w:rsidRPr="001A46B0" w14:paraId="5556EF1C" w14:textId="77777777" w:rsidTr="00F85753">
        <w:trPr>
          <w:trHeight w:val="188"/>
          <w:jc w:val="center"/>
          <w:ins w:id="2373" w:author="Chen, Delia (NSB - CN/Hangzhou)" w:date="2019-03-26T11:13:00Z"/>
        </w:trPr>
        <w:tc>
          <w:tcPr>
            <w:tcW w:w="1072" w:type="pct"/>
            <w:vMerge/>
            <w:shd w:val="clear" w:color="auto" w:fill="auto"/>
          </w:tcPr>
          <w:p w14:paraId="7E43A8B6" w14:textId="77777777" w:rsidR="008A1AA2" w:rsidRPr="001A46B0" w:rsidRDefault="008A1AA2" w:rsidP="00F85753">
            <w:pPr>
              <w:keepNext/>
              <w:keepLines/>
              <w:spacing w:after="0"/>
              <w:rPr>
                <w:ins w:id="2374" w:author="Chen, Delia (NSB - CN/Hangzhou)" w:date="2019-03-26T11:13:00Z"/>
                <w:rFonts w:ascii="Arial" w:eastAsia="宋体" w:hAnsi="Arial"/>
                <w:sz w:val="18"/>
              </w:rPr>
            </w:pPr>
          </w:p>
        </w:tc>
        <w:tc>
          <w:tcPr>
            <w:tcW w:w="1656" w:type="pct"/>
            <w:shd w:val="clear" w:color="auto" w:fill="auto"/>
            <w:vAlign w:val="center"/>
          </w:tcPr>
          <w:p w14:paraId="04AC573D" w14:textId="77777777" w:rsidR="008A1AA2" w:rsidRPr="001A46B0" w:rsidRDefault="008A1AA2" w:rsidP="00F85753">
            <w:pPr>
              <w:keepNext/>
              <w:keepLines/>
              <w:spacing w:after="0"/>
              <w:rPr>
                <w:ins w:id="2375" w:author="Chen, Delia (NSB - CN/Hangzhou)" w:date="2019-03-26T11:13:00Z"/>
                <w:rFonts w:ascii="Arial" w:eastAsia="宋体" w:hAnsi="Arial"/>
                <w:sz w:val="18"/>
              </w:rPr>
            </w:pPr>
            <w:ins w:id="2376" w:author="Chen, Delia (NSB - CN/Hangzhou)" w:date="2019-03-26T11:13:00Z">
              <w:r w:rsidRPr="001A46B0">
                <w:rPr>
                  <w:rFonts w:ascii="Arial" w:eastAsia="宋体" w:hAnsi="Arial"/>
                  <w:sz w:val="18"/>
                </w:rPr>
                <w:t>REG bundle size</w:t>
              </w:r>
            </w:ins>
          </w:p>
        </w:tc>
        <w:tc>
          <w:tcPr>
            <w:tcW w:w="677" w:type="pct"/>
            <w:shd w:val="clear" w:color="auto" w:fill="auto"/>
            <w:vAlign w:val="center"/>
          </w:tcPr>
          <w:p w14:paraId="629B8238" w14:textId="77777777" w:rsidR="008A1AA2" w:rsidRPr="001A46B0" w:rsidRDefault="008A1AA2" w:rsidP="00F85753">
            <w:pPr>
              <w:keepNext/>
              <w:keepLines/>
              <w:spacing w:after="0"/>
              <w:jc w:val="center"/>
              <w:rPr>
                <w:ins w:id="2377" w:author="Chen, Delia (NSB - CN/Hangzhou)" w:date="2019-03-26T11:13:00Z"/>
                <w:rFonts w:ascii="Arial" w:eastAsia="宋体" w:hAnsi="Arial"/>
                <w:sz w:val="18"/>
              </w:rPr>
            </w:pPr>
          </w:p>
        </w:tc>
        <w:tc>
          <w:tcPr>
            <w:tcW w:w="1595" w:type="pct"/>
            <w:shd w:val="clear" w:color="auto" w:fill="auto"/>
          </w:tcPr>
          <w:p w14:paraId="02DF8DFE" w14:textId="77777777" w:rsidR="008A1AA2" w:rsidRPr="001A46B0" w:rsidRDefault="008A1AA2" w:rsidP="00F85753">
            <w:pPr>
              <w:keepNext/>
              <w:keepLines/>
              <w:spacing w:after="0"/>
              <w:jc w:val="center"/>
              <w:rPr>
                <w:ins w:id="2378" w:author="Chen, Delia (NSB - CN/Hangzhou)" w:date="2019-03-26T11:13:00Z"/>
                <w:rFonts w:ascii="Arial" w:eastAsia="宋体" w:hAnsi="Arial"/>
                <w:sz w:val="18"/>
              </w:rPr>
            </w:pPr>
            <w:ins w:id="2379" w:author="Chen, Delia (NSB - CN/Hangzhou)" w:date="2019-03-26T11:13:00Z">
              <w:r w:rsidRPr="001A46B0">
                <w:rPr>
                  <w:rFonts w:ascii="Arial" w:eastAsia="宋体" w:hAnsi="Arial"/>
                  <w:sz w:val="18"/>
                </w:rPr>
                <w:t>6</w:t>
              </w:r>
            </w:ins>
          </w:p>
        </w:tc>
      </w:tr>
      <w:tr w:rsidR="008A1AA2" w:rsidRPr="001A46B0" w14:paraId="7321A4E1" w14:textId="77777777" w:rsidTr="00F85753">
        <w:trPr>
          <w:trHeight w:val="176"/>
          <w:jc w:val="center"/>
          <w:ins w:id="2380" w:author="Chen, Delia (NSB - CN/Hangzhou)" w:date="2019-03-26T11:13:00Z"/>
        </w:trPr>
        <w:tc>
          <w:tcPr>
            <w:tcW w:w="2728" w:type="pct"/>
            <w:gridSpan w:val="2"/>
            <w:shd w:val="clear" w:color="auto" w:fill="auto"/>
          </w:tcPr>
          <w:p w14:paraId="72E6CF9C" w14:textId="77777777" w:rsidR="008A1AA2" w:rsidRPr="001A46B0" w:rsidRDefault="008A1AA2" w:rsidP="00F85753">
            <w:pPr>
              <w:keepNext/>
              <w:keepLines/>
              <w:spacing w:after="0"/>
              <w:rPr>
                <w:ins w:id="2381" w:author="Chen, Delia (NSB - CN/Hangzhou)" w:date="2019-03-26T11:13:00Z"/>
                <w:rFonts w:ascii="Arial" w:eastAsia="宋体" w:hAnsi="Arial"/>
                <w:sz w:val="18"/>
              </w:rPr>
            </w:pPr>
            <w:ins w:id="2382" w:author="Chen, Delia (NSB - CN/Hangzhou)" w:date="2019-03-26T11:13:00Z">
              <w:r w:rsidRPr="001A46B0">
                <w:rPr>
                  <w:rFonts w:ascii="Arial" w:eastAsia="宋体" w:hAnsi="Arial"/>
                  <w:sz w:val="18"/>
                </w:rPr>
                <w:t>DRX</w:t>
              </w:r>
            </w:ins>
          </w:p>
        </w:tc>
        <w:tc>
          <w:tcPr>
            <w:tcW w:w="677" w:type="pct"/>
            <w:shd w:val="clear" w:color="auto" w:fill="auto"/>
          </w:tcPr>
          <w:p w14:paraId="1BB786C4" w14:textId="77777777" w:rsidR="008A1AA2" w:rsidRPr="001A46B0" w:rsidRDefault="008A1AA2" w:rsidP="00F85753">
            <w:pPr>
              <w:keepNext/>
              <w:keepLines/>
              <w:spacing w:after="0"/>
              <w:jc w:val="center"/>
              <w:rPr>
                <w:ins w:id="2383" w:author="Chen, Delia (NSB - CN/Hangzhou)" w:date="2019-03-26T11:13:00Z"/>
                <w:rFonts w:ascii="Arial" w:eastAsia="宋体" w:hAnsi="Arial"/>
                <w:sz w:val="18"/>
              </w:rPr>
            </w:pPr>
          </w:p>
        </w:tc>
        <w:tc>
          <w:tcPr>
            <w:tcW w:w="1595" w:type="pct"/>
            <w:shd w:val="clear" w:color="auto" w:fill="auto"/>
          </w:tcPr>
          <w:p w14:paraId="6AB9C0AD" w14:textId="77777777" w:rsidR="008A1AA2" w:rsidRPr="00CF040A" w:rsidRDefault="008A1AA2" w:rsidP="00F85753">
            <w:pPr>
              <w:keepNext/>
              <w:keepLines/>
              <w:spacing w:after="0"/>
              <w:jc w:val="center"/>
              <w:rPr>
                <w:ins w:id="2384" w:author="Chen, Delia (NSB - CN/Hangzhou)" w:date="2019-03-26T11:13:00Z"/>
                <w:rFonts w:ascii="Arial" w:eastAsia="宋体" w:hAnsi="Arial"/>
                <w:iCs/>
                <w:sz w:val="18"/>
              </w:rPr>
            </w:pPr>
            <w:ins w:id="2385" w:author="Chen, Delia (NSB - CN/Hangzhou)" w:date="2019-03-26T11:13:00Z">
              <w:r w:rsidRPr="00CF040A">
                <w:rPr>
                  <w:rFonts w:ascii="Arial" w:eastAsia="宋体" w:hAnsi="Arial"/>
                  <w:iCs/>
                  <w:sz w:val="18"/>
                </w:rPr>
                <w:t>640</w:t>
              </w:r>
            </w:ins>
          </w:p>
        </w:tc>
      </w:tr>
      <w:tr w:rsidR="008A1AA2" w:rsidRPr="001A46B0" w14:paraId="276067DB" w14:textId="77777777" w:rsidTr="00F85753">
        <w:trPr>
          <w:trHeight w:val="164"/>
          <w:jc w:val="center"/>
          <w:ins w:id="2386" w:author="Chen, Delia (NSB - CN/Hangzhou)" w:date="2019-03-26T11:13:00Z"/>
        </w:trPr>
        <w:tc>
          <w:tcPr>
            <w:tcW w:w="2728" w:type="pct"/>
            <w:gridSpan w:val="2"/>
            <w:shd w:val="clear" w:color="auto" w:fill="auto"/>
          </w:tcPr>
          <w:p w14:paraId="6CBF4B7D" w14:textId="77777777" w:rsidR="008A1AA2" w:rsidRPr="001A46B0" w:rsidRDefault="008A1AA2" w:rsidP="00F85753">
            <w:pPr>
              <w:keepNext/>
              <w:keepLines/>
              <w:spacing w:after="0"/>
              <w:rPr>
                <w:ins w:id="2387" w:author="Chen, Delia (NSB - CN/Hangzhou)" w:date="2019-03-26T11:13:00Z"/>
                <w:rFonts w:ascii="Arial" w:eastAsia="宋体" w:hAnsi="Arial"/>
                <w:sz w:val="18"/>
              </w:rPr>
            </w:pPr>
            <w:ins w:id="2388" w:author="Chen, Delia (NSB - CN/Hangzhou)" w:date="2019-03-26T11:13:00Z">
              <w:r w:rsidRPr="001A46B0">
                <w:rPr>
                  <w:rFonts w:ascii="Arial" w:eastAsia="宋体" w:hAnsi="Arial"/>
                  <w:sz w:val="18"/>
                </w:rPr>
                <w:t xml:space="preserve">Gap pattern ID </w:t>
              </w:r>
            </w:ins>
          </w:p>
        </w:tc>
        <w:tc>
          <w:tcPr>
            <w:tcW w:w="677" w:type="pct"/>
            <w:shd w:val="clear" w:color="auto" w:fill="auto"/>
          </w:tcPr>
          <w:p w14:paraId="01BFEF14" w14:textId="77777777" w:rsidR="008A1AA2" w:rsidRPr="001A46B0" w:rsidRDefault="008A1AA2" w:rsidP="00F85753">
            <w:pPr>
              <w:keepNext/>
              <w:keepLines/>
              <w:spacing w:after="0"/>
              <w:jc w:val="center"/>
              <w:rPr>
                <w:ins w:id="2389" w:author="Chen, Delia (NSB - CN/Hangzhou)" w:date="2019-03-26T11:13:00Z"/>
                <w:rFonts w:ascii="Arial" w:eastAsia="宋体" w:hAnsi="Arial"/>
                <w:sz w:val="18"/>
              </w:rPr>
            </w:pPr>
          </w:p>
        </w:tc>
        <w:tc>
          <w:tcPr>
            <w:tcW w:w="1595" w:type="pct"/>
            <w:shd w:val="clear" w:color="auto" w:fill="auto"/>
          </w:tcPr>
          <w:p w14:paraId="3B437EB3" w14:textId="293A4FBB" w:rsidR="008A1AA2" w:rsidRPr="001A46B0" w:rsidRDefault="008A1AA2" w:rsidP="00F85753">
            <w:pPr>
              <w:keepNext/>
              <w:keepLines/>
              <w:spacing w:after="0"/>
              <w:jc w:val="center"/>
              <w:rPr>
                <w:ins w:id="2390" w:author="Chen, Delia (NSB - CN/Hangzhou)" w:date="2019-03-26T11:13:00Z"/>
                <w:rFonts w:ascii="Arial" w:eastAsia="宋体" w:hAnsi="Arial"/>
                <w:iCs/>
                <w:sz w:val="18"/>
              </w:rPr>
            </w:pPr>
            <w:ins w:id="2391" w:author="Chen, Delia (NSB - CN/Hangzhou)" w:date="2019-03-26T11:13:00Z">
              <w:r>
                <w:rPr>
                  <w:rFonts w:ascii="Arial" w:eastAsia="宋体" w:hAnsi="Arial"/>
                  <w:iCs/>
                  <w:sz w:val="18"/>
                </w:rPr>
                <w:t>N.A.</w:t>
              </w:r>
            </w:ins>
          </w:p>
        </w:tc>
      </w:tr>
      <w:tr w:rsidR="008A1AA2" w:rsidRPr="001A46B0" w14:paraId="5531EAF2" w14:textId="77777777" w:rsidTr="00F85753">
        <w:trPr>
          <w:trHeight w:val="50"/>
          <w:jc w:val="center"/>
          <w:ins w:id="2392" w:author="Chen, Delia (NSB - CN/Hangzhou)" w:date="2019-03-26T11:13:00Z"/>
        </w:trPr>
        <w:tc>
          <w:tcPr>
            <w:tcW w:w="2728" w:type="pct"/>
            <w:gridSpan w:val="2"/>
            <w:shd w:val="clear" w:color="auto" w:fill="auto"/>
          </w:tcPr>
          <w:p w14:paraId="387D0A56" w14:textId="77777777" w:rsidR="008A1AA2" w:rsidRPr="001A46B0" w:rsidRDefault="008A1AA2" w:rsidP="00F85753">
            <w:pPr>
              <w:keepNext/>
              <w:keepLines/>
              <w:spacing w:after="0"/>
              <w:rPr>
                <w:ins w:id="2393" w:author="Chen, Delia (NSB - CN/Hangzhou)" w:date="2019-03-26T11:13:00Z"/>
                <w:rFonts w:ascii="Arial" w:eastAsia="宋体" w:hAnsi="Arial"/>
                <w:sz w:val="18"/>
              </w:rPr>
            </w:pPr>
            <w:ins w:id="2394" w:author="Chen, Delia (NSB - CN/Hangzhou)" w:date="2019-03-26T11:13:00Z">
              <w:r w:rsidRPr="001A46B0">
                <w:rPr>
                  <w:rFonts w:ascii="Arial" w:eastAsia="宋体" w:hAnsi="Arial"/>
                  <w:sz w:val="18"/>
                </w:rPr>
                <w:t>Layer 3 filtering</w:t>
              </w:r>
            </w:ins>
          </w:p>
        </w:tc>
        <w:tc>
          <w:tcPr>
            <w:tcW w:w="677" w:type="pct"/>
            <w:shd w:val="clear" w:color="auto" w:fill="auto"/>
          </w:tcPr>
          <w:p w14:paraId="30024D8D" w14:textId="77777777" w:rsidR="008A1AA2" w:rsidRPr="001A46B0" w:rsidRDefault="008A1AA2" w:rsidP="00F85753">
            <w:pPr>
              <w:keepNext/>
              <w:keepLines/>
              <w:spacing w:after="0"/>
              <w:jc w:val="center"/>
              <w:rPr>
                <w:ins w:id="2395" w:author="Chen, Delia (NSB - CN/Hangzhou)" w:date="2019-03-26T11:13:00Z"/>
                <w:rFonts w:ascii="Arial" w:eastAsia="宋体" w:hAnsi="Arial"/>
                <w:sz w:val="18"/>
              </w:rPr>
            </w:pPr>
          </w:p>
        </w:tc>
        <w:tc>
          <w:tcPr>
            <w:tcW w:w="1595" w:type="pct"/>
            <w:shd w:val="clear" w:color="auto" w:fill="auto"/>
          </w:tcPr>
          <w:p w14:paraId="6365D890" w14:textId="77777777" w:rsidR="008A1AA2" w:rsidRPr="001A46B0" w:rsidRDefault="008A1AA2" w:rsidP="00F85753">
            <w:pPr>
              <w:keepNext/>
              <w:keepLines/>
              <w:spacing w:after="0"/>
              <w:jc w:val="center"/>
              <w:rPr>
                <w:ins w:id="2396" w:author="Chen, Delia (NSB - CN/Hangzhou)" w:date="2019-03-26T11:13:00Z"/>
                <w:rFonts w:ascii="Arial" w:eastAsia="宋体" w:hAnsi="Arial"/>
                <w:sz w:val="18"/>
              </w:rPr>
            </w:pPr>
            <w:ins w:id="2397" w:author="Chen, Delia (NSB - CN/Hangzhou)" w:date="2019-03-26T11:13:00Z">
              <w:r w:rsidRPr="001A46B0">
                <w:rPr>
                  <w:rFonts w:ascii="Arial" w:eastAsia="宋体" w:hAnsi="Arial"/>
                  <w:i/>
                  <w:iCs/>
                  <w:sz w:val="18"/>
                </w:rPr>
                <w:t>Enabled</w:t>
              </w:r>
            </w:ins>
          </w:p>
        </w:tc>
      </w:tr>
      <w:tr w:rsidR="008A1AA2" w:rsidRPr="001A46B0" w14:paraId="6A439D06" w14:textId="77777777" w:rsidTr="00F85753">
        <w:trPr>
          <w:trHeight w:val="164"/>
          <w:jc w:val="center"/>
          <w:ins w:id="2398" w:author="Chen, Delia (NSB - CN/Hangzhou)" w:date="2019-03-26T11:13:00Z"/>
        </w:trPr>
        <w:tc>
          <w:tcPr>
            <w:tcW w:w="2728" w:type="pct"/>
            <w:gridSpan w:val="2"/>
            <w:shd w:val="clear" w:color="auto" w:fill="auto"/>
          </w:tcPr>
          <w:p w14:paraId="770F2F8F" w14:textId="77777777" w:rsidR="008A1AA2" w:rsidRPr="001A46B0" w:rsidRDefault="008A1AA2" w:rsidP="00F85753">
            <w:pPr>
              <w:keepNext/>
              <w:keepLines/>
              <w:spacing w:after="0"/>
              <w:rPr>
                <w:ins w:id="2399" w:author="Chen, Delia (NSB - CN/Hangzhou)" w:date="2019-03-26T11:13:00Z"/>
                <w:rFonts w:ascii="Arial" w:eastAsia="宋体" w:hAnsi="Arial"/>
                <w:sz w:val="18"/>
              </w:rPr>
            </w:pPr>
            <w:ins w:id="2400" w:author="Chen, Delia (NSB - CN/Hangzhou)" w:date="2019-03-26T11:13:00Z">
              <w:r w:rsidRPr="001A46B0">
                <w:rPr>
                  <w:rFonts w:ascii="Arial" w:eastAsia="宋体" w:hAnsi="Arial"/>
                  <w:sz w:val="18"/>
                </w:rPr>
                <w:t>T310 timer</w:t>
              </w:r>
            </w:ins>
          </w:p>
        </w:tc>
        <w:tc>
          <w:tcPr>
            <w:tcW w:w="677" w:type="pct"/>
            <w:shd w:val="clear" w:color="auto" w:fill="auto"/>
          </w:tcPr>
          <w:p w14:paraId="1CA08580" w14:textId="77777777" w:rsidR="008A1AA2" w:rsidRPr="001A46B0" w:rsidRDefault="008A1AA2" w:rsidP="00F85753">
            <w:pPr>
              <w:keepNext/>
              <w:keepLines/>
              <w:spacing w:after="0"/>
              <w:jc w:val="center"/>
              <w:rPr>
                <w:ins w:id="2401" w:author="Chen, Delia (NSB - CN/Hangzhou)" w:date="2019-03-26T11:13:00Z"/>
                <w:rFonts w:ascii="Arial" w:eastAsia="宋体" w:hAnsi="Arial"/>
                <w:iCs/>
                <w:sz w:val="18"/>
              </w:rPr>
            </w:pPr>
            <w:ins w:id="2402" w:author="Chen, Delia (NSB - CN/Hangzhou)" w:date="2019-03-26T11:13:00Z">
              <w:r w:rsidRPr="001A46B0">
                <w:rPr>
                  <w:rFonts w:ascii="Arial" w:eastAsia="宋体" w:hAnsi="Arial"/>
                  <w:iCs/>
                  <w:sz w:val="18"/>
                </w:rPr>
                <w:t>ms</w:t>
              </w:r>
            </w:ins>
          </w:p>
        </w:tc>
        <w:tc>
          <w:tcPr>
            <w:tcW w:w="1595" w:type="pct"/>
            <w:shd w:val="clear" w:color="auto" w:fill="auto"/>
          </w:tcPr>
          <w:p w14:paraId="552E3F6A" w14:textId="77777777" w:rsidR="008A1AA2" w:rsidRPr="001A46B0" w:rsidRDefault="008A1AA2" w:rsidP="00F85753">
            <w:pPr>
              <w:keepNext/>
              <w:keepLines/>
              <w:spacing w:after="0"/>
              <w:jc w:val="center"/>
              <w:rPr>
                <w:ins w:id="2403" w:author="Chen, Delia (NSB - CN/Hangzhou)" w:date="2019-03-26T11:13:00Z"/>
                <w:rFonts w:ascii="Arial" w:eastAsia="宋体" w:hAnsi="Arial"/>
                <w:i/>
                <w:iCs/>
                <w:sz w:val="18"/>
              </w:rPr>
            </w:pPr>
            <w:ins w:id="2404" w:author="Chen, Delia (NSB - CN/Hangzhou)" w:date="2019-03-26T11:13:00Z">
              <w:r w:rsidRPr="001A46B0">
                <w:rPr>
                  <w:rFonts w:ascii="Arial" w:eastAsia="宋体" w:hAnsi="Arial"/>
                  <w:i/>
                  <w:iCs/>
                  <w:sz w:val="18"/>
                </w:rPr>
                <w:t>0</w:t>
              </w:r>
            </w:ins>
          </w:p>
        </w:tc>
      </w:tr>
      <w:tr w:rsidR="008A1AA2" w:rsidRPr="001A46B0" w14:paraId="38CC20FF" w14:textId="77777777" w:rsidTr="00F85753">
        <w:trPr>
          <w:trHeight w:val="164"/>
          <w:jc w:val="center"/>
          <w:ins w:id="2405" w:author="Chen, Delia (NSB - CN/Hangzhou)" w:date="2019-03-26T11:13:00Z"/>
        </w:trPr>
        <w:tc>
          <w:tcPr>
            <w:tcW w:w="2728" w:type="pct"/>
            <w:gridSpan w:val="2"/>
            <w:shd w:val="clear" w:color="auto" w:fill="auto"/>
          </w:tcPr>
          <w:p w14:paraId="3EEBCF03" w14:textId="77777777" w:rsidR="008A1AA2" w:rsidRPr="001A46B0" w:rsidRDefault="008A1AA2" w:rsidP="00F85753">
            <w:pPr>
              <w:keepNext/>
              <w:keepLines/>
              <w:spacing w:after="0"/>
              <w:rPr>
                <w:ins w:id="2406" w:author="Chen, Delia (NSB - CN/Hangzhou)" w:date="2019-03-26T11:13:00Z"/>
                <w:rFonts w:ascii="Arial" w:eastAsia="宋体" w:hAnsi="Arial"/>
                <w:sz w:val="18"/>
              </w:rPr>
            </w:pPr>
            <w:ins w:id="2407" w:author="Chen, Delia (NSB - CN/Hangzhou)" w:date="2019-03-26T11:13:00Z">
              <w:r w:rsidRPr="001A46B0">
                <w:rPr>
                  <w:rFonts w:ascii="Arial" w:eastAsia="宋体" w:hAnsi="Arial"/>
                  <w:sz w:val="18"/>
                </w:rPr>
                <w:t>T311 timer</w:t>
              </w:r>
            </w:ins>
          </w:p>
        </w:tc>
        <w:tc>
          <w:tcPr>
            <w:tcW w:w="677" w:type="pct"/>
            <w:shd w:val="clear" w:color="auto" w:fill="auto"/>
          </w:tcPr>
          <w:p w14:paraId="77718C24" w14:textId="77777777" w:rsidR="008A1AA2" w:rsidRPr="001A46B0" w:rsidRDefault="008A1AA2" w:rsidP="00F85753">
            <w:pPr>
              <w:keepNext/>
              <w:keepLines/>
              <w:spacing w:after="0"/>
              <w:jc w:val="center"/>
              <w:rPr>
                <w:ins w:id="2408" w:author="Chen, Delia (NSB - CN/Hangzhou)" w:date="2019-03-26T11:13:00Z"/>
                <w:rFonts w:ascii="Arial" w:eastAsia="宋体" w:hAnsi="Arial"/>
                <w:iCs/>
                <w:sz w:val="18"/>
              </w:rPr>
            </w:pPr>
            <w:ins w:id="2409" w:author="Chen, Delia (NSB - CN/Hangzhou)" w:date="2019-03-26T11:13:00Z">
              <w:r w:rsidRPr="001A46B0">
                <w:rPr>
                  <w:rFonts w:ascii="Arial" w:eastAsia="宋体" w:hAnsi="Arial"/>
                  <w:sz w:val="18"/>
                </w:rPr>
                <w:t>ms</w:t>
              </w:r>
            </w:ins>
          </w:p>
        </w:tc>
        <w:tc>
          <w:tcPr>
            <w:tcW w:w="1595" w:type="pct"/>
            <w:shd w:val="clear" w:color="auto" w:fill="auto"/>
          </w:tcPr>
          <w:p w14:paraId="5A1A2A0D" w14:textId="77777777" w:rsidR="008A1AA2" w:rsidRPr="001A46B0" w:rsidRDefault="008A1AA2" w:rsidP="00F85753">
            <w:pPr>
              <w:keepNext/>
              <w:keepLines/>
              <w:spacing w:after="0"/>
              <w:jc w:val="center"/>
              <w:rPr>
                <w:ins w:id="2410" w:author="Chen, Delia (NSB - CN/Hangzhou)" w:date="2019-03-26T11:13:00Z"/>
                <w:rFonts w:ascii="Arial" w:eastAsia="宋体" w:hAnsi="Arial"/>
                <w:i/>
                <w:iCs/>
                <w:sz w:val="18"/>
              </w:rPr>
            </w:pPr>
            <w:ins w:id="2411" w:author="Chen, Delia (NSB - CN/Hangzhou)" w:date="2019-03-26T11:13:00Z">
              <w:r w:rsidRPr="001A46B0">
                <w:rPr>
                  <w:rFonts w:ascii="Arial" w:eastAsia="宋体" w:hAnsi="Arial"/>
                  <w:sz w:val="18"/>
                </w:rPr>
                <w:t>1000</w:t>
              </w:r>
            </w:ins>
          </w:p>
        </w:tc>
      </w:tr>
      <w:tr w:rsidR="008A1AA2" w:rsidRPr="001A46B0" w14:paraId="11571709" w14:textId="77777777" w:rsidTr="00F85753">
        <w:trPr>
          <w:trHeight w:val="164"/>
          <w:jc w:val="center"/>
          <w:ins w:id="2412" w:author="Chen, Delia (NSB - CN/Hangzhou)" w:date="2019-03-26T11:13:00Z"/>
        </w:trPr>
        <w:tc>
          <w:tcPr>
            <w:tcW w:w="2728" w:type="pct"/>
            <w:gridSpan w:val="2"/>
            <w:shd w:val="clear" w:color="auto" w:fill="auto"/>
          </w:tcPr>
          <w:p w14:paraId="0A1A9C2C" w14:textId="77777777" w:rsidR="008A1AA2" w:rsidRPr="001A46B0" w:rsidRDefault="008A1AA2" w:rsidP="00F85753">
            <w:pPr>
              <w:keepNext/>
              <w:keepLines/>
              <w:spacing w:after="0"/>
              <w:rPr>
                <w:ins w:id="2413" w:author="Chen, Delia (NSB - CN/Hangzhou)" w:date="2019-03-26T11:13:00Z"/>
                <w:rFonts w:ascii="Arial" w:eastAsia="宋体" w:hAnsi="Arial"/>
                <w:sz w:val="18"/>
              </w:rPr>
            </w:pPr>
            <w:ins w:id="2414" w:author="Chen, Delia (NSB - CN/Hangzhou)" w:date="2019-03-26T11:13:00Z">
              <w:r w:rsidRPr="001A46B0">
                <w:rPr>
                  <w:rFonts w:ascii="Arial" w:eastAsia="宋体" w:hAnsi="Arial"/>
                  <w:sz w:val="18"/>
                </w:rPr>
                <w:t>N310</w:t>
              </w:r>
            </w:ins>
          </w:p>
        </w:tc>
        <w:tc>
          <w:tcPr>
            <w:tcW w:w="677" w:type="pct"/>
            <w:shd w:val="clear" w:color="auto" w:fill="auto"/>
          </w:tcPr>
          <w:p w14:paraId="39E60D0A" w14:textId="77777777" w:rsidR="008A1AA2" w:rsidRPr="001A46B0" w:rsidRDefault="008A1AA2" w:rsidP="00F85753">
            <w:pPr>
              <w:keepNext/>
              <w:keepLines/>
              <w:spacing w:after="0"/>
              <w:jc w:val="center"/>
              <w:rPr>
                <w:ins w:id="2415" w:author="Chen, Delia (NSB - CN/Hangzhou)" w:date="2019-03-26T11:13:00Z"/>
                <w:rFonts w:ascii="Arial" w:eastAsia="宋体" w:hAnsi="Arial"/>
                <w:sz w:val="18"/>
              </w:rPr>
            </w:pPr>
          </w:p>
        </w:tc>
        <w:tc>
          <w:tcPr>
            <w:tcW w:w="1595" w:type="pct"/>
            <w:shd w:val="clear" w:color="auto" w:fill="auto"/>
          </w:tcPr>
          <w:p w14:paraId="498F164B" w14:textId="77777777" w:rsidR="008A1AA2" w:rsidRPr="001A46B0" w:rsidRDefault="008A1AA2" w:rsidP="00F85753">
            <w:pPr>
              <w:keepNext/>
              <w:keepLines/>
              <w:spacing w:after="0"/>
              <w:jc w:val="center"/>
              <w:rPr>
                <w:ins w:id="2416" w:author="Chen, Delia (NSB - CN/Hangzhou)" w:date="2019-03-26T11:13:00Z"/>
                <w:rFonts w:ascii="Arial" w:eastAsia="宋体" w:hAnsi="Arial"/>
                <w:sz w:val="18"/>
              </w:rPr>
            </w:pPr>
            <w:ins w:id="2417" w:author="Chen, Delia (NSB - CN/Hangzhou)" w:date="2019-03-26T11:13:00Z">
              <w:r w:rsidRPr="001A46B0">
                <w:rPr>
                  <w:rFonts w:ascii="Arial" w:eastAsia="宋体" w:hAnsi="Arial"/>
                  <w:sz w:val="18"/>
                </w:rPr>
                <w:t>1</w:t>
              </w:r>
            </w:ins>
          </w:p>
        </w:tc>
      </w:tr>
      <w:tr w:rsidR="008A1AA2" w:rsidRPr="001A46B0" w14:paraId="3BFE3F41" w14:textId="77777777" w:rsidTr="00F85753">
        <w:trPr>
          <w:trHeight w:val="164"/>
          <w:jc w:val="center"/>
          <w:ins w:id="2418" w:author="Chen, Delia (NSB - CN/Hangzhou)" w:date="2019-03-26T11:13:00Z"/>
        </w:trPr>
        <w:tc>
          <w:tcPr>
            <w:tcW w:w="2728" w:type="pct"/>
            <w:gridSpan w:val="2"/>
            <w:shd w:val="clear" w:color="auto" w:fill="auto"/>
          </w:tcPr>
          <w:p w14:paraId="551B7B4D" w14:textId="77777777" w:rsidR="008A1AA2" w:rsidRPr="001A46B0" w:rsidRDefault="008A1AA2" w:rsidP="00F85753">
            <w:pPr>
              <w:keepNext/>
              <w:keepLines/>
              <w:spacing w:after="0"/>
              <w:rPr>
                <w:ins w:id="2419" w:author="Chen, Delia (NSB - CN/Hangzhou)" w:date="2019-03-26T11:13:00Z"/>
                <w:rFonts w:ascii="Arial" w:eastAsia="宋体" w:hAnsi="Arial"/>
                <w:sz w:val="18"/>
              </w:rPr>
            </w:pPr>
            <w:ins w:id="2420" w:author="Chen, Delia (NSB - CN/Hangzhou)" w:date="2019-03-26T11:13:00Z">
              <w:r w:rsidRPr="001A46B0">
                <w:rPr>
                  <w:rFonts w:ascii="Arial" w:eastAsia="宋体" w:hAnsi="Arial"/>
                  <w:sz w:val="18"/>
                </w:rPr>
                <w:t>N311</w:t>
              </w:r>
            </w:ins>
          </w:p>
        </w:tc>
        <w:tc>
          <w:tcPr>
            <w:tcW w:w="677" w:type="pct"/>
            <w:shd w:val="clear" w:color="auto" w:fill="auto"/>
          </w:tcPr>
          <w:p w14:paraId="1A561A4F" w14:textId="77777777" w:rsidR="008A1AA2" w:rsidRPr="001A46B0" w:rsidRDefault="008A1AA2" w:rsidP="00F85753">
            <w:pPr>
              <w:keepNext/>
              <w:keepLines/>
              <w:spacing w:after="0"/>
              <w:jc w:val="center"/>
              <w:rPr>
                <w:ins w:id="2421" w:author="Chen, Delia (NSB - CN/Hangzhou)" w:date="2019-03-26T11:13:00Z"/>
                <w:rFonts w:ascii="Arial" w:eastAsia="宋体" w:hAnsi="Arial"/>
                <w:sz w:val="18"/>
              </w:rPr>
            </w:pPr>
          </w:p>
        </w:tc>
        <w:tc>
          <w:tcPr>
            <w:tcW w:w="1595" w:type="pct"/>
            <w:shd w:val="clear" w:color="auto" w:fill="auto"/>
          </w:tcPr>
          <w:p w14:paraId="743BFA4D" w14:textId="77777777" w:rsidR="008A1AA2" w:rsidRPr="001A46B0" w:rsidRDefault="008A1AA2" w:rsidP="00F85753">
            <w:pPr>
              <w:keepNext/>
              <w:keepLines/>
              <w:spacing w:after="0"/>
              <w:jc w:val="center"/>
              <w:rPr>
                <w:ins w:id="2422" w:author="Chen, Delia (NSB - CN/Hangzhou)" w:date="2019-03-26T11:13:00Z"/>
                <w:rFonts w:ascii="Arial" w:eastAsia="宋体" w:hAnsi="Arial"/>
                <w:sz w:val="18"/>
              </w:rPr>
            </w:pPr>
            <w:ins w:id="2423" w:author="Chen, Delia (NSB - CN/Hangzhou)" w:date="2019-03-26T11:13:00Z">
              <w:r w:rsidRPr="001A46B0">
                <w:rPr>
                  <w:rFonts w:ascii="Arial" w:eastAsia="宋体" w:hAnsi="Arial"/>
                  <w:sz w:val="18"/>
                </w:rPr>
                <w:t>1</w:t>
              </w:r>
            </w:ins>
          </w:p>
        </w:tc>
      </w:tr>
      <w:tr w:rsidR="00F34C29" w:rsidRPr="001A46B0" w14:paraId="531BBD26" w14:textId="77777777" w:rsidTr="00F85753">
        <w:trPr>
          <w:trHeight w:val="164"/>
          <w:jc w:val="center"/>
          <w:ins w:id="2424" w:author="Chen, Delia (NSB - CN/Hangzhou)" w:date="2019-04-01T17:12:00Z"/>
        </w:trPr>
        <w:tc>
          <w:tcPr>
            <w:tcW w:w="2728" w:type="pct"/>
            <w:gridSpan w:val="2"/>
            <w:shd w:val="clear" w:color="auto" w:fill="auto"/>
          </w:tcPr>
          <w:p w14:paraId="02B859CB" w14:textId="55553855" w:rsidR="00F34C29" w:rsidRPr="001A46B0" w:rsidRDefault="00F34C29" w:rsidP="00F34C29">
            <w:pPr>
              <w:keepNext/>
              <w:keepLines/>
              <w:spacing w:after="0"/>
              <w:rPr>
                <w:ins w:id="2425" w:author="Chen, Delia (NSB - CN/Hangzhou)" w:date="2019-04-01T17:12:00Z"/>
                <w:rFonts w:ascii="Arial" w:eastAsia="宋体" w:hAnsi="Arial"/>
                <w:sz w:val="18"/>
              </w:rPr>
            </w:pPr>
            <w:ins w:id="2426" w:author="Chen, Delia (NSB - CN/Hangzhou)" w:date="2019-04-01T17:12:00Z">
              <w:r w:rsidRPr="00565AE7">
                <w:rPr>
                  <w:rFonts w:ascii="Arial" w:eastAsiaTheme="minorEastAsia" w:hAnsi="Arial"/>
                  <w:noProof/>
                  <w:sz w:val="18"/>
                </w:rPr>
                <w:t xml:space="preserve">NZP CSI-RS configuration </w:t>
              </w:r>
            </w:ins>
          </w:p>
        </w:tc>
        <w:tc>
          <w:tcPr>
            <w:tcW w:w="677" w:type="pct"/>
            <w:shd w:val="clear" w:color="auto" w:fill="auto"/>
          </w:tcPr>
          <w:p w14:paraId="7559824E" w14:textId="77777777" w:rsidR="00F34C29" w:rsidRPr="001A46B0" w:rsidRDefault="00F34C29" w:rsidP="00F34C29">
            <w:pPr>
              <w:keepNext/>
              <w:keepLines/>
              <w:spacing w:after="0"/>
              <w:jc w:val="center"/>
              <w:rPr>
                <w:ins w:id="2427" w:author="Chen, Delia (NSB - CN/Hangzhou)" w:date="2019-04-01T17:12:00Z"/>
                <w:rFonts w:ascii="Arial" w:eastAsia="宋体" w:hAnsi="Arial"/>
                <w:sz w:val="18"/>
              </w:rPr>
            </w:pPr>
          </w:p>
        </w:tc>
        <w:tc>
          <w:tcPr>
            <w:tcW w:w="1595" w:type="pct"/>
            <w:shd w:val="clear" w:color="auto" w:fill="auto"/>
          </w:tcPr>
          <w:p w14:paraId="05E8E812" w14:textId="010C50F7" w:rsidR="00F34C29" w:rsidRPr="001A46B0" w:rsidRDefault="00F34C29" w:rsidP="00F34C29">
            <w:pPr>
              <w:keepNext/>
              <w:keepLines/>
              <w:spacing w:after="0"/>
              <w:jc w:val="center"/>
              <w:rPr>
                <w:ins w:id="2428" w:author="Chen, Delia (NSB - CN/Hangzhou)" w:date="2019-04-01T17:12:00Z"/>
                <w:rFonts w:ascii="Arial" w:eastAsia="宋体" w:hAnsi="Arial"/>
                <w:sz w:val="18"/>
              </w:rPr>
            </w:pPr>
            <w:ins w:id="2429" w:author="Chen, Delia (NSB - CN/Hangzhou)" w:date="2019-04-01T17:12:00Z">
              <w:r w:rsidRPr="00565AE7">
                <w:rPr>
                  <w:rFonts w:ascii="Arial" w:eastAsiaTheme="minorEastAsia" w:hAnsi="Arial"/>
                  <w:noProof/>
                  <w:sz w:val="18"/>
                </w:rPr>
                <w:t>[</w:t>
              </w:r>
              <w:r w:rsidRPr="00565AE7">
                <w:rPr>
                  <w:rFonts w:ascii="Arial" w:eastAsiaTheme="minorEastAsia" w:hAnsi="Arial"/>
                  <w:noProof/>
                  <w:sz w:val="18"/>
                  <w:lang w:val="fi-FI"/>
                </w:rPr>
                <w:t xml:space="preserve">ResourceId </w:t>
              </w:r>
              <w:r>
                <w:rPr>
                  <w:rFonts w:ascii="Arial" w:eastAsiaTheme="minorEastAsia" w:hAnsi="Arial"/>
                  <w:noProof/>
                  <w:sz w:val="18"/>
                  <w:lang w:val="fi-FI"/>
                </w:rPr>
                <w:t>1</w:t>
              </w:r>
              <w:r w:rsidRPr="00565AE7">
                <w:rPr>
                  <w:rFonts w:ascii="Arial" w:eastAsiaTheme="minorEastAsia" w:hAnsi="Arial"/>
                  <w:noProof/>
                  <w:sz w:val="18"/>
                </w:rPr>
                <w:t>]</w:t>
              </w:r>
            </w:ins>
          </w:p>
        </w:tc>
      </w:tr>
      <w:tr w:rsidR="00F34C29" w:rsidRPr="001A46B0" w14:paraId="1CE5825A" w14:textId="77777777" w:rsidTr="00F85753">
        <w:trPr>
          <w:trHeight w:val="164"/>
          <w:jc w:val="center"/>
          <w:ins w:id="2430" w:author="Chen, Delia (NSB - CN/Hangzhou)" w:date="2019-04-01T17:12:00Z"/>
        </w:trPr>
        <w:tc>
          <w:tcPr>
            <w:tcW w:w="2728" w:type="pct"/>
            <w:gridSpan w:val="2"/>
            <w:shd w:val="clear" w:color="auto" w:fill="auto"/>
          </w:tcPr>
          <w:p w14:paraId="7A5AECA6" w14:textId="726BD557" w:rsidR="00F34C29" w:rsidRPr="001A46B0" w:rsidRDefault="00F34C29" w:rsidP="00F34C29">
            <w:pPr>
              <w:keepNext/>
              <w:keepLines/>
              <w:spacing w:after="0"/>
              <w:rPr>
                <w:ins w:id="2431" w:author="Chen, Delia (NSB - CN/Hangzhou)" w:date="2019-04-01T17:12:00Z"/>
                <w:rFonts w:ascii="Arial" w:eastAsia="宋体" w:hAnsi="Arial"/>
                <w:sz w:val="18"/>
              </w:rPr>
            </w:pPr>
            <w:ins w:id="2432" w:author="Chen, Delia (NSB - CN/Hangzhou)" w:date="2019-04-01T17:12:00Z">
              <w:r w:rsidRPr="00565AE7">
                <w:rPr>
                  <w:rFonts w:ascii="Arial" w:eastAsiaTheme="minorEastAsia" w:hAnsi="Arial"/>
                  <w:noProof/>
                  <w:sz w:val="18"/>
                </w:rPr>
                <w:t xml:space="preserve">ZP CSI-RS configuation </w:t>
              </w:r>
            </w:ins>
          </w:p>
        </w:tc>
        <w:tc>
          <w:tcPr>
            <w:tcW w:w="677" w:type="pct"/>
            <w:shd w:val="clear" w:color="auto" w:fill="auto"/>
          </w:tcPr>
          <w:p w14:paraId="0D35898E" w14:textId="77777777" w:rsidR="00F34C29" w:rsidRPr="001A46B0" w:rsidRDefault="00F34C29" w:rsidP="00F34C29">
            <w:pPr>
              <w:keepNext/>
              <w:keepLines/>
              <w:spacing w:after="0"/>
              <w:jc w:val="center"/>
              <w:rPr>
                <w:ins w:id="2433" w:author="Chen, Delia (NSB - CN/Hangzhou)" w:date="2019-04-01T17:12:00Z"/>
                <w:rFonts w:ascii="Arial" w:eastAsia="宋体" w:hAnsi="Arial"/>
                <w:sz w:val="18"/>
              </w:rPr>
            </w:pPr>
          </w:p>
        </w:tc>
        <w:tc>
          <w:tcPr>
            <w:tcW w:w="1595" w:type="pct"/>
            <w:shd w:val="clear" w:color="auto" w:fill="auto"/>
          </w:tcPr>
          <w:p w14:paraId="59EAB9C4" w14:textId="2DE45EF8" w:rsidR="00F34C29" w:rsidRPr="001A46B0" w:rsidRDefault="00F34C29" w:rsidP="00F34C29">
            <w:pPr>
              <w:keepNext/>
              <w:keepLines/>
              <w:spacing w:after="0"/>
              <w:jc w:val="center"/>
              <w:rPr>
                <w:ins w:id="2434" w:author="Chen, Delia (NSB - CN/Hangzhou)" w:date="2019-04-01T17:12:00Z"/>
                <w:rFonts w:ascii="Arial" w:eastAsia="宋体" w:hAnsi="Arial"/>
                <w:sz w:val="18"/>
              </w:rPr>
            </w:pPr>
            <w:ins w:id="2435" w:author="Chen, Delia (NSB - CN/Hangzhou)" w:date="2019-04-01T17:12:00Z">
              <w:r w:rsidRPr="00565AE7">
                <w:rPr>
                  <w:rFonts w:ascii="Arial" w:eastAsiaTheme="minorEastAsia" w:hAnsi="Arial"/>
                  <w:noProof/>
                  <w:sz w:val="18"/>
                </w:rPr>
                <w:t>TBD</w:t>
              </w:r>
            </w:ins>
          </w:p>
        </w:tc>
      </w:tr>
      <w:tr w:rsidR="00F34C29" w:rsidRPr="001A46B0" w14:paraId="471BF7AC" w14:textId="77777777" w:rsidTr="00F85753">
        <w:trPr>
          <w:trHeight w:val="164"/>
          <w:jc w:val="center"/>
          <w:ins w:id="2436" w:author="Chen, Delia (NSB - CN/Hangzhou)" w:date="2019-04-01T17:12:00Z"/>
        </w:trPr>
        <w:tc>
          <w:tcPr>
            <w:tcW w:w="2728" w:type="pct"/>
            <w:gridSpan w:val="2"/>
            <w:shd w:val="clear" w:color="auto" w:fill="auto"/>
          </w:tcPr>
          <w:p w14:paraId="5A0D8FC0" w14:textId="2D1C2D62" w:rsidR="00F34C29" w:rsidRPr="001A46B0" w:rsidRDefault="00F34C29" w:rsidP="00F34C29">
            <w:pPr>
              <w:keepNext/>
              <w:keepLines/>
              <w:spacing w:after="0"/>
              <w:rPr>
                <w:ins w:id="2437" w:author="Chen, Delia (NSB - CN/Hangzhou)" w:date="2019-04-01T17:12:00Z"/>
                <w:rFonts w:ascii="Arial" w:eastAsia="宋体" w:hAnsi="Arial"/>
                <w:sz w:val="18"/>
              </w:rPr>
            </w:pPr>
            <w:ins w:id="2438" w:author="Chen, Delia (NSB - CN/Hangzhou)" w:date="2019-04-01T17:12:00Z">
              <w:r w:rsidRPr="00565AE7">
                <w:rPr>
                  <w:rFonts w:ascii="Arial" w:eastAsiaTheme="minorEastAsia" w:hAnsi="Arial"/>
                  <w:noProof/>
                  <w:sz w:val="18"/>
                </w:rPr>
                <w:t xml:space="preserve">CSI-IM configuration </w:t>
              </w:r>
            </w:ins>
          </w:p>
        </w:tc>
        <w:tc>
          <w:tcPr>
            <w:tcW w:w="677" w:type="pct"/>
            <w:shd w:val="clear" w:color="auto" w:fill="auto"/>
          </w:tcPr>
          <w:p w14:paraId="55509CB4" w14:textId="77777777" w:rsidR="00F34C29" w:rsidRPr="001A46B0" w:rsidRDefault="00F34C29" w:rsidP="00F34C29">
            <w:pPr>
              <w:keepNext/>
              <w:keepLines/>
              <w:spacing w:after="0"/>
              <w:jc w:val="center"/>
              <w:rPr>
                <w:ins w:id="2439" w:author="Chen, Delia (NSB - CN/Hangzhou)" w:date="2019-04-01T17:12:00Z"/>
                <w:rFonts w:ascii="Arial" w:eastAsia="宋体" w:hAnsi="Arial"/>
                <w:sz w:val="18"/>
              </w:rPr>
            </w:pPr>
          </w:p>
        </w:tc>
        <w:tc>
          <w:tcPr>
            <w:tcW w:w="1595" w:type="pct"/>
            <w:shd w:val="clear" w:color="auto" w:fill="auto"/>
          </w:tcPr>
          <w:p w14:paraId="10988B12" w14:textId="2D05C18C" w:rsidR="00F34C29" w:rsidRPr="001A46B0" w:rsidRDefault="00F34C29" w:rsidP="00F34C29">
            <w:pPr>
              <w:keepNext/>
              <w:keepLines/>
              <w:spacing w:after="0"/>
              <w:jc w:val="center"/>
              <w:rPr>
                <w:ins w:id="2440" w:author="Chen, Delia (NSB - CN/Hangzhou)" w:date="2019-04-01T17:12:00Z"/>
                <w:rFonts w:ascii="Arial" w:eastAsia="宋体" w:hAnsi="Arial"/>
                <w:sz w:val="18"/>
              </w:rPr>
            </w:pPr>
            <w:ins w:id="2441" w:author="Chen, Delia (NSB - CN/Hangzhou)" w:date="2019-04-01T17:12:00Z">
              <w:r w:rsidRPr="00565AE7">
                <w:rPr>
                  <w:rFonts w:ascii="Arial" w:eastAsiaTheme="minorEastAsia" w:hAnsi="Arial"/>
                  <w:noProof/>
                  <w:sz w:val="18"/>
                </w:rPr>
                <w:t>TBD</w:t>
              </w:r>
            </w:ins>
          </w:p>
        </w:tc>
      </w:tr>
      <w:tr w:rsidR="00F34C29" w:rsidRPr="001A46B0" w14:paraId="7671B4C9" w14:textId="77777777" w:rsidTr="00F85753">
        <w:trPr>
          <w:trHeight w:val="164"/>
          <w:jc w:val="center"/>
          <w:ins w:id="2442" w:author="Chen, Delia (NSB - CN/Hangzhou)" w:date="2019-04-01T17:12:00Z"/>
        </w:trPr>
        <w:tc>
          <w:tcPr>
            <w:tcW w:w="2728" w:type="pct"/>
            <w:gridSpan w:val="2"/>
            <w:shd w:val="clear" w:color="auto" w:fill="auto"/>
          </w:tcPr>
          <w:p w14:paraId="5C305DEB" w14:textId="50DEF37F" w:rsidR="00F34C29" w:rsidRPr="001A46B0" w:rsidRDefault="00F34C29" w:rsidP="00F34C29">
            <w:pPr>
              <w:keepNext/>
              <w:keepLines/>
              <w:spacing w:after="0"/>
              <w:rPr>
                <w:ins w:id="2443" w:author="Chen, Delia (NSB - CN/Hangzhou)" w:date="2019-04-01T17:12:00Z"/>
                <w:rFonts w:ascii="Arial" w:eastAsia="宋体" w:hAnsi="Arial"/>
                <w:sz w:val="18"/>
              </w:rPr>
            </w:pPr>
            <w:ins w:id="2444" w:author="Chen, Delia (NSB - CN/Hangzhou)" w:date="2019-04-01T17:12:00Z">
              <w:r w:rsidRPr="00565AE7">
                <w:rPr>
                  <w:rFonts w:ascii="Arial" w:eastAsiaTheme="minorEastAsia" w:hAnsi="Arial"/>
                  <w:noProof/>
                  <w:sz w:val="18"/>
                </w:rPr>
                <w:t>Periodic CSI reporting</w:t>
              </w:r>
            </w:ins>
          </w:p>
        </w:tc>
        <w:tc>
          <w:tcPr>
            <w:tcW w:w="677" w:type="pct"/>
            <w:shd w:val="clear" w:color="auto" w:fill="auto"/>
          </w:tcPr>
          <w:p w14:paraId="468FDD48" w14:textId="77777777" w:rsidR="00F34C29" w:rsidRPr="001A46B0" w:rsidRDefault="00F34C29" w:rsidP="00F34C29">
            <w:pPr>
              <w:keepNext/>
              <w:keepLines/>
              <w:spacing w:after="0"/>
              <w:jc w:val="center"/>
              <w:rPr>
                <w:ins w:id="2445" w:author="Chen, Delia (NSB - CN/Hangzhou)" w:date="2019-04-01T17:12:00Z"/>
                <w:rFonts w:ascii="Arial" w:eastAsia="宋体" w:hAnsi="Arial"/>
                <w:sz w:val="18"/>
              </w:rPr>
            </w:pPr>
          </w:p>
        </w:tc>
        <w:tc>
          <w:tcPr>
            <w:tcW w:w="1595" w:type="pct"/>
            <w:shd w:val="clear" w:color="auto" w:fill="auto"/>
          </w:tcPr>
          <w:p w14:paraId="1828F5FD" w14:textId="14302E99" w:rsidR="00F34C29" w:rsidRPr="001A46B0" w:rsidRDefault="00F34C29" w:rsidP="00F34C29">
            <w:pPr>
              <w:keepNext/>
              <w:keepLines/>
              <w:spacing w:after="0"/>
              <w:jc w:val="center"/>
              <w:rPr>
                <w:ins w:id="2446" w:author="Chen, Delia (NSB - CN/Hangzhou)" w:date="2019-04-01T17:12:00Z"/>
                <w:rFonts w:ascii="Arial" w:eastAsia="宋体" w:hAnsi="Arial"/>
                <w:sz w:val="18"/>
              </w:rPr>
            </w:pPr>
            <w:ins w:id="2447" w:author="Chen, Delia (NSB - CN/Hangzhou)" w:date="2019-04-01T17:12:00Z">
              <w:r w:rsidRPr="00565AE7">
                <w:rPr>
                  <w:rFonts w:ascii="Arial" w:eastAsiaTheme="minorEastAsia" w:hAnsi="Arial"/>
                  <w:noProof/>
                  <w:sz w:val="18"/>
                </w:rPr>
                <w:t>PUCCH</w:t>
              </w:r>
            </w:ins>
          </w:p>
        </w:tc>
      </w:tr>
      <w:tr w:rsidR="00F34C29" w:rsidRPr="001A46B0" w14:paraId="238E4C26" w14:textId="77777777" w:rsidTr="00F85753">
        <w:trPr>
          <w:trHeight w:val="50"/>
          <w:jc w:val="center"/>
          <w:ins w:id="2448" w:author="Chen, Delia (NSB - CN/Hangzhou)" w:date="2019-03-26T11:13:00Z"/>
        </w:trPr>
        <w:tc>
          <w:tcPr>
            <w:tcW w:w="1072" w:type="pct"/>
            <w:shd w:val="clear" w:color="auto" w:fill="auto"/>
          </w:tcPr>
          <w:p w14:paraId="23CD6E04" w14:textId="3696FEB7" w:rsidR="00F34C29" w:rsidRPr="00DB77F3" w:rsidRDefault="00F34C29" w:rsidP="00F34C29">
            <w:pPr>
              <w:keepNext/>
              <w:keepLines/>
              <w:spacing w:after="0"/>
              <w:rPr>
                <w:ins w:id="2449" w:author="Chen, Delia (NSB - CN/Hangzhou)" w:date="2019-03-26T11:13:00Z"/>
                <w:rFonts w:ascii="Arial" w:eastAsia="宋体" w:hAnsi="Arial"/>
                <w:sz w:val="18"/>
              </w:rPr>
            </w:pPr>
            <w:ins w:id="2450" w:author="Chen, Delia (NSB - CN/Hangzhou)" w:date="2019-04-01T17:11:00Z">
              <w:r w:rsidRPr="00981229">
                <w:rPr>
                  <w:rFonts w:ascii="Arial" w:eastAsia="宋体" w:hAnsi="Arial"/>
                  <w:sz w:val="18"/>
                </w:rPr>
                <w:t>CSI reporting periodicity</w:t>
              </w:r>
            </w:ins>
          </w:p>
        </w:tc>
        <w:tc>
          <w:tcPr>
            <w:tcW w:w="1656" w:type="pct"/>
            <w:shd w:val="clear" w:color="auto" w:fill="auto"/>
          </w:tcPr>
          <w:p w14:paraId="1B025B48" w14:textId="77777777" w:rsidR="00F34C29" w:rsidRPr="00DB77F3" w:rsidRDefault="00F34C29" w:rsidP="00F34C29">
            <w:pPr>
              <w:keepNext/>
              <w:keepLines/>
              <w:spacing w:after="0"/>
              <w:rPr>
                <w:ins w:id="2451" w:author="Chen, Delia (NSB - CN/Hangzhou)" w:date="2019-03-26T11:13:00Z"/>
                <w:rFonts w:ascii="Arial" w:eastAsia="宋体" w:hAnsi="Arial"/>
                <w:sz w:val="18"/>
              </w:rPr>
            </w:pPr>
            <w:ins w:id="2452" w:author="Chen, Delia (NSB - CN/Hangzhou)" w:date="2019-03-26T11:13:00Z">
              <w:r w:rsidRPr="00DB77F3">
                <w:rPr>
                  <w:rFonts w:ascii="Arial" w:eastAsia="宋体" w:hAnsi="Arial"/>
                  <w:sz w:val="18"/>
                </w:rPr>
                <w:t>Config 1</w:t>
              </w:r>
            </w:ins>
          </w:p>
        </w:tc>
        <w:tc>
          <w:tcPr>
            <w:tcW w:w="677" w:type="pct"/>
            <w:shd w:val="clear" w:color="auto" w:fill="auto"/>
          </w:tcPr>
          <w:p w14:paraId="4474AC1A" w14:textId="77777777" w:rsidR="00F34C29" w:rsidRPr="00DB77F3" w:rsidRDefault="00F34C29" w:rsidP="00F34C29">
            <w:pPr>
              <w:keepNext/>
              <w:keepLines/>
              <w:spacing w:after="0"/>
              <w:jc w:val="center"/>
              <w:rPr>
                <w:ins w:id="2453" w:author="Chen, Delia (NSB - CN/Hangzhou)" w:date="2019-03-26T11:13:00Z"/>
                <w:rFonts w:ascii="Arial" w:eastAsia="宋体" w:hAnsi="Arial"/>
                <w:sz w:val="18"/>
              </w:rPr>
            </w:pPr>
          </w:p>
        </w:tc>
        <w:tc>
          <w:tcPr>
            <w:tcW w:w="1595" w:type="pct"/>
            <w:shd w:val="clear" w:color="auto" w:fill="auto"/>
          </w:tcPr>
          <w:p w14:paraId="4AFB3E35" w14:textId="3FBF2E53" w:rsidR="00F34C29" w:rsidRPr="00DB77F3" w:rsidRDefault="00F34C29" w:rsidP="00F34C29">
            <w:pPr>
              <w:keepNext/>
              <w:keepLines/>
              <w:spacing w:after="0"/>
              <w:jc w:val="center"/>
              <w:rPr>
                <w:ins w:id="2454" w:author="Chen, Delia (NSB - CN/Hangzhou)" w:date="2019-03-26T11:13:00Z"/>
                <w:rFonts w:ascii="Arial" w:eastAsia="宋体" w:hAnsi="Arial"/>
                <w:sz w:val="18"/>
              </w:rPr>
            </w:pPr>
            <w:ins w:id="2455" w:author="Chen, Delia (NSB - CN/Hangzhou)" w:date="2019-03-26T11:13:00Z">
              <w:r w:rsidRPr="00DB77F3">
                <w:rPr>
                  <w:rFonts w:ascii="Arial" w:eastAsia="宋体" w:hAnsi="Arial"/>
                  <w:sz w:val="18"/>
                </w:rPr>
                <w:t>[</w:t>
              </w:r>
            </w:ins>
            <w:ins w:id="2456" w:author="Chen, Delia (NSB - CN/Hangzhou)" w:date="2019-04-01T17:11:00Z">
              <w:r>
                <w:rPr>
                  <w:rFonts w:ascii="Arial" w:eastAsia="宋体" w:hAnsi="Arial"/>
                  <w:sz w:val="18"/>
                </w:rPr>
                <w:t>10</w:t>
              </w:r>
            </w:ins>
            <w:ins w:id="2457" w:author="Chen, Delia (NSB - CN/Hangzhou)" w:date="2019-03-26T11:13:00Z">
              <w:r w:rsidRPr="00DB77F3">
                <w:rPr>
                  <w:rFonts w:ascii="Arial" w:eastAsia="宋体" w:hAnsi="Arial"/>
                  <w:sz w:val="18"/>
                </w:rPr>
                <w:t>]</w:t>
              </w:r>
            </w:ins>
          </w:p>
        </w:tc>
      </w:tr>
      <w:tr w:rsidR="00F34C29" w:rsidRPr="001A46B0" w14:paraId="23ADA4F1" w14:textId="77777777" w:rsidTr="00F85753">
        <w:trPr>
          <w:trHeight w:val="164"/>
          <w:jc w:val="center"/>
          <w:ins w:id="2458" w:author="Chen, Delia (NSB - CN/Hangzhou)" w:date="2019-03-26T11:13:00Z"/>
        </w:trPr>
        <w:tc>
          <w:tcPr>
            <w:tcW w:w="2728" w:type="pct"/>
            <w:gridSpan w:val="2"/>
            <w:shd w:val="clear" w:color="auto" w:fill="auto"/>
          </w:tcPr>
          <w:p w14:paraId="250C1FEE" w14:textId="77777777" w:rsidR="00F34C29" w:rsidRPr="001A46B0" w:rsidRDefault="00F34C29" w:rsidP="00F34C29">
            <w:pPr>
              <w:keepNext/>
              <w:keepLines/>
              <w:spacing w:after="0"/>
              <w:rPr>
                <w:ins w:id="2459" w:author="Chen, Delia (NSB - CN/Hangzhou)" w:date="2019-03-26T11:13:00Z"/>
                <w:rFonts w:ascii="Arial" w:eastAsia="宋体" w:hAnsi="Arial"/>
                <w:sz w:val="18"/>
              </w:rPr>
            </w:pPr>
            <w:ins w:id="2460" w:author="Chen, Delia (NSB - CN/Hangzhou)" w:date="2019-03-26T11:13:00Z">
              <w:r w:rsidRPr="001A46B0">
                <w:rPr>
                  <w:rFonts w:ascii="Arial" w:eastAsia="宋体" w:hAnsi="Arial"/>
                  <w:sz w:val="18"/>
                </w:rPr>
                <w:t>T1</w:t>
              </w:r>
            </w:ins>
          </w:p>
        </w:tc>
        <w:tc>
          <w:tcPr>
            <w:tcW w:w="677" w:type="pct"/>
            <w:shd w:val="clear" w:color="auto" w:fill="auto"/>
          </w:tcPr>
          <w:p w14:paraId="5D31A3EF" w14:textId="77777777" w:rsidR="00F34C29" w:rsidRPr="001A46B0" w:rsidRDefault="00F34C29" w:rsidP="00F34C29">
            <w:pPr>
              <w:keepNext/>
              <w:keepLines/>
              <w:spacing w:after="0"/>
              <w:jc w:val="center"/>
              <w:rPr>
                <w:ins w:id="2461" w:author="Chen, Delia (NSB - CN/Hangzhou)" w:date="2019-03-26T11:13:00Z"/>
                <w:rFonts w:ascii="Arial" w:eastAsia="宋体" w:hAnsi="Arial"/>
                <w:sz w:val="18"/>
              </w:rPr>
            </w:pPr>
            <w:ins w:id="2462" w:author="Chen, Delia (NSB - CN/Hangzhou)" w:date="2019-03-26T11:13:00Z">
              <w:r w:rsidRPr="001A46B0">
                <w:rPr>
                  <w:rFonts w:ascii="Arial" w:eastAsia="宋体" w:hAnsi="Arial"/>
                  <w:sz w:val="18"/>
                </w:rPr>
                <w:t>s</w:t>
              </w:r>
            </w:ins>
          </w:p>
        </w:tc>
        <w:tc>
          <w:tcPr>
            <w:tcW w:w="1595" w:type="pct"/>
            <w:shd w:val="clear" w:color="auto" w:fill="auto"/>
          </w:tcPr>
          <w:p w14:paraId="546AE3AF" w14:textId="77777777" w:rsidR="00F34C29" w:rsidRPr="001A46B0" w:rsidRDefault="00F34C29" w:rsidP="00F34C29">
            <w:pPr>
              <w:keepNext/>
              <w:keepLines/>
              <w:spacing w:after="0"/>
              <w:jc w:val="center"/>
              <w:rPr>
                <w:ins w:id="2463" w:author="Chen, Delia (NSB - CN/Hangzhou)" w:date="2019-03-26T11:13:00Z"/>
                <w:rFonts w:ascii="Arial" w:eastAsia="宋体" w:hAnsi="Arial"/>
                <w:sz w:val="18"/>
              </w:rPr>
            </w:pPr>
            <w:ins w:id="2464" w:author="Chen, Delia (NSB - CN/Hangzhou)" w:date="2019-03-26T11:13:00Z">
              <w:r w:rsidRPr="001A46B0">
                <w:rPr>
                  <w:rFonts w:ascii="Arial" w:eastAsia="宋体" w:hAnsi="Arial"/>
                  <w:sz w:val="18"/>
                </w:rPr>
                <w:t>1</w:t>
              </w:r>
            </w:ins>
          </w:p>
        </w:tc>
      </w:tr>
      <w:tr w:rsidR="00F34C29" w:rsidRPr="001A46B0" w14:paraId="305CC5DD" w14:textId="77777777" w:rsidTr="00F85753">
        <w:trPr>
          <w:trHeight w:val="176"/>
          <w:jc w:val="center"/>
          <w:ins w:id="2465" w:author="Chen, Delia (NSB - CN/Hangzhou)" w:date="2019-03-26T11:13:00Z"/>
        </w:trPr>
        <w:tc>
          <w:tcPr>
            <w:tcW w:w="2728" w:type="pct"/>
            <w:gridSpan w:val="2"/>
            <w:shd w:val="clear" w:color="auto" w:fill="auto"/>
          </w:tcPr>
          <w:p w14:paraId="579D6866" w14:textId="77777777" w:rsidR="00F34C29" w:rsidRPr="001A46B0" w:rsidRDefault="00F34C29" w:rsidP="00F34C29">
            <w:pPr>
              <w:keepNext/>
              <w:keepLines/>
              <w:spacing w:after="0"/>
              <w:rPr>
                <w:ins w:id="2466" w:author="Chen, Delia (NSB - CN/Hangzhou)" w:date="2019-03-26T11:13:00Z"/>
                <w:rFonts w:ascii="Arial" w:eastAsia="宋体" w:hAnsi="Arial"/>
                <w:sz w:val="18"/>
              </w:rPr>
            </w:pPr>
            <w:ins w:id="2467" w:author="Chen, Delia (NSB - CN/Hangzhou)" w:date="2019-03-26T11:13:00Z">
              <w:r w:rsidRPr="001A46B0">
                <w:rPr>
                  <w:rFonts w:ascii="Arial" w:eastAsia="宋体" w:hAnsi="Arial"/>
                  <w:sz w:val="18"/>
                </w:rPr>
                <w:t>T2</w:t>
              </w:r>
            </w:ins>
          </w:p>
        </w:tc>
        <w:tc>
          <w:tcPr>
            <w:tcW w:w="677" w:type="pct"/>
            <w:shd w:val="clear" w:color="auto" w:fill="auto"/>
          </w:tcPr>
          <w:p w14:paraId="4CBAE965" w14:textId="77777777" w:rsidR="00F34C29" w:rsidRPr="001A46B0" w:rsidRDefault="00F34C29" w:rsidP="00F34C29">
            <w:pPr>
              <w:keepNext/>
              <w:keepLines/>
              <w:spacing w:after="0"/>
              <w:jc w:val="center"/>
              <w:rPr>
                <w:ins w:id="2468" w:author="Chen, Delia (NSB - CN/Hangzhou)" w:date="2019-03-26T11:13:00Z"/>
                <w:rFonts w:ascii="Arial" w:eastAsia="宋体" w:hAnsi="Arial"/>
                <w:sz w:val="18"/>
              </w:rPr>
            </w:pPr>
            <w:ins w:id="2469" w:author="Chen, Delia (NSB - CN/Hangzhou)" w:date="2019-03-26T11:13:00Z">
              <w:r w:rsidRPr="001A46B0">
                <w:rPr>
                  <w:rFonts w:ascii="Arial" w:eastAsia="宋体" w:hAnsi="Arial"/>
                  <w:sz w:val="18"/>
                </w:rPr>
                <w:t>s</w:t>
              </w:r>
            </w:ins>
          </w:p>
        </w:tc>
        <w:tc>
          <w:tcPr>
            <w:tcW w:w="1595" w:type="pct"/>
            <w:shd w:val="clear" w:color="auto" w:fill="auto"/>
          </w:tcPr>
          <w:p w14:paraId="3998A773" w14:textId="77777777" w:rsidR="00F34C29" w:rsidRPr="001A46B0" w:rsidRDefault="00F34C29" w:rsidP="00F34C29">
            <w:pPr>
              <w:keepNext/>
              <w:keepLines/>
              <w:spacing w:after="0"/>
              <w:jc w:val="center"/>
              <w:rPr>
                <w:ins w:id="2470" w:author="Chen, Delia (NSB - CN/Hangzhou)" w:date="2019-03-26T11:13:00Z"/>
                <w:rFonts w:ascii="Arial" w:eastAsia="宋体" w:hAnsi="Arial"/>
                <w:sz w:val="18"/>
              </w:rPr>
            </w:pPr>
            <w:ins w:id="2471" w:author="Chen, Delia (NSB - CN/Hangzhou)" w:date="2019-03-26T11:13:00Z">
              <w:r w:rsidRPr="001A46B0">
                <w:rPr>
                  <w:rFonts w:ascii="Arial" w:eastAsia="宋体" w:hAnsi="Arial"/>
                  <w:sz w:val="18"/>
                </w:rPr>
                <w:t>0.4</w:t>
              </w:r>
            </w:ins>
          </w:p>
        </w:tc>
      </w:tr>
      <w:tr w:rsidR="00F34C29" w:rsidRPr="001A46B0" w14:paraId="704AE563" w14:textId="77777777" w:rsidTr="00F85753">
        <w:trPr>
          <w:trHeight w:val="164"/>
          <w:jc w:val="center"/>
          <w:ins w:id="2472" w:author="Chen, Delia (NSB - CN/Hangzhou)" w:date="2019-03-26T11:13:00Z"/>
        </w:trPr>
        <w:tc>
          <w:tcPr>
            <w:tcW w:w="2728" w:type="pct"/>
            <w:gridSpan w:val="2"/>
            <w:shd w:val="clear" w:color="auto" w:fill="auto"/>
          </w:tcPr>
          <w:p w14:paraId="721F7604" w14:textId="77777777" w:rsidR="00F34C29" w:rsidRPr="001A46B0" w:rsidRDefault="00F34C29" w:rsidP="00F34C29">
            <w:pPr>
              <w:keepNext/>
              <w:keepLines/>
              <w:spacing w:after="0"/>
              <w:rPr>
                <w:ins w:id="2473" w:author="Chen, Delia (NSB - CN/Hangzhou)" w:date="2019-03-26T11:13:00Z"/>
                <w:rFonts w:ascii="Arial" w:eastAsia="宋体" w:hAnsi="Arial"/>
                <w:sz w:val="18"/>
              </w:rPr>
            </w:pPr>
            <w:ins w:id="2474" w:author="Chen, Delia (NSB - CN/Hangzhou)" w:date="2019-03-26T11:13:00Z">
              <w:r w:rsidRPr="001A46B0">
                <w:rPr>
                  <w:rFonts w:ascii="Arial" w:eastAsia="宋体" w:hAnsi="Arial"/>
                  <w:sz w:val="18"/>
                </w:rPr>
                <w:t>T3</w:t>
              </w:r>
            </w:ins>
          </w:p>
        </w:tc>
        <w:tc>
          <w:tcPr>
            <w:tcW w:w="677" w:type="pct"/>
            <w:shd w:val="clear" w:color="auto" w:fill="auto"/>
          </w:tcPr>
          <w:p w14:paraId="3BFF6347" w14:textId="77777777" w:rsidR="00F34C29" w:rsidRPr="001A46B0" w:rsidRDefault="00F34C29" w:rsidP="00F34C29">
            <w:pPr>
              <w:keepNext/>
              <w:keepLines/>
              <w:spacing w:after="0"/>
              <w:jc w:val="center"/>
              <w:rPr>
                <w:ins w:id="2475" w:author="Chen, Delia (NSB - CN/Hangzhou)" w:date="2019-03-26T11:13:00Z"/>
                <w:rFonts w:ascii="Arial" w:eastAsia="宋体" w:hAnsi="Arial"/>
                <w:sz w:val="18"/>
              </w:rPr>
            </w:pPr>
            <w:ins w:id="2476" w:author="Chen, Delia (NSB - CN/Hangzhou)" w:date="2019-03-26T11:13:00Z">
              <w:r w:rsidRPr="001A46B0">
                <w:rPr>
                  <w:rFonts w:ascii="Arial" w:eastAsia="宋体" w:hAnsi="Arial"/>
                  <w:sz w:val="18"/>
                </w:rPr>
                <w:t>s</w:t>
              </w:r>
            </w:ins>
          </w:p>
        </w:tc>
        <w:tc>
          <w:tcPr>
            <w:tcW w:w="1595" w:type="pct"/>
            <w:shd w:val="clear" w:color="auto" w:fill="auto"/>
          </w:tcPr>
          <w:p w14:paraId="4F905CF4" w14:textId="77777777" w:rsidR="00F34C29" w:rsidRPr="001A46B0" w:rsidRDefault="00F34C29" w:rsidP="00F34C29">
            <w:pPr>
              <w:keepNext/>
              <w:keepLines/>
              <w:spacing w:after="0"/>
              <w:jc w:val="center"/>
              <w:rPr>
                <w:ins w:id="2477" w:author="Chen, Delia (NSB - CN/Hangzhou)" w:date="2019-03-26T11:13:00Z"/>
                <w:rFonts w:ascii="Arial" w:eastAsia="宋体" w:hAnsi="Arial"/>
                <w:sz w:val="18"/>
              </w:rPr>
            </w:pPr>
            <w:ins w:id="2478" w:author="Chen, Delia (NSB - CN/Hangzhou)" w:date="2019-03-26T11:13:00Z">
              <w:r w:rsidRPr="001A46B0">
                <w:rPr>
                  <w:rFonts w:ascii="Arial" w:eastAsia="宋体" w:hAnsi="Arial"/>
                  <w:sz w:val="18"/>
                </w:rPr>
                <w:t>[0.6]</w:t>
              </w:r>
            </w:ins>
          </w:p>
        </w:tc>
      </w:tr>
      <w:tr w:rsidR="00F34C29" w:rsidRPr="001A46B0" w14:paraId="13E6BA71" w14:textId="77777777" w:rsidTr="00F85753">
        <w:trPr>
          <w:trHeight w:val="164"/>
          <w:jc w:val="center"/>
          <w:ins w:id="2479" w:author="Chen, Delia (NSB - CN/Hangzhou)" w:date="2019-03-26T11:13:00Z"/>
        </w:trPr>
        <w:tc>
          <w:tcPr>
            <w:tcW w:w="2728" w:type="pct"/>
            <w:gridSpan w:val="2"/>
            <w:shd w:val="clear" w:color="auto" w:fill="auto"/>
          </w:tcPr>
          <w:p w14:paraId="044F04A0" w14:textId="77777777" w:rsidR="00F34C29" w:rsidRPr="001A46B0" w:rsidRDefault="00F34C29" w:rsidP="00F34C29">
            <w:pPr>
              <w:keepNext/>
              <w:keepLines/>
              <w:spacing w:after="0"/>
              <w:rPr>
                <w:ins w:id="2480" w:author="Chen, Delia (NSB - CN/Hangzhou)" w:date="2019-03-26T11:13:00Z"/>
                <w:rFonts w:ascii="Arial" w:eastAsia="宋体" w:hAnsi="Arial"/>
                <w:sz w:val="18"/>
              </w:rPr>
            </w:pPr>
            <w:ins w:id="2481" w:author="Chen, Delia (NSB - CN/Hangzhou)" w:date="2019-03-26T11:13:00Z">
              <w:r w:rsidRPr="001A46B0">
                <w:rPr>
                  <w:rFonts w:ascii="Arial" w:eastAsia="宋体" w:hAnsi="Arial"/>
                  <w:sz w:val="18"/>
                </w:rPr>
                <w:t>D1</w:t>
              </w:r>
            </w:ins>
          </w:p>
        </w:tc>
        <w:tc>
          <w:tcPr>
            <w:tcW w:w="677" w:type="pct"/>
            <w:shd w:val="clear" w:color="auto" w:fill="auto"/>
          </w:tcPr>
          <w:p w14:paraId="667112C3" w14:textId="77777777" w:rsidR="00F34C29" w:rsidRPr="001A46B0" w:rsidRDefault="00F34C29" w:rsidP="00F34C29">
            <w:pPr>
              <w:keepNext/>
              <w:keepLines/>
              <w:spacing w:after="0"/>
              <w:jc w:val="center"/>
              <w:rPr>
                <w:ins w:id="2482" w:author="Chen, Delia (NSB - CN/Hangzhou)" w:date="2019-03-26T11:13:00Z"/>
                <w:rFonts w:ascii="Arial" w:eastAsia="宋体" w:hAnsi="Arial"/>
                <w:sz w:val="18"/>
              </w:rPr>
            </w:pPr>
            <w:ins w:id="2483" w:author="Chen, Delia (NSB - CN/Hangzhou)" w:date="2019-03-26T11:13:00Z">
              <w:r w:rsidRPr="001A46B0">
                <w:rPr>
                  <w:rFonts w:ascii="Arial" w:eastAsia="宋体" w:hAnsi="Arial"/>
                  <w:sz w:val="18"/>
                </w:rPr>
                <w:t>s</w:t>
              </w:r>
            </w:ins>
          </w:p>
        </w:tc>
        <w:tc>
          <w:tcPr>
            <w:tcW w:w="1595" w:type="pct"/>
            <w:shd w:val="clear" w:color="auto" w:fill="auto"/>
          </w:tcPr>
          <w:p w14:paraId="1AE9BC3A" w14:textId="6F6FC064" w:rsidR="00F34C29" w:rsidRPr="001A46B0" w:rsidRDefault="00F34C29" w:rsidP="00F34C29">
            <w:pPr>
              <w:keepNext/>
              <w:keepLines/>
              <w:spacing w:after="0"/>
              <w:jc w:val="center"/>
              <w:rPr>
                <w:ins w:id="2484" w:author="Chen, Delia (NSB - CN/Hangzhou)" w:date="2019-03-26T11:13:00Z"/>
                <w:rFonts w:ascii="Arial" w:eastAsia="宋体" w:hAnsi="Arial"/>
                <w:sz w:val="18"/>
              </w:rPr>
            </w:pPr>
            <w:ins w:id="2485" w:author="Chen, Delia (NSB - CN/Hangzhou)" w:date="2019-03-26T11:13:00Z">
              <w:r w:rsidRPr="001A46B0">
                <w:rPr>
                  <w:rFonts w:ascii="Arial" w:eastAsia="宋体" w:hAnsi="Arial"/>
                  <w:sz w:val="18"/>
                </w:rPr>
                <w:t>[0.</w:t>
              </w:r>
            </w:ins>
            <w:ins w:id="2486" w:author="Chen, Delia (NSB - CN/Hangzhou)" w:date="2019-03-26T11:14:00Z">
              <w:r>
                <w:rPr>
                  <w:rFonts w:ascii="Arial" w:eastAsia="宋体" w:hAnsi="Arial"/>
                  <w:sz w:val="18"/>
                </w:rPr>
                <w:t>2</w:t>
              </w:r>
            </w:ins>
            <w:ins w:id="2487" w:author="Chen, Delia (NSB - CN/Hangzhou)" w:date="2019-03-26T11:13:00Z">
              <w:r w:rsidRPr="001A46B0">
                <w:rPr>
                  <w:rFonts w:ascii="Arial" w:eastAsia="宋体" w:hAnsi="Arial"/>
                  <w:sz w:val="18"/>
                </w:rPr>
                <w:t>4]</w:t>
              </w:r>
            </w:ins>
          </w:p>
        </w:tc>
      </w:tr>
      <w:tr w:rsidR="00F34C29" w:rsidRPr="001A46B0" w14:paraId="170F205E" w14:textId="77777777" w:rsidTr="00F85753">
        <w:trPr>
          <w:trHeight w:val="50"/>
          <w:jc w:val="center"/>
          <w:ins w:id="2488" w:author="Chen, Delia (NSB - CN/Hangzhou)" w:date="2019-03-26T11:13:00Z"/>
        </w:trPr>
        <w:tc>
          <w:tcPr>
            <w:tcW w:w="5000" w:type="pct"/>
            <w:gridSpan w:val="4"/>
          </w:tcPr>
          <w:p w14:paraId="158B2B77" w14:textId="77777777" w:rsidR="00F34C29" w:rsidRPr="001A46B0" w:rsidRDefault="00F34C29" w:rsidP="00F34C29">
            <w:pPr>
              <w:keepNext/>
              <w:keepLines/>
              <w:spacing w:after="0"/>
              <w:ind w:left="851" w:hanging="851"/>
              <w:rPr>
                <w:ins w:id="2489" w:author="Chen, Delia (NSB - CN/Hangzhou)" w:date="2019-03-26T11:13:00Z"/>
                <w:rFonts w:ascii="Arial" w:eastAsia="宋体" w:hAnsi="Arial"/>
                <w:sz w:val="18"/>
              </w:rPr>
            </w:pPr>
            <w:ins w:id="2490" w:author="Chen, Delia (NSB - CN/Hangzhou)" w:date="2019-03-26T11:1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130F1FCC" w14:textId="77777777" w:rsidR="0032797D" w:rsidRPr="00BE18BD" w:rsidRDefault="0032797D" w:rsidP="00BE18BD">
      <w:pPr>
        <w:rPr>
          <w:rFonts w:eastAsia="宋体"/>
        </w:rPr>
      </w:pPr>
    </w:p>
    <w:p w14:paraId="036217B9"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A.7.5.1.7.1-3: </w:t>
      </w:r>
      <w:r w:rsidRPr="00BE18BD">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E234FB" w14:paraId="58956794" w14:textId="6F5B2FC0" w:rsidTr="006633E6">
        <w:trPr>
          <w:cantSplit/>
          <w:trHeight w:val="169"/>
          <w:jc w:val="center"/>
          <w:del w:id="2491" w:author="Chen, Delia (NSB - CN/Hangzhou)" w:date="2019-03-26T10:52:00Z"/>
        </w:trPr>
        <w:tc>
          <w:tcPr>
            <w:tcW w:w="1901" w:type="dxa"/>
            <w:gridSpan w:val="2"/>
            <w:vMerge w:val="restart"/>
            <w:tcBorders>
              <w:top w:val="single" w:sz="4" w:space="0" w:color="auto"/>
              <w:left w:val="single" w:sz="4" w:space="0" w:color="auto"/>
            </w:tcBorders>
          </w:tcPr>
          <w:p w14:paraId="6534BB18" w14:textId="26415651" w:rsidR="00BE18BD" w:rsidRPr="00BE18BD" w:rsidDel="00E234FB" w:rsidRDefault="00BE18BD" w:rsidP="00BE18BD">
            <w:pPr>
              <w:keepNext/>
              <w:keepLines/>
              <w:spacing w:after="0"/>
              <w:jc w:val="center"/>
              <w:rPr>
                <w:del w:id="2492" w:author="Chen, Delia (NSB - CN/Hangzhou)" w:date="2019-03-26T10:52:00Z"/>
                <w:rFonts w:ascii="Arial" w:eastAsia="宋体" w:hAnsi="Arial"/>
                <w:b/>
                <w:sz w:val="18"/>
              </w:rPr>
            </w:pPr>
            <w:del w:id="2493" w:author="Chen, Delia (NSB - CN/Hangzhou)" w:date="2019-03-26T10:52:00Z">
              <w:r w:rsidRPr="00BE18BD" w:rsidDel="00E234FB">
                <w:rPr>
                  <w:rFonts w:ascii="Arial" w:eastAsia="宋体" w:hAnsi="Arial"/>
                  <w:b/>
                  <w:sz w:val="18"/>
                </w:rPr>
                <w:delText>Parameter</w:delText>
              </w:r>
            </w:del>
          </w:p>
        </w:tc>
        <w:tc>
          <w:tcPr>
            <w:tcW w:w="646" w:type="dxa"/>
            <w:vMerge w:val="restart"/>
            <w:tcBorders>
              <w:top w:val="single" w:sz="4" w:space="0" w:color="auto"/>
            </w:tcBorders>
          </w:tcPr>
          <w:p w14:paraId="32FA6BF9" w14:textId="16082DF5" w:rsidR="00BE18BD" w:rsidRPr="00BE18BD" w:rsidDel="00E234FB" w:rsidRDefault="00BE18BD" w:rsidP="00BE18BD">
            <w:pPr>
              <w:keepNext/>
              <w:keepLines/>
              <w:spacing w:after="0"/>
              <w:jc w:val="center"/>
              <w:rPr>
                <w:del w:id="2494" w:author="Chen, Delia (NSB - CN/Hangzhou)" w:date="2019-03-26T10:52:00Z"/>
                <w:rFonts w:ascii="Arial" w:eastAsia="宋体" w:hAnsi="Arial"/>
                <w:b/>
                <w:sz w:val="18"/>
              </w:rPr>
            </w:pPr>
            <w:del w:id="2495" w:author="Chen, Delia (NSB - CN/Hangzhou)" w:date="2019-03-26T10:52:00Z">
              <w:r w:rsidRPr="00BE18BD" w:rsidDel="00E234FB">
                <w:rPr>
                  <w:rFonts w:ascii="Arial" w:eastAsia="宋体" w:hAnsi="Arial"/>
                  <w:b/>
                  <w:sz w:val="18"/>
                </w:rPr>
                <w:delText>Unit</w:delText>
              </w:r>
            </w:del>
          </w:p>
        </w:tc>
        <w:tc>
          <w:tcPr>
            <w:tcW w:w="3597" w:type="dxa"/>
            <w:gridSpan w:val="3"/>
            <w:tcBorders>
              <w:top w:val="single" w:sz="4" w:space="0" w:color="auto"/>
            </w:tcBorders>
          </w:tcPr>
          <w:p w14:paraId="4C0D0AA5" w14:textId="3EA3471E" w:rsidR="00BE18BD" w:rsidRPr="00BE18BD" w:rsidDel="00E234FB" w:rsidRDefault="00BE18BD" w:rsidP="00BE18BD">
            <w:pPr>
              <w:keepNext/>
              <w:keepLines/>
              <w:spacing w:after="0"/>
              <w:jc w:val="center"/>
              <w:rPr>
                <w:del w:id="2496" w:author="Chen, Delia (NSB - CN/Hangzhou)" w:date="2019-03-26T10:52:00Z"/>
                <w:rFonts w:ascii="Arial" w:eastAsia="宋体" w:hAnsi="Arial"/>
                <w:b/>
                <w:sz w:val="18"/>
              </w:rPr>
            </w:pPr>
            <w:del w:id="2497" w:author="Chen, Delia (NSB - CN/Hangzhou)" w:date="2019-03-26T10:52:00Z">
              <w:r w:rsidRPr="00BE18BD" w:rsidDel="00E234FB">
                <w:rPr>
                  <w:rFonts w:ascii="Arial" w:eastAsia="宋体" w:hAnsi="Arial"/>
                  <w:b/>
                  <w:sz w:val="18"/>
                </w:rPr>
                <w:delText>Test 5</w:delText>
              </w:r>
            </w:del>
          </w:p>
        </w:tc>
        <w:tc>
          <w:tcPr>
            <w:tcW w:w="3598" w:type="dxa"/>
            <w:gridSpan w:val="3"/>
            <w:tcBorders>
              <w:top w:val="single" w:sz="4" w:space="0" w:color="auto"/>
            </w:tcBorders>
          </w:tcPr>
          <w:p w14:paraId="2B5E37F4" w14:textId="35AE00A3" w:rsidR="00BE18BD" w:rsidRPr="00BE18BD" w:rsidDel="00E234FB" w:rsidRDefault="00BE18BD" w:rsidP="00BE18BD">
            <w:pPr>
              <w:keepNext/>
              <w:keepLines/>
              <w:spacing w:after="0"/>
              <w:jc w:val="center"/>
              <w:rPr>
                <w:del w:id="2498" w:author="Chen, Delia (NSB - CN/Hangzhou)" w:date="2019-03-26T10:52:00Z"/>
                <w:rFonts w:ascii="Arial" w:eastAsia="宋体" w:hAnsi="Arial"/>
                <w:b/>
                <w:sz w:val="18"/>
              </w:rPr>
            </w:pPr>
            <w:del w:id="2499" w:author="Chen, Delia (NSB - CN/Hangzhou)" w:date="2019-03-26T10:52:00Z">
              <w:r w:rsidRPr="00BE18BD" w:rsidDel="00E234FB">
                <w:rPr>
                  <w:rFonts w:ascii="Arial" w:eastAsia="宋体" w:hAnsi="Arial"/>
                  <w:b/>
                  <w:sz w:val="18"/>
                </w:rPr>
                <w:delText>Test 6</w:delText>
              </w:r>
            </w:del>
          </w:p>
        </w:tc>
      </w:tr>
      <w:tr w:rsidR="00BE18BD" w:rsidRPr="00BE18BD" w:rsidDel="00E234FB" w14:paraId="65FCE712" w14:textId="2DDF519D" w:rsidTr="006633E6">
        <w:trPr>
          <w:cantSplit/>
          <w:trHeight w:val="191"/>
          <w:jc w:val="center"/>
          <w:del w:id="2500" w:author="Chen, Delia (NSB - CN/Hangzhou)" w:date="2019-03-26T10:52:00Z"/>
        </w:trPr>
        <w:tc>
          <w:tcPr>
            <w:tcW w:w="1901" w:type="dxa"/>
            <w:gridSpan w:val="2"/>
            <w:vMerge/>
            <w:tcBorders>
              <w:left w:val="single" w:sz="4" w:space="0" w:color="auto"/>
              <w:bottom w:val="single" w:sz="4" w:space="0" w:color="auto"/>
            </w:tcBorders>
          </w:tcPr>
          <w:p w14:paraId="76B36DBB" w14:textId="1843BDFB" w:rsidR="00BE18BD" w:rsidRPr="00BE18BD" w:rsidDel="00E234FB" w:rsidRDefault="00BE18BD" w:rsidP="00BE18BD">
            <w:pPr>
              <w:keepNext/>
              <w:keepLines/>
              <w:spacing w:after="0"/>
              <w:jc w:val="center"/>
              <w:rPr>
                <w:del w:id="2501" w:author="Chen, Delia (NSB - CN/Hangzhou)" w:date="2019-03-26T10:52:00Z"/>
                <w:rFonts w:ascii="Arial" w:eastAsia="宋体" w:hAnsi="Arial"/>
                <w:b/>
                <w:sz w:val="18"/>
              </w:rPr>
            </w:pPr>
          </w:p>
        </w:tc>
        <w:tc>
          <w:tcPr>
            <w:tcW w:w="646" w:type="dxa"/>
            <w:vMerge/>
            <w:tcBorders>
              <w:bottom w:val="single" w:sz="4" w:space="0" w:color="auto"/>
            </w:tcBorders>
          </w:tcPr>
          <w:p w14:paraId="5C859E63" w14:textId="79DC08F1" w:rsidR="00BE18BD" w:rsidRPr="00BE18BD" w:rsidDel="00E234FB" w:rsidRDefault="00BE18BD" w:rsidP="00BE18BD">
            <w:pPr>
              <w:keepNext/>
              <w:keepLines/>
              <w:spacing w:after="0"/>
              <w:jc w:val="center"/>
              <w:rPr>
                <w:del w:id="2502" w:author="Chen, Delia (NSB - CN/Hangzhou)" w:date="2019-03-26T10:52:00Z"/>
                <w:rFonts w:ascii="Arial" w:eastAsia="宋体" w:hAnsi="Arial"/>
                <w:b/>
                <w:sz w:val="18"/>
              </w:rPr>
            </w:pPr>
          </w:p>
        </w:tc>
        <w:tc>
          <w:tcPr>
            <w:tcW w:w="1199" w:type="dxa"/>
            <w:tcBorders>
              <w:bottom w:val="single" w:sz="4" w:space="0" w:color="auto"/>
            </w:tcBorders>
          </w:tcPr>
          <w:p w14:paraId="0D1A14C2" w14:textId="5D10B969" w:rsidR="00BE18BD" w:rsidRPr="00BE18BD" w:rsidDel="00E234FB" w:rsidRDefault="00BE18BD" w:rsidP="00BE18BD">
            <w:pPr>
              <w:keepNext/>
              <w:keepLines/>
              <w:spacing w:after="0"/>
              <w:jc w:val="center"/>
              <w:rPr>
                <w:del w:id="2503" w:author="Chen, Delia (NSB - CN/Hangzhou)" w:date="2019-03-26T10:52:00Z"/>
                <w:rFonts w:ascii="Arial" w:eastAsia="宋体" w:hAnsi="Arial"/>
                <w:b/>
                <w:sz w:val="18"/>
              </w:rPr>
            </w:pPr>
            <w:del w:id="2504" w:author="Chen, Delia (NSB - CN/Hangzhou)" w:date="2019-03-26T10:52:00Z">
              <w:r w:rsidRPr="00BE18BD" w:rsidDel="00E234FB">
                <w:rPr>
                  <w:rFonts w:ascii="Arial" w:eastAsia="宋体" w:hAnsi="Arial"/>
                  <w:b/>
                  <w:sz w:val="18"/>
                </w:rPr>
                <w:delText>T1</w:delText>
              </w:r>
            </w:del>
          </w:p>
        </w:tc>
        <w:tc>
          <w:tcPr>
            <w:tcW w:w="1199" w:type="dxa"/>
            <w:tcBorders>
              <w:bottom w:val="single" w:sz="4" w:space="0" w:color="auto"/>
            </w:tcBorders>
          </w:tcPr>
          <w:p w14:paraId="3C9B1352" w14:textId="24B693BB" w:rsidR="00BE18BD" w:rsidRPr="00BE18BD" w:rsidDel="00E234FB" w:rsidRDefault="00BE18BD" w:rsidP="00BE18BD">
            <w:pPr>
              <w:keepNext/>
              <w:keepLines/>
              <w:spacing w:after="0"/>
              <w:jc w:val="center"/>
              <w:rPr>
                <w:del w:id="2505" w:author="Chen, Delia (NSB - CN/Hangzhou)" w:date="2019-03-26T10:52:00Z"/>
                <w:rFonts w:ascii="Arial" w:eastAsia="宋体" w:hAnsi="Arial"/>
                <w:b/>
                <w:sz w:val="18"/>
              </w:rPr>
            </w:pPr>
            <w:del w:id="2506" w:author="Chen, Delia (NSB - CN/Hangzhou)" w:date="2019-03-26T10:52:00Z">
              <w:r w:rsidRPr="00BE18BD" w:rsidDel="00E234FB">
                <w:rPr>
                  <w:rFonts w:ascii="Arial" w:eastAsia="宋体" w:hAnsi="Arial"/>
                  <w:b/>
                  <w:sz w:val="18"/>
                </w:rPr>
                <w:delText>T2</w:delText>
              </w:r>
            </w:del>
          </w:p>
        </w:tc>
        <w:tc>
          <w:tcPr>
            <w:tcW w:w="1199" w:type="dxa"/>
            <w:tcBorders>
              <w:bottom w:val="single" w:sz="4" w:space="0" w:color="auto"/>
            </w:tcBorders>
          </w:tcPr>
          <w:p w14:paraId="2440F726" w14:textId="4FBF87FF" w:rsidR="00BE18BD" w:rsidRPr="00BE18BD" w:rsidDel="00E234FB" w:rsidRDefault="00BE18BD" w:rsidP="00BE18BD">
            <w:pPr>
              <w:keepNext/>
              <w:keepLines/>
              <w:spacing w:after="0"/>
              <w:jc w:val="center"/>
              <w:rPr>
                <w:del w:id="2507" w:author="Chen, Delia (NSB - CN/Hangzhou)" w:date="2019-03-26T10:52:00Z"/>
                <w:rFonts w:ascii="Arial" w:eastAsia="宋体" w:hAnsi="Arial"/>
                <w:b/>
                <w:sz w:val="18"/>
              </w:rPr>
            </w:pPr>
            <w:del w:id="2508" w:author="Chen, Delia (NSB - CN/Hangzhou)" w:date="2019-03-26T10:52:00Z">
              <w:r w:rsidRPr="00BE18BD" w:rsidDel="00E234FB">
                <w:rPr>
                  <w:rFonts w:ascii="Arial" w:eastAsia="宋体" w:hAnsi="Arial"/>
                  <w:b/>
                  <w:sz w:val="18"/>
                </w:rPr>
                <w:delText>T3</w:delText>
              </w:r>
            </w:del>
          </w:p>
        </w:tc>
        <w:tc>
          <w:tcPr>
            <w:tcW w:w="1199" w:type="dxa"/>
            <w:tcBorders>
              <w:bottom w:val="single" w:sz="4" w:space="0" w:color="auto"/>
            </w:tcBorders>
          </w:tcPr>
          <w:p w14:paraId="6B5635C8" w14:textId="4EFAFEC6" w:rsidR="00BE18BD" w:rsidRPr="00BE18BD" w:rsidDel="00E234FB" w:rsidRDefault="00BE18BD" w:rsidP="00BE18BD">
            <w:pPr>
              <w:keepNext/>
              <w:keepLines/>
              <w:spacing w:after="0"/>
              <w:jc w:val="center"/>
              <w:rPr>
                <w:del w:id="2509" w:author="Chen, Delia (NSB - CN/Hangzhou)" w:date="2019-03-26T10:52:00Z"/>
                <w:rFonts w:ascii="Arial" w:eastAsia="宋体" w:hAnsi="Arial"/>
                <w:b/>
                <w:sz w:val="18"/>
              </w:rPr>
            </w:pPr>
            <w:del w:id="2510" w:author="Chen, Delia (NSB - CN/Hangzhou)" w:date="2019-03-26T10:52:00Z">
              <w:r w:rsidRPr="00BE18BD" w:rsidDel="00E234FB">
                <w:rPr>
                  <w:rFonts w:ascii="Arial" w:eastAsia="宋体" w:hAnsi="Arial"/>
                  <w:b/>
                  <w:sz w:val="18"/>
                </w:rPr>
                <w:delText>T1</w:delText>
              </w:r>
            </w:del>
          </w:p>
        </w:tc>
        <w:tc>
          <w:tcPr>
            <w:tcW w:w="1199" w:type="dxa"/>
            <w:tcBorders>
              <w:bottom w:val="single" w:sz="4" w:space="0" w:color="auto"/>
            </w:tcBorders>
          </w:tcPr>
          <w:p w14:paraId="655A36B6" w14:textId="1ED4EC02" w:rsidR="00BE18BD" w:rsidRPr="00BE18BD" w:rsidDel="00E234FB" w:rsidRDefault="00BE18BD" w:rsidP="00BE18BD">
            <w:pPr>
              <w:keepNext/>
              <w:keepLines/>
              <w:spacing w:after="0"/>
              <w:jc w:val="center"/>
              <w:rPr>
                <w:del w:id="2511" w:author="Chen, Delia (NSB - CN/Hangzhou)" w:date="2019-03-26T10:52:00Z"/>
                <w:rFonts w:ascii="Arial" w:eastAsia="宋体" w:hAnsi="Arial"/>
                <w:b/>
                <w:sz w:val="18"/>
              </w:rPr>
            </w:pPr>
            <w:del w:id="2512" w:author="Chen, Delia (NSB - CN/Hangzhou)" w:date="2019-03-26T10:52:00Z">
              <w:r w:rsidRPr="00BE18BD" w:rsidDel="00E234FB">
                <w:rPr>
                  <w:rFonts w:ascii="Arial" w:eastAsia="宋体" w:hAnsi="Arial"/>
                  <w:b/>
                  <w:sz w:val="18"/>
                </w:rPr>
                <w:delText>T2</w:delText>
              </w:r>
            </w:del>
          </w:p>
        </w:tc>
        <w:tc>
          <w:tcPr>
            <w:tcW w:w="1200" w:type="dxa"/>
            <w:tcBorders>
              <w:bottom w:val="single" w:sz="4" w:space="0" w:color="auto"/>
            </w:tcBorders>
          </w:tcPr>
          <w:p w14:paraId="50F1C41A" w14:textId="590B9EFE" w:rsidR="00BE18BD" w:rsidRPr="00BE18BD" w:rsidDel="00E234FB" w:rsidRDefault="00BE18BD" w:rsidP="00BE18BD">
            <w:pPr>
              <w:keepNext/>
              <w:keepLines/>
              <w:spacing w:after="0"/>
              <w:jc w:val="center"/>
              <w:rPr>
                <w:del w:id="2513" w:author="Chen, Delia (NSB - CN/Hangzhou)" w:date="2019-03-26T10:52:00Z"/>
                <w:rFonts w:ascii="Arial" w:eastAsia="宋体" w:hAnsi="Arial"/>
                <w:b/>
                <w:sz w:val="18"/>
              </w:rPr>
            </w:pPr>
            <w:del w:id="2514" w:author="Chen, Delia (NSB - CN/Hangzhou)" w:date="2019-03-26T10:52:00Z">
              <w:r w:rsidRPr="00BE18BD" w:rsidDel="00E234FB">
                <w:rPr>
                  <w:rFonts w:ascii="Arial" w:eastAsia="宋体" w:hAnsi="Arial"/>
                  <w:b/>
                  <w:sz w:val="18"/>
                </w:rPr>
                <w:delText>T3</w:delText>
              </w:r>
            </w:del>
          </w:p>
        </w:tc>
      </w:tr>
      <w:tr w:rsidR="00BE18BD" w:rsidRPr="00BE18BD" w:rsidDel="00E234FB" w14:paraId="56B431D6" w14:textId="6FFC445E" w:rsidTr="006633E6">
        <w:trPr>
          <w:cantSplit/>
          <w:trHeight w:val="169"/>
          <w:jc w:val="center"/>
          <w:del w:id="2515" w:author="Chen, Delia (NSB - CN/Hangzhou)" w:date="2019-03-26T10:52:00Z"/>
        </w:trPr>
        <w:tc>
          <w:tcPr>
            <w:tcW w:w="1901" w:type="dxa"/>
            <w:gridSpan w:val="2"/>
            <w:tcBorders>
              <w:left w:val="single" w:sz="4" w:space="0" w:color="auto"/>
              <w:bottom w:val="single" w:sz="4" w:space="0" w:color="auto"/>
            </w:tcBorders>
          </w:tcPr>
          <w:p w14:paraId="32397E46" w14:textId="2C732275" w:rsidR="00BE18BD" w:rsidRPr="00BE18BD" w:rsidDel="00E234FB" w:rsidRDefault="00BE18BD" w:rsidP="00BE18BD">
            <w:pPr>
              <w:keepNext/>
              <w:keepLines/>
              <w:spacing w:after="0"/>
              <w:rPr>
                <w:del w:id="2516" w:author="Chen, Delia (NSB - CN/Hangzhou)" w:date="2019-03-26T10:52:00Z"/>
                <w:rFonts w:ascii="Arial" w:eastAsia="宋体" w:hAnsi="Arial"/>
                <w:sz w:val="18"/>
              </w:rPr>
            </w:pPr>
            <w:del w:id="2517" w:author="Chen, Delia (NSB - CN/Hangzhou)" w:date="2019-03-26T10:52:00Z">
              <w:r w:rsidRPr="00BE18BD" w:rsidDel="00E234FB">
                <w:rPr>
                  <w:rFonts w:ascii="Arial" w:eastAsia="宋体" w:hAnsi="Arial"/>
                  <w:sz w:val="18"/>
                </w:rPr>
                <w:delText>PDCCH_beta</w:delText>
              </w:r>
            </w:del>
          </w:p>
        </w:tc>
        <w:tc>
          <w:tcPr>
            <w:tcW w:w="646" w:type="dxa"/>
            <w:tcBorders>
              <w:bottom w:val="single" w:sz="4" w:space="0" w:color="auto"/>
            </w:tcBorders>
          </w:tcPr>
          <w:p w14:paraId="62AE0A03" w14:textId="3B9414A0" w:rsidR="00BE18BD" w:rsidRPr="00BE18BD" w:rsidDel="00E234FB" w:rsidRDefault="00BE18BD" w:rsidP="00BE18BD">
            <w:pPr>
              <w:keepNext/>
              <w:keepLines/>
              <w:spacing w:after="0"/>
              <w:jc w:val="center"/>
              <w:rPr>
                <w:del w:id="2518" w:author="Chen, Delia (NSB - CN/Hangzhou)" w:date="2019-03-26T10:52:00Z"/>
                <w:rFonts w:ascii="Arial" w:eastAsia="宋体" w:hAnsi="Arial"/>
                <w:sz w:val="18"/>
              </w:rPr>
            </w:pPr>
            <w:del w:id="2519" w:author="Chen, Delia (NSB - CN/Hangzhou)" w:date="2019-03-26T10:52:00Z">
              <w:r w:rsidRPr="00BE18BD" w:rsidDel="00E234FB">
                <w:rPr>
                  <w:rFonts w:ascii="Arial" w:eastAsia="宋体" w:hAnsi="Arial"/>
                  <w:sz w:val="18"/>
                </w:rPr>
                <w:delText>dB</w:delText>
              </w:r>
            </w:del>
          </w:p>
        </w:tc>
        <w:tc>
          <w:tcPr>
            <w:tcW w:w="3597" w:type="dxa"/>
            <w:gridSpan w:val="3"/>
            <w:shd w:val="clear" w:color="auto" w:fill="auto"/>
          </w:tcPr>
          <w:p w14:paraId="49C2F2FA" w14:textId="73B5BE5E" w:rsidR="00BE18BD" w:rsidRPr="00BE18BD" w:rsidDel="00E234FB" w:rsidRDefault="00BE18BD" w:rsidP="00BE18BD">
            <w:pPr>
              <w:keepNext/>
              <w:keepLines/>
              <w:spacing w:after="0"/>
              <w:jc w:val="center"/>
              <w:rPr>
                <w:del w:id="2520" w:author="Chen, Delia (NSB - CN/Hangzhou)" w:date="2019-03-26T10:52:00Z"/>
                <w:rFonts w:ascii="Arial" w:eastAsia="宋体" w:hAnsi="Arial"/>
                <w:sz w:val="18"/>
              </w:rPr>
            </w:pPr>
            <w:del w:id="2521" w:author="Chen, Delia (NSB - CN/Hangzhou)" w:date="2019-03-26T10:52:00Z">
              <w:r w:rsidRPr="00BE18BD" w:rsidDel="00E234FB">
                <w:rPr>
                  <w:rFonts w:ascii="Arial" w:eastAsia="宋体" w:hAnsi="Arial"/>
                  <w:sz w:val="18"/>
                </w:rPr>
                <w:delText>4</w:delText>
              </w:r>
            </w:del>
          </w:p>
        </w:tc>
        <w:tc>
          <w:tcPr>
            <w:tcW w:w="3598" w:type="dxa"/>
            <w:gridSpan w:val="3"/>
          </w:tcPr>
          <w:p w14:paraId="56F02B26" w14:textId="3FD1D59A" w:rsidR="00BE18BD" w:rsidRPr="00BE18BD" w:rsidDel="00E234FB" w:rsidRDefault="00BE18BD" w:rsidP="00BE18BD">
            <w:pPr>
              <w:keepNext/>
              <w:keepLines/>
              <w:spacing w:after="0"/>
              <w:jc w:val="center"/>
              <w:rPr>
                <w:del w:id="2522" w:author="Chen, Delia (NSB - CN/Hangzhou)" w:date="2019-03-26T10:52:00Z"/>
                <w:rFonts w:ascii="Arial" w:eastAsia="宋体" w:hAnsi="Arial"/>
                <w:sz w:val="18"/>
              </w:rPr>
            </w:pPr>
            <w:del w:id="2523" w:author="Chen, Delia (NSB - CN/Hangzhou)" w:date="2019-03-26T10:52:00Z">
              <w:r w:rsidRPr="00BE18BD" w:rsidDel="00E234FB">
                <w:rPr>
                  <w:rFonts w:ascii="Arial" w:eastAsia="宋体" w:hAnsi="Arial"/>
                  <w:sz w:val="18"/>
                </w:rPr>
                <w:delText>4</w:delText>
              </w:r>
            </w:del>
          </w:p>
        </w:tc>
      </w:tr>
      <w:tr w:rsidR="00BE18BD" w:rsidRPr="00BE18BD" w:rsidDel="00E234FB" w14:paraId="78F7B2C6" w14:textId="3832CBAA" w:rsidTr="006633E6">
        <w:trPr>
          <w:cantSplit/>
          <w:trHeight w:val="180"/>
          <w:jc w:val="center"/>
          <w:del w:id="2524" w:author="Chen, Delia (NSB - CN/Hangzhou)" w:date="2019-03-26T10:52:00Z"/>
        </w:trPr>
        <w:tc>
          <w:tcPr>
            <w:tcW w:w="1901" w:type="dxa"/>
            <w:gridSpan w:val="2"/>
            <w:tcBorders>
              <w:left w:val="single" w:sz="4" w:space="0" w:color="auto"/>
              <w:bottom w:val="single" w:sz="4" w:space="0" w:color="auto"/>
            </w:tcBorders>
          </w:tcPr>
          <w:p w14:paraId="59E8C132" w14:textId="5DD44EF6" w:rsidR="00BE18BD" w:rsidRPr="00BE18BD" w:rsidDel="00E234FB" w:rsidRDefault="00BE18BD" w:rsidP="00BE18BD">
            <w:pPr>
              <w:keepNext/>
              <w:keepLines/>
              <w:spacing w:after="0"/>
              <w:rPr>
                <w:del w:id="2525" w:author="Chen, Delia (NSB - CN/Hangzhou)" w:date="2019-03-26T10:52:00Z"/>
                <w:rFonts w:ascii="Arial" w:eastAsia="宋体" w:hAnsi="Arial"/>
                <w:sz w:val="18"/>
              </w:rPr>
            </w:pPr>
            <w:del w:id="2526" w:author="Chen, Delia (NSB - CN/Hangzhou)" w:date="2019-03-26T10:52:00Z">
              <w:r w:rsidRPr="00BE18BD" w:rsidDel="00E234FB">
                <w:rPr>
                  <w:rFonts w:ascii="Arial" w:eastAsia="宋体" w:hAnsi="Arial"/>
                  <w:sz w:val="18"/>
                </w:rPr>
                <w:delText>PDCCH_DMRS_beta</w:delText>
              </w:r>
            </w:del>
          </w:p>
        </w:tc>
        <w:tc>
          <w:tcPr>
            <w:tcW w:w="646" w:type="dxa"/>
            <w:tcBorders>
              <w:bottom w:val="single" w:sz="4" w:space="0" w:color="auto"/>
            </w:tcBorders>
          </w:tcPr>
          <w:p w14:paraId="51488EED" w14:textId="7B94F964" w:rsidR="00BE18BD" w:rsidRPr="00BE18BD" w:rsidDel="00E234FB" w:rsidRDefault="00BE18BD" w:rsidP="00BE18BD">
            <w:pPr>
              <w:keepNext/>
              <w:keepLines/>
              <w:spacing w:after="0"/>
              <w:jc w:val="center"/>
              <w:rPr>
                <w:del w:id="2527" w:author="Chen, Delia (NSB - CN/Hangzhou)" w:date="2019-03-26T10:52:00Z"/>
                <w:rFonts w:ascii="Arial" w:eastAsia="宋体" w:hAnsi="Arial"/>
                <w:sz w:val="18"/>
              </w:rPr>
            </w:pPr>
            <w:del w:id="2528" w:author="Chen, Delia (NSB - CN/Hangzhou)" w:date="2019-03-26T10:52:00Z">
              <w:r w:rsidRPr="00BE18BD" w:rsidDel="00E234FB">
                <w:rPr>
                  <w:rFonts w:ascii="Arial" w:eastAsia="宋体" w:hAnsi="Arial"/>
                  <w:sz w:val="18"/>
                </w:rPr>
                <w:delText>dB</w:delText>
              </w:r>
            </w:del>
          </w:p>
        </w:tc>
        <w:tc>
          <w:tcPr>
            <w:tcW w:w="3597" w:type="dxa"/>
            <w:gridSpan w:val="3"/>
            <w:shd w:val="clear" w:color="auto" w:fill="auto"/>
          </w:tcPr>
          <w:p w14:paraId="67A00C49" w14:textId="68438BC6" w:rsidR="00BE18BD" w:rsidRPr="00BE18BD" w:rsidDel="00E234FB" w:rsidRDefault="00BE18BD" w:rsidP="00BE18BD">
            <w:pPr>
              <w:keepNext/>
              <w:keepLines/>
              <w:spacing w:after="0"/>
              <w:jc w:val="center"/>
              <w:rPr>
                <w:del w:id="2529" w:author="Chen, Delia (NSB - CN/Hangzhou)" w:date="2019-03-26T10:52:00Z"/>
                <w:rFonts w:ascii="Arial" w:eastAsia="宋体" w:hAnsi="Arial"/>
                <w:sz w:val="18"/>
              </w:rPr>
            </w:pPr>
            <w:del w:id="2530" w:author="Chen, Delia (NSB - CN/Hangzhou)" w:date="2019-03-26T10:52:00Z">
              <w:r w:rsidRPr="00BE18BD" w:rsidDel="00E234FB">
                <w:rPr>
                  <w:rFonts w:ascii="Arial" w:eastAsia="宋体" w:hAnsi="Arial"/>
                  <w:sz w:val="18"/>
                </w:rPr>
                <w:delText>4</w:delText>
              </w:r>
            </w:del>
          </w:p>
        </w:tc>
        <w:tc>
          <w:tcPr>
            <w:tcW w:w="3598" w:type="dxa"/>
            <w:gridSpan w:val="3"/>
          </w:tcPr>
          <w:p w14:paraId="020445D5" w14:textId="39B6E317" w:rsidR="00BE18BD" w:rsidRPr="00BE18BD" w:rsidDel="00E234FB" w:rsidRDefault="00BE18BD" w:rsidP="00BE18BD">
            <w:pPr>
              <w:keepNext/>
              <w:keepLines/>
              <w:spacing w:after="0"/>
              <w:jc w:val="center"/>
              <w:rPr>
                <w:del w:id="2531" w:author="Chen, Delia (NSB - CN/Hangzhou)" w:date="2019-03-26T10:52:00Z"/>
                <w:rFonts w:ascii="Arial" w:eastAsia="宋体" w:hAnsi="Arial"/>
                <w:sz w:val="18"/>
              </w:rPr>
            </w:pPr>
            <w:del w:id="2532" w:author="Chen, Delia (NSB - CN/Hangzhou)" w:date="2019-03-26T10:52:00Z">
              <w:r w:rsidRPr="00BE18BD" w:rsidDel="00E234FB">
                <w:rPr>
                  <w:rFonts w:ascii="Arial" w:eastAsia="宋体" w:hAnsi="Arial"/>
                  <w:sz w:val="18"/>
                </w:rPr>
                <w:delText>4</w:delText>
              </w:r>
            </w:del>
          </w:p>
        </w:tc>
      </w:tr>
      <w:tr w:rsidR="00BE18BD" w:rsidRPr="00BE18BD" w:rsidDel="00E234FB" w14:paraId="16D81DBA" w14:textId="52D2A4F2" w:rsidTr="006633E6">
        <w:trPr>
          <w:cantSplit/>
          <w:trHeight w:val="169"/>
          <w:jc w:val="center"/>
          <w:del w:id="2533" w:author="Chen, Delia (NSB - CN/Hangzhou)" w:date="2019-03-26T10:52:00Z"/>
        </w:trPr>
        <w:tc>
          <w:tcPr>
            <w:tcW w:w="1901" w:type="dxa"/>
            <w:gridSpan w:val="2"/>
            <w:tcBorders>
              <w:left w:val="single" w:sz="4" w:space="0" w:color="auto"/>
              <w:bottom w:val="single" w:sz="4" w:space="0" w:color="auto"/>
            </w:tcBorders>
          </w:tcPr>
          <w:p w14:paraId="51925130" w14:textId="3CA0EF13" w:rsidR="00BE18BD" w:rsidRPr="00BE18BD" w:rsidDel="00E234FB" w:rsidRDefault="00BE18BD" w:rsidP="00BE18BD">
            <w:pPr>
              <w:keepNext/>
              <w:keepLines/>
              <w:spacing w:after="0"/>
              <w:rPr>
                <w:del w:id="2534" w:author="Chen, Delia (NSB - CN/Hangzhou)" w:date="2019-03-26T10:52:00Z"/>
                <w:rFonts w:ascii="Arial" w:eastAsia="宋体" w:hAnsi="Arial"/>
                <w:sz w:val="18"/>
              </w:rPr>
            </w:pPr>
            <w:del w:id="2535" w:author="Chen, Delia (NSB - CN/Hangzhou)" w:date="2019-03-26T10:52:00Z">
              <w:r w:rsidRPr="00BE18BD" w:rsidDel="00E234FB">
                <w:rPr>
                  <w:rFonts w:ascii="Arial" w:eastAsia="宋体" w:hAnsi="Arial"/>
                  <w:sz w:val="18"/>
                </w:rPr>
                <w:delText>PBCH_beta</w:delText>
              </w:r>
            </w:del>
          </w:p>
        </w:tc>
        <w:tc>
          <w:tcPr>
            <w:tcW w:w="646" w:type="dxa"/>
            <w:tcBorders>
              <w:bottom w:val="single" w:sz="4" w:space="0" w:color="auto"/>
            </w:tcBorders>
          </w:tcPr>
          <w:p w14:paraId="7541878F" w14:textId="7F120776" w:rsidR="00BE18BD" w:rsidRPr="00BE18BD" w:rsidDel="00E234FB" w:rsidRDefault="00BE18BD" w:rsidP="00BE18BD">
            <w:pPr>
              <w:keepNext/>
              <w:keepLines/>
              <w:spacing w:after="0"/>
              <w:jc w:val="center"/>
              <w:rPr>
                <w:del w:id="2536" w:author="Chen, Delia (NSB - CN/Hangzhou)" w:date="2019-03-26T10:52:00Z"/>
                <w:rFonts w:ascii="Arial" w:eastAsia="宋体" w:hAnsi="Arial"/>
                <w:sz w:val="18"/>
              </w:rPr>
            </w:pPr>
            <w:del w:id="2537" w:author="Chen, Delia (NSB - CN/Hangzhou)" w:date="2019-03-26T10:52:00Z">
              <w:r w:rsidRPr="00BE18BD" w:rsidDel="00E234FB">
                <w:rPr>
                  <w:rFonts w:ascii="Arial" w:eastAsia="宋体" w:hAnsi="Arial"/>
                  <w:sz w:val="18"/>
                </w:rPr>
                <w:delText>dB</w:delText>
              </w:r>
            </w:del>
          </w:p>
        </w:tc>
        <w:tc>
          <w:tcPr>
            <w:tcW w:w="3597" w:type="dxa"/>
            <w:gridSpan w:val="3"/>
            <w:vMerge w:val="restart"/>
            <w:shd w:val="clear" w:color="auto" w:fill="auto"/>
          </w:tcPr>
          <w:p w14:paraId="6DFA7314" w14:textId="71B53100" w:rsidR="00BE18BD" w:rsidRPr="00BE18BD" w:rsidDel="00E234FB" w:rsidRDefault="00BE18BD" w:rsidP="00BE18BD">
            <w:pPr>
              <w:keepNext/>
              <w:keepLines/>
              <w:spacing w:after="0"/>
              <w:jc w:val="center"/>
              <w:rPr>
                <w:del w:id="2538" w:author="Chen, Delia (NSB - CN/Hangzhou)" w:date="2019-03-26T10:52:00Z"/>
                <w:rFonts w:ascii="Arial" w:eastAsia="宋体" w:hAnsi="Arial"/>
                <w:sz w:val="18"/>
              </w:rPr>
            </w:pPr>
          </w:p>
          <w:p w14:paraId="3C1DC977" w14:textId="4F25C602" w:rsidR="00BE18BD" w:rsidRPr="00BE18BD" w:rsidDel="00E234FB" w:rsidRDefault="00BE18BD" w:rsidP="00BE18BD">
            <w:pPr>
              <w:keepNext/>
              <w:keepLines/>
              <w:spacing w:after="0"/>
              <w:jc w:val="center"/>
              <w:rPr>
                <w:del w:id="2539" w:author="Chen, Delia (NSB - CN/Hangzhou)" w:date="2019-03-26T10:52:00Z"/>
                <w:rFonts w:ascii="Arial" w:eastAsia="宋体" w:hAnsi="Arial"/>
                <w:sz w:val="18"/>
              </w:rPr>
            </w:pPr>
          </w:p>
          <w:p w14:paraId="5DC6B62A" w14:textId="26693912" w:rsidR="00BE18BD" w:rsidRPr="00BE18BD" w:rsidDel="00E234FB" w:rsidRDefault="00BE18BD" w:rsidP="00BE18BD">
            <w:pPr>
              <w:keepNext/>
              <w:keepLines/>
              <w:spacing w:after="0"/>
              <w:jc w:val="center"/>
              <w:rPr>
                <w:del w:id="2540" w:author="Chen, Delia (NSB - CN/Hangzhou)" w:date="2019-03-26T10:52:00Z"/>
                <w:rFonts w:ascii="Arial" w:eastAsia="宋体" w:hAnsi="Arial"/>
                <w:sz w:val="18"/>
              </w:rPr>
            </w:pPr>
            <w:del w:id="2541" w:author="Chen, Delia (NSB - CN/Hangzhou)" w:date="2019-03-26T10:52:00Z">
              <w:r w:rsidRPr="00BE18BD" w:rsidDel="00E234FB">
                <w:rPr>
                  <w:rFonts w:ascii="Arial" w:eastAsia="宋体" w:hAnsi="Arial"/>
                  <w:sz w:val="18"/>
                </w:rPr>
                <w:delText>0</w:delText>
              </w:r>
            </w:del>
          </w:p>
        </w:tc>
        <w:tc>
          <w:tcPr>
            <w:tcW w:w="3598" w:type="dxa"/>
            <w:gridSpan w:val="3"/>
            <w:vMerge w:val="restart"/>
          </w:tcPr>
          <w:p w14:paraId="2B476497" w14:textId="2DBF3431" w:rsidR="00BE18BD" w:rsidRPr="00BE18BD" w:rsidDel="00E234FB" w:rsidRDefault="00BE18BD" w:rsidP="00BE18BD">
            <w:pPr>
              <w:keepNext/>
              <w:keepLines/>
              <w:spacing w:after="0"/>
              <w:jc w:val="center"/>
              <w:rPr>
                <w:del w:id="2542" w:author="Chen, Delia (NSB - CN/Hangzhou)" w:date="2019-03-26T10:52:00Z"/>
                <w:rFonts w:ascii="Arial" w:eastAsia="宋体" w:hAnsi="Arial"/>
                <w:sz w:val="18"/>
              </w:rPr>
            </w:pPr>
          </w:p>
          <w:p w14:paraId="6CEACDF1" w14:textId="1B420EAD" w:rsidR="00BE18BD" w:rsidRPr="00BE18BD" w:rsidDel="00E234FB" w:rsidRDefault="00BE18BD" w:rsidP="00BE18BD">
            <w:pPr>
              <w:keepNext/>
              <w:keepLines/>
              <w:spacing w:after="0"/>
              <w:jc w:val="center"/>
              <w:rPr>
                <w:del w:id="2543" w:author="Chen, Delia (NSB - CN/Hangzhou)" w:date="2019-03-26T10:52:00Z"/>
                <w:rFonts w:ascii="Arial" w:eastAsia="宋体" w:hAnsi="Arial"/>
                <w:sz w:val="18"/>
              </w:rPr>
            </w:pPr>
          </w:p>
          <w:p w14:paraId="06EB95A2" w14:textId="507926CF" w:rsidR="00BE18BD" w:rsidRPr="00BE18BD" w:rsidDel="00E234FB" w:rsidRDefault="00BE18BD" w:rsidP="00BE18BD">
            <w:pPr>
              <w:keepNext/>
              <w:keepLines/>
              <w:spacing w:after="0"/>
              <w:jc w:val="center"/>
              <w:rPr>
                <w:del w:id="2544" w:author="Chen, Delia (NSB - CN/Hangzhou)" w:date="2019-03-26T10:52:00Z"/>
                <w:rFonts w:ascii="Arial" w:eastAsia="宋体" w:hAnsi="Arial"/>
                <w:sz w:val="18"/>
              </w:rPr>
            </w:pPr>
            <w:del w:id="2545" w:author="Chen, Delia (NSB - CN/Hangzhou)" w:date="2019-03-26T10:52:00Z">
              <w:r w:rsidRPr="00BE18BD" w:rsidDel="00E234FB">
                <w:rPr>
                  <w:rFonts w:ascii="Arial" w:eastAsia="宋体" w:hAnsi="Arial"/>
                  <w:sz w:val="18"/>
                </w:rPr>
                <w:delText>0</w:delText>
              </w:r>
            </w:del>
          </w:p>
        </w:tc>
      </w:tr>
      <w:tr w:rsidR="00BE18BD" w:rsidRPr="00BE18BD" w:rsidDel="00E234FB" w14:paraId="19A5B8AB" w14:textId="23A258E7" w:rsidTr="006633E6">
        <w:trPr>
          <w:cantSplit/>
          <w:trHeight w:val="169"/>
          <w:jc w:val="center"/>
          <w:del w:id="2546" w:author="Chen, Delia (NSB - CN/Hangzhou)" w:date="2019-03-26T10:52:00Z"/>
        </w:trPr>
        <w:tc>
          <w:tcPr>
            <w:tcW w:w="1901" w:type="dxa"/>
            <w:gridSpan w:val="2"/>
            <w:tcBorders>
              <w:left w:val="single" w:sz="4" w:space="0" w:color="auto"/>
              <w:bottom w:val="single" w:sz="4" w:space="0" w:color="auto"/>
            </w:tcBorders>
          </w:tcPr>
          <w:p w14:paraId="7BF9330C" w14:textId="2DC01F89" w:rsidR="00BE18BD" w:rsidRPr="00BE18BD" w:rsidDel="00E234FB" w:rsidRDefault="00BE18BD" w:rsidP="00BE18BD">
            <w:pPr>
              <w:keepNext/>
              <w:keepLines/>
              <w:spacing w:after="0"/>
              <w:rPr>
                <w:del w:id="2547" w:author="Chen, Delia (NSB - CN/Hangzhou)" w:date="2019-03-26T10:52:00Z"/>
                <w:rFonts w:ascii="Arial" w:eastAsia="宋体" w:hAnsi="Arial"/>
                <w:sz w:val="18"/>
              </w:rPr>
            </w:pPr>
            <w:del w:id="2548" w:author="Chen, Delia (NSB - CN/Hangzhou)" w:date="2019-03-26T10:52:00Z">
              <w:r w:rsidRPr="00BE18BD" w:rsidDel="00E234FB">
                <w:rPr>
                  <w:rFonts w:ascii="Arial" w:eastAsia="宋体" w:hAnsi="Arial"/>
                  <w:sz w:val="18"/>
                </w:rPr>
                <w:delText>PSS_beta</w:delText>
              </w:r>
            </w:del>
          </w:p>
        </w:tc>
        <w:tc>
          <w:tcPr>
            <w:tcW w:w="646" w:type="dxa"/>
            <w:tcBorders>
              <w:bottom w:val="single" w:sz="4" w:space="0" w:color="auto"/>
            </w:tcBorders>
          </w:tcPr>
          <w:p w14:paraId="22284255" w14:textId="4C5A9DE1" w:rsidR="00BE18BD" w:rsidRPr="00BE18BD" w:rsidDel="00E234FB" w:rsidRDefault="00BE18BD" w:rsidP="00BE18BD">
            <w:pPr>
              <w:keepNext/>
              <w:keepLines/>
              <w:spacing w:after="0"/>
              <w:jc w:val="center"/>
              <w:rPr>
                <w:del w:id="2549" w:author="Chen, Delia (NSB - CN/Hangzhou)" w:date="2019-03-26T10:52:00Z"/>
                <w:rFonts w:ascii="Arial" w:eastAsia="宋体" w:hAnsi="Arial"/>
                <w:sz w:val="18"/>
              </w:rPr>
            </w:pPr>
            <w:del w:id="2550"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7D856ACD" w14:textId="4B67AF42" w:rsidR="00BE18BD" w:rsidRPr="00BE18BD" w:rsidDel="00E234FB" w:rsidRDefault="00BE18BD" w:rsidP="00BE18BD">
            <w:pPr>
              <w:keepNext/>
              <w:keepLines/>
              <w:spacing w:after="0"/>
              <w:jc w:val="center"/>
              <w:rPr>
                <w:del w:id="2551" w:author="Chen, Delia (NSB - CN/Hangzhou)" w:date="2019-03-26T10:52:00Z"/>
                <w:rFonts w:ascii="Arial" w:eastAsia="宋体" w:hAnsi="Arial"/>
                <w:sz w:val="18"/>
              </w:rPr>
            </w:pPr>
          </w:p>
        </w:tc>
        <w:tc>
          <w:tcPr>
            <w:tcW w:w="3598" w:type="dxa"/>
            <w:gridSpan w:val="3"/>
            <w:vMerge/>
          </w:tcPr>
          <w:p w14:paraId="025F35F5" w14:textId="63BB4DBE" w:rsidR="00BE18BD" w:rsidRPr="00BE18BD" w:rsidDel="00E234FB" w:rsidRDefault="00BE18BD" w:rsidP="00BE18BD">
            <w:pPr>
              <w:keepNext/>
              <w:keepLines/>
              <w:spacing w:after="0"/>
              <w:jc w:val="center"/>
              <w:rPr>
                <w:del w:id="2552" w:author="Chen, Delia (NSB - CN/Hangzhou)" w:date="2019-03-26T10:52:00Z"/>
                <w:rFonts w:ascii="Arial" w:eastAsia="宋体" w:hAnsi="Arial"/>
                <w:sz w:val="18"/>
              </w:rPr>
            </w:pPr>
          </w:p>
        </w:tc>
      </w:tr>
      <w:tr w:rsidR="00BE18BD" w:rsidRPr="00BE18BD" w:rsidDel="00E234FB" w14:paraId="49191787" w14:textId="78733F5B" w:rsidTr="006633E6">
        <w:trPr>
          <w:cantSplit/>
          <w:trHeight w:val="180"/>
          <w:jc w:val="center"/>
          <w:del w:id="2553" w:author="Chen, Delia (NSB - CN/Hangzhou)" w:date="2019-03-26T10:52:00Z"/>
        </w:trPr>
        <w:tc>
          <w:tcPr>
            <w:tcW w:w="1901" w:type="dxa"/>
            <w:gridSpan w:val="2"/>
            <w:tcBorders>
              <w:left w:val="single" w:sz="4" w:space="0" w:color="auto"/>
              <w:bottom w:val="single" w:sz="4" w:space="0" w:color="auto"/>
            </w:tcBorders>
          </w:tcPr>
          <w:p w14:paraId="05AA489A" w14:textId="01033F5F" w:rsidR="00BE18BD" w:rsidRPr="00BE18BD" w:rsidDel="00E234FB" w:rsidRDefault="00BE18BD" w:rsidP="00BE18BD">
            <w:pPr>
              <w:keepNext/>
              <w:keepLines/>
              <w:spacing w:after="0"/>
              <w:rPr>
                <w:del w:id="2554" w:author="Chen, Delia (NSB - CN/Hangzhou)" w:date="2019-03-26T10:52:00Z"/>
                <w:rFonts w:ascii="Arial" w:eastAsia="宋体" w:hAnsi="Arial"/>
                <w:sz w:val="18"/>
              </w:rPr>
            </w:pPr>
            <w:del w:id="2555" w:author="Chen, Delia (NSB - CN/Hangzhou)" w:date="2019-03-26T10:52:00Z">
              <w:r w:rsidRPr="00BE18BD" w:rsidDel="00E234FB">
                <w:rPr>
                  <w:rFonts w:ascii="Arial" w:eastAsia="宋体" w:hAnsi="Arial"/>
                  <w:sz w:val="18"/>
                </w:rPr>
                <w:delText>SSS_beta</w:delText>
              </w:r>
            </w:del>
          </w:p>
        </w:tc>
        <w:tc>
          <w:tcPr>
            <w:tcW w:w="646" w:type="dxa"/>
            <w:tcBorders>
              <w:bottom w:val="single" w:sz="4" w:space="0" w:color="auto"/>
            </w:tcBorders>
          </w:tcPr>
          <w:p w14:paraId="70AFE335" w14:textId="27CC8B55" w:rsidR="00BE18BD" w:rsidRPr="00BE18BD" w:rsidDel="00E234FB" w:rsidRDefault="00BE18BD" w:rsidP="00BE18BD">
            <w:pPr>
              <w:keepNext/>
              <w:keepLines/>
              <w:spacing w:after="0"/>
              <w:jc w:val="center"/>
              <w:rPr>
                <w:del w:id="2556" w:author="Chen, Delia (NSB - CN/Hangzhou)" w:date="2019-03-26T10:52:00Z"/>
                <w:rFonts w:ascii="Arial" w:eastAsia="宋体" w:hAnsi="Arial"/>
                <w:sz w:val="18"/>
              </w:rPr>
            </w:pPr>
            <w:del w:id="2557"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26AC48FD" w14:textId="6D0A01EF" w:rsidR="00BE18BD" w:rsidRPr="00BE18BD" w:rsidDel="00E234FB" w:rsidRDefault="00BE18BD" w:rsidP="00BE18BD">
            <w:pPr>
              <w:keepNext/>
              <w:keepLines/>
              <w:spacing w:after="0"/>
              <w:jc w:val="center"/>
              <w:rPr>
                <w:del w:id="2558" w:author="Chen, Delia (NSB - CN/Hangzhou)" w:date="2019-03-26T10:52:00Z"/>
                <w:rFonts w:ascii="Arial" w:eastAsia="宋体" w:hAnsi="Arial"/>
                <w:sz w:val="18"/>
              </w:rPr>
            </w:pPr>
          </w:p>
        </w:tc>
        <w:tc>
          <w:tcPr>
            <w:tcW w:w="3598" w:type="dxa"/>
            <w:gridSpan w:val="3"/>
            <w:vMerge/>
          </w:tcPr>
          <w:p w14:paraId="3A78D891" w14:textId="33F927A9" w:rsidR="00BE18BD" w:rsidRPr="00BE18BD" w:rsidDel="00E234FB" w:rsidRDefault="00BE18BD" w:rsidP="00BE18BD">
            <w:pPr>
              <w:keepNext/>
              <w:keepLines/>
              <w:spacing w:after="0"/>
              <w:jc w:val="center"/>
              <w:rPr>
                <w:del w:id="2559" w:author="Chen, Delia (NSB - CN/Hangzhou)" w:date="2019-03-26T10:52:00Z"/>
                <w:rFonts w:ascii="Arial" w:eastAsia="宋体" w:hAnsi="Arial"/>
                <w:sz w:val="18"/>
              </w:rPr>
            </w:pPr>
          </w:p>
        </w:tc>
      </w:tr>
      <w:tr w:rsidR="00BE18BD" w:rsidRPr="00BE18BD" w:rsidDel="00E234FB" w14:paraId="0730C654" w14:textId="4CBA090A" w:rsidTr="006633E6">
        <w:trPr>
          <w:cantSplit/>
          <w:trHeight w:val="169"/>
          <w:jc w:val="center"/>
          <w:del w:id="2560" w:author="Chen, Delia (NSB - CN/Hangzhou)" w:date="2019-03-26T10:52:00Z"/>
        </w:trPr>
        <w:tc>
          <w:tcPr>
            <w:tcW w:w="1901" w:type="dxa"/>
            <w:gridSpan w:val="2"/>
            <w:tcBorders>
              <w:left w:val="single" w:sz="4" w:space="0" w:color="auto"/>
              <w:bottom w:val="single" w:sz="4" w:space="0" w:color="auto"/>
            </w:tcBorders>
          </w:tcPr>
          <w:p w14:paraId="62A8829D" w14:textId="0DFBCC70" w:rsidR="00BE18BD" w:rsidRPr="00BE18BD" w:rsidDel="00E234FB" w:rsidRDefault="00BE18BD" w:rsidP="00BE18BD">
            <w:pPr>
              <w:keepNext/>
              <w:keepLines/>
              <w:spacing w:after="0"/>
              <w:rPr>
                <w:del w:id="2561" w:author="Chen, Delia (NSB - CN/Hangzhou)" w:date="2019-03-26T10:52:00Z"/>
                <w:rFonts w:ascii="Arial" w:eastAsia="宋体" w:hAnsi="Arial"/>
                <w:sz w:val="18"/>
              </w:rPr>
            </w:pPr>
            <w:del w:id="2562" w:author="Chen, Delia (NSB - CN/Hangzhou)" w:date="2019-03-26T10:52:00Z">
              <w:r w:rsidRPr="00BE18BD" w:rsidDel="00E234FB">
                <w:rPr>
                  <w:rFonts w:ascii="Arial" w:eastAsia="宋体" w:hAnsi="Arial"/>
                  <w:sz w:val="18"/>
                </w:rPr>
                <w:delText>PDSCH_beta</w:delText>
              </w:r>
            </w:del>
          </w:p>
        </w:tc>
        <w:tc>
          <w:tcPr>
            <w:tcW w:w="646" w:type="dxa"/>
            <w:tcBorders>
              <w:bottom w:val="single" w:sz="4" w:space="0" w:color="auto"/>
            </w:tcBorders>
          </w:tcPr>
          <w:p w14:paraId="75A7A270" w14:textId="6877E0D3" w:rsidR="00BE18BD" w:rsidRPr="00BE18BD" w:rsidDel="00E234FB" w:rsidRDefault="00BE18BD" w:rsidP="00BE18BD">
            <w:pPr>
              <w:keepNext/>
              <w:keepLines/>
              <w:spacing w:after="0"/>
              <w:jc w:val="center"/>
              <w:rPr>
                <w:del w:id="2563" w:author="Chen, Delia (NSB - CN/Hangzhou)" w:date="2019-03-26T10:52:00Z"/>
                <w:rFonts w:ascii="Arial" w:eastAsia="宋体" w:hAnsi="Arial"/>
                <w:sz w:val="18"/>
              </w:rPr>
            </w:pPr>
            <w:del w:id="2564"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3B0FA7FC" w14:textId="59F8F9E8" w:rsidR="00BE18BD" w:rsidRPr="00BE18BD" w:rsidDel="00E234FB" w:rsidRDefault="00BE18BD" w:rsidP="00BE18BD">
            <w:pPr>
              <w:keepNext/>
              <w:keepLines/>
              <w:spacing w:after="0"/>
              <w:jc w:val="center"/>
              <w:rPr>
                <w:del w:id="2565" w:author="Chen, Delia (NSB - CN/Hangzhou)" w:date="2019-03-26T10:52:00Z"/>
                <w:rFonts w:ascii="Arial" w:eastAsia="宋体" w:hAnsi="Arial"/>
                <w:sz w:val="18"/>
              </w:rPr>
            </w:pPr>
          </w:p>
        </w:tc>
        <w:tc>
          <w:tcPr>
            <w:tcW w:w="3598" w:type="dxa"/>
            <w:gridSpan w:val="3"/>
            <w:vMerge/>
          </w:tcPr>
          <w:p w14:paraId="62AC4DC7" w14:textId="3F9831C4" w:rsidR="00BE18BD" w:rsidRPr="00BE18BD" w:rsidDel="00E234FB" w:rsidRDefault="00BE18BD" w:rsidP="00BE18BD">
            <w:pPr>
              <w:keepNext/>
              <w:keepLines/>
              <w:spacing w:after="0"/>
              <w:jc w:val="center"/>
              <w:rPr>
                <w:del w:id="2566" w:author="Chen, Delia (NSB - CN/Hangzhou)" w:date="2019-03-26T10:52:00Z"/>
                <w:rFonts w:ascii="Arial" w:eastAsia="宋体" w:hAnsi="Arial"/>
                <w:sz w:val="18"/>
              </w:rPr>
            </w:pPr>
          </w:p>
        </w:tc>
      </w:tr>
      <w:tr w:rsidR="00BE18BD" w:rsidRPr="00BE18BD" w:rsidDel="00E234FB" w14:paraId="66BB9508" w14:textId="1008D5FA" w:rsidTr="006633E6">
        <w:trPr>
          <w:cantSplit/>
          <w:trHeight w:val="169"/>
          <w:jc w:val="center"/>
          <w:del w:id="2567" w:author="Chen, Delia (NSB - CN/Hangzhou)" w:date="2019-03-26T10:52:00Z"/>
        </w:trPr>
        <w:tc>
          <w:tcPr>
            <w:tcW w:w="1901" w:type="dxa"/>
            <w:gridSpan w:val="2"/>
            <w:tcBorders>
              <w:left w:val="single" w:sz="4" w:space="0" w:color="auto"/>
              <w:bottom w:val="single" w:sz="4" w:space="0" w:color="auto"/>
            </w:tcBorders>
            <w:vAlign w:val="center"/>
          </w:tcPr>
          <w:p w14:paraId="753541BB" w14:textId="5E8EF623" w:rsidR="00BE18BD" w:rsidRPr="00BE18BD" w:rsidDel="00E234FB" w:rsidRDefault="00BE18BD" w:rsidP="00BE18BD">
            <w:pPr>
              <w:keepNext/>
              <w:keepLines/>
              <w:spacing w:after="0"/>
              <w:rPr>
                <w:del w:id="2568" w:author="Chen, Delia (NSB - CN/Hangzhou)" w:date="2019-03-26T10:52:00Z"/>
                <w:rFonts w:ascii="Arial" w:eastAsia="宋体" w:hAnsi="Arial"/>
                <w:sz w:val="18"/>
              </w:rPr>
            </w:pPr>
            <w:del w:id="2569" w:author="Chen, Delia (NSB - CN/Hangzhou)" w:date="2019-03-26T10:52:00Z">
              <w:r w:rsidRPr="00BE18BD" w:rsidDel="00E234FB">
                <w:rPr>
                  <w:rFonts w:ascii="Arial" w:eastAsia="宋体" w:hAnsi="Arial"/>
                  <w:sz w:val="18"/>
                </w:rPr>
                <w:delText>OCNG_beta</w:delText>
              </w:r>
            </w:del>
          </w:p>
        </w:tc>
        <w:tc>
          <w:tcPr>
            <w:tcW w:w="646" w:type="dxa"/>
            <w:tcBorders>
              <w:bottom w:val="single" w:sz="4" w:space="0" w:color="auto"/>
            </w:tcBorders>
          </w:tcPr>
          <w:p w14:paraId="17278C23" w14:textId="74A3516F" w:rsidR="00BE18BD" w:rsidRPr="00BE18BD" w:rsidDel="00E234FB" w:rsidRDefault="00BE18BD" w:rsidP="00BE18BD">
            <w:pPr>
              <w:keepNext/>
              <w:keepLines/>
              <w:spacing w:after="0"/>
              <w:jc w:val="center"/>
              <w:rPr>
                <w:del w:id="2570" w:author="Chen, Delia (NSB - CN/Hangzhou)" w:date="2019-03-26T10:52:00Z"/>
                <w:rFonts w:ascii="Arial" w:eastAsia="宋体" w:hAnsi="Arial"/>
                <w:sz w:val="18"/>
              </w:rPr>
            </w:pPr>
            <w:del w:id="2571" w:author="Chen, Delia (NSB - CN/Hangzhou)" w:date="2019-03-26T10:52:00Z">
              <w:r w:rsidRPr="00BE18BD" w:rsidDel="00E234FB">
                <w:rPr>
                  <w:rFonts w:ascii="Arial" w:eastAsia="宋体" w:hAnsi="Arial"/>
                  <w:sz w:val="18"/>
                </w:rPr>
                <w:delText>dB</w:delText>
              </w:r>
            </w:del>
          </w:p>
        </w:tc>
        <w:tc>
          <w:tcPr>
            <w:tcW w:w="3597" w:type="dxa"/>
            <w:gridSpan w:val="3"/>
            <w:vMerge/>
            <w:shd w:val="clear" w:color="auto" w:fill="auto"/>
          </w:tcPr>
          <w:p w14:paraId="6337CF17" w14:textId="38781572" w:rsidR="00BE18BD" w:rsidRPr="00BE18BD" w:rsidDel="00E234FB" w:rsidRDefault="00BE18BD" w:rsidP="00BE18BD">
            <w:pPr>
              <w:keepNext/>
              <w:keepLines/>
              <w:spacing w:after="0"/>
              <w:jc w:val="center"/>
              <w:rPr>
                <w:del w:id="2572" w:author="Chen, Delia (NSB - CN/Hangzhou)" w:date="2019-03-26T10:52:00Z"/>
                <w:rFonts w:ascii="Arial" w:eastAsia="宋体" w:hAnsi="Arial"/>
                <w:sz w:val="18"/>
              </w:rPr>
            </w:pPr>
          </w:p>
        </w:tc>
        <w:tc>
          <w:tcPr>
            <w:tcW w:w="3598" w:type="dxa"/>
            <w:gridSpan w:val="3"/>
            <w:vMerge/>
          </w:tcPr>
          <w:p w14:paraId="6F107DEB" w14:textId="71DB95A5" w:rsidR="00BE18BD" w:rsidRPr="00BE18BD" w:rsidDel="00E234FB" w:rsidRDefault="00BE18BD" w:rsidP="00BE18BD">
            <w:pPr>
              <w:keepNext/>
              <w:keepLines/>
              <w:spacing w:after="0"/>
              <w:jc w:val="center"/>
              <w:rPr>
                <w:del w:id="2573" w:author="Chen, Delia (NSB - CN/Hangzhou)" w:date="2019-03-26T10:52:00Z"/>
                <w:rFonts w:ascii="Arial" w:eastAsia="宋体" w:hAnsi="Arial"/>
                <w:sz w:val="18"/>
              </w:rPr>
            </w:pPr>
          </w:p>
        </w:tc>
      </w:tr>
      <w:tr w:rsidR="00BE18BD" w:rsidRPr="00BE18BD" w:rsidDel="00E234FB" w14:paraId="028A5B8E" w14:textId="63609EE1" w:rsidTr="006633E6">
        <w:trPr>
          <w:cantSplit/>
          <w:trHeight w:val="135"/>
          <w:jc w:val="center"/>
          <w:del w:id="2574" w:author="Chen, Delia (NSB - CN/Hangzhou)" w:date="2019-03-26T10:52:00Z"/>
        </w:trPr>
        <w:tc>
          <w:tcPr>
            <w:tcW w:w="846" w:type="dxa"/>
          </w:tcPr>
          <w:p w14:paraId="45514D11" w14:textId="6608A11C" w:rsidR="00BE18BD" w:rsidRPr="00BE18BD" w:rsidDel="00E234FB" w:rsidRDefault="00BE18BD" w:rsidP="00BE18BD">
            <w:pPr>
              <w:keepNext/>
              <w:keepLines/>
              <w:spacing w:after="0"/>
              <w:rPr>
                <w:del w:id="2575" w:author="Chen, Delia (NSB - CN/Hangzhou)" w:date="2019-03-26T10:52:00Z"/>
                <w:rFonts w:ascii="Arial" w:eastAsia="?? ??" w:hAnsi="Arial"/>
                <w:sz w:val="18"/>
              </w:rPr>
            </w:pPr>
            <w:del w:id="2576" w:author="Chen, Delia (NSB - CN/Hangzhou)" w:date="2019-03-26T10:52:00Z">
              <w:r w:rsidRPr="00BE18BD" w:rsidDel="00E234FB">
                <w:rPr>
                  <w:rFonts w:ascii="Arial" w:eastAsia="?? ??" w:hAnsi="Arial"/>
                  <w:sz w:val="18"/>
                </w:rPr>
                <w:delText>S</w:delText>
              </w:r>
              <w:r w:rsidRPr="00BE18BD" w:rsidDel="00E234FB">
                <w:rPr>
                  <w:rFonts w:ascii="Arial" w:eastAsia="Malgun Gothic" w:hAnsi="Arial"/>
                  <w:kern w:val="20"/>
                  <w:sz w:val="18"/>
                </w:rPr>
                <w:delText>NR</w:delText>
              </w:r>
            </w:del>
          </w:p>
        </w:tc>
        <w:tc>
          <w:tcPr>
            <w:tcW w:w="1055" w:type="dxa"/>
          </w:tcPr>
          <w:p w14:paraId="5B065400" w14:textId="18588853" w:rsidR="00BE18BD" w:rsidRPr="00BE18BD" w:rsidDel="00E234FB" w:rsidRDefault="00BE18BD" w:rsidP="00BE18BD">
            <w:pPr>
              <w:keepNext/>
              <w:keepLines/>
              <w:spacing w:after="0"/>
              <w:rPr>
                <w:del w:id="2577" w:author="Chen, Delia (NSB - CN/Hangzhou)" w:date="2019-03-26T10:52:00Z"/>
                <w:rFonts w:ascii="Arial" w:eastAsia="宋体" w:hAnsi="Arial"/>
                <w:noProof/>
                <w:sz w:val="18"/>
                <w:lang w:val="it-IT"/>
              </w:rPr>
            </w:pPr>
            <w:del w:id="2578" w:author="Chen, Delia (NSB - CN/Hangzhou)" w:date="2019-03-26T10:52:00Z">
              <w:r w:rsidRPr="00BE18BD" w:rsidDel="00E234FB">
                <w:rPr>
                  <w:rFonts w:ascii="Arial" w:eastAsia="宋体" w:hAnsi="Arial"/>
                  <w:noProof/>
                  <w:sz w:val="18"/>
                  <w:lang w:val="it-IT"/>
                </w:rPr>
                <w:delText>Config 1</w:delText>
              </w:r>
            </w:del>
          </w:p>
        </w:tc>
        <w:tc>
          <w:tcPr>
            <w:tcW w:w="646" w:type="dxa"/>
          </w:tcPr>
          <w:p w14:paraId="1CD16123" w14:textId="2406C743" w:rsidR="00BE18BD" w:rsidRPr="00BE18BD" w:rsidDel="00E234FB" w:rsidRDefault="00BE18BD" w:rsidP="00BE18BD">
            <w:pPr>
              <w:keepNext/>
              <w:keepLines/>
              <w:spacing w:after="0"/>
              <w:jc w:val="center"/>
              <w:rPr>
                <w:del w:id="2579" w:author="Chen, Delia (NSB - CN/Hangzhou)" w:date="2019-03-26T10:52:00Z"/>
                <w:rFonts w:ascii="Arial" w:eastAsia="宋体" w:hAnsi="Arial"/>
                <w:sz w:val="18"/>
              </w:rPr>
            </w:pPr>
            <w:del w:id="2580" w:author="Chen, Delia (NSB - CN/Hangzhou)" w:date="2019-03-26T10:52:00Z">
              <w:r w:rsidRPr="00BE18BD" w:rsidDel="00E234FB">
                <w:rPr>
                  <w:rFonts w:ascii="Arial" w:eastAsia="宋体" w:hAnsi="Arial"/>
                  <w:sz w:val="18"/>
                </w:rPr>
                <w:delText>dB</w:delText>
              </w:r>
            </w:del>
          </w:p>
        </w:tc>
        <w:tc>
          <w:tcPr>
            <w:tcW w:w="1199" w:type="dxa"/>
          </w:tcPr>
          <w:p w14:paraId="27884D17" w14:textId="16C83F72" w:rsidR="00BE18BD" w:rsidRPr="00BE18BD" w:rsidDel="00E234FB" w:rsidRDefault="00BE18BD" w:rsidP="00BE18BD">
            <w:pPr>
              <w:keepNext/>
              <w:keepLines/>
              <w:spacing w:after="0"/>
              <w:jc w:val="center"/>
              <w:rPr>
                <w:del w:id="2581" w:author="Chen, Delia (NSB - CN/Hangzhou)" w:date="2019-03-26T10:52:00Z"/>
                <w:rFonts w:ascii="Arial" w:eastAsia="宋体" w:hAnsi="Arial"/>
                <w:noProof/>
                <w:sz w:val="18"/>
              </w:rPr>
            </w:pPr>
            <w:del w:id="2582" w:author="Chen, Delia (NSB - CN/Hangzhou)" w:date="2019-03-26T10:52:00Z">
              <w:r w:rsidRPr="00BE18BD" w:rsidDel="00E234FB">
                <w:rPr>
                  <w:rFonts w:ascii="Arial" w:eastAsia="宋体" w:hAnsi="Arial"/>
                  <w:noProof/>
                  <w:sz w:val="18"/>
                </w:rPr>
                <w:delText>TBD</w:delText>
              </w:r>
            </w:del>
          </w:p>
        </w:tc>
        <w:tc>
          <w:tcPr>
            <w:tcW w:w="1199" w:type="dxa"/>
          </w:tcPr>
          <w:p w14:paraId="330228DF" w14:textId="1ACC22BF" w:rsidR="00BE18BD" w:rsidRPr="00BE18BD" w:rsidDel="00E234FB" w:rsidRDefault="00BE18BD" w:rsidP="00BE18BD">
            <w:pPr>
              <w:keepNext/>
              <w:keepLines/>
              <w:spacing w:after="0"/>
              <w:jc w:val="center"/>
              <w:rPr>
                <w:del w:id="2583" w:author="Chen, Delia (NSB - CN/Hangzhou)" w:date="2019-03-26T10:52:00Z"/>
                <w:rFonts w:ascii="Arial" w:eastAsia="宋体" w:hAnsi="Arial"/>
                <w:noProof/>
                <w:sz w:val="18"/>
              </w:rPr>
            </w:pPr>
            <w:del w:id="2584" w:author="Chen, Delia (NSB - CN/Hangzhou)" w:date="2019-03-26T10:52:00Z">
              <w:r w:rsidRPr="00BE18BD" w:rsidDel="00E234FB">
                <w:rPr>
                  <w:rFonts w:ascii="Arial" w:eastAsia="宋体" w:hAnsi="Arial"/>
                  <w:noProof/>
                  <w:sz w:val="18"/>
                </w:rPr>
                <w:delText>TBD</w:delText>
              </w:r>
            </w:del>
          </w:p>
        </w:tc>
        <w:tc>
          <w:tcPr>
            <w:tcW w:w="1199" w:type="dxa"/>
          </w:tcPr>
          <w:p w14:paraId="74E6D1B8" w14:textId="38C32BB3" w:rsidR="00BE18BD" w:rsidRPr="00BE18BD" w:rsidDel="00E234FB" w:rsidRDefault="00BE18BD" w:rsidP="00BE18BD">
            <w:pPr>
              <w:keepNext/>
              <w:keepLines/>
              <w:spacing w:after="0"/>
              <w:jc w:val="center"/>
              <w:rPr>
                <w:del w:id="2585" w:author="Chen, Delia (NSB - CN/Hangzhou)" w:date="2019-03-26T10:52:00Z"/>
                <w:rFonts w:ascii="Arial" w:eastAsia="宋体" w:hAnsi="Arial"/>
                <w:noProof/>
                <w:sz w:val="18"/>
              </w:rPr>
            </w:pPr>
            <w:del w:id="2586" w:author="Chen, Delia (NSB - CN/Hangzhou)" w:date="2019-03-26T10:52:00Z">
              <w:r w:rsidRPr="00BE18BD" w:rsidDel="00E234FB">
                <w:rPr>
                  <w:rFonts w:ascii="Arial" w:eastAsia="宋体" w:hAnsi="Arial"/>
                  <w:noProof/>
                  <w:sz w:val="18"/>
                </w:rPr>
                <w:delText>TBD</w:delText>
              </w:r>
            </w:del>
          </w:p>
        </w:tc>
        <w:tc>
          <w:tcPr>
            <w:tcW w:w="1199" w:type="dxa"/>
          </w:tcPr>
          <w:p w14:paraId="56087076" w14:textId="17CDE453" w:rsidR="00BE18BD" w:rsidRPr="00BE18BD" w:rsidDel="00E234FB" w:rsidRDefault="00BE18BD" w:rsidP="00BE18BD">
            <w:pPr>
              <w:keepNext/>
              <w:keepLines/>
              <w:spacing w:after="0"/>
              <w:jc w:val="center"/>
              <w:rPr>
                <w:del w:id="2587" w:author="Chen, Delia (NSB - CN/Hangzhou)" w:date="2019-03-26T10:52:00Z"/>
                <w:rFonts w:ascii="Arial" w:eastAsia="宋体" w:hAnsi="Arial"/>
                <w:noProof/>
                <w:sz w:val="18"/>
              </w:rPr>
            </w:pPr>
            <w:del w:id="2588" w:author="Chen, Delia (NSB - CN/Hangzhou)" w:date="2019-03-26T10:52:00Z">
              <w:r w:rsidRPr="00BE18BD" w:rsidDel="00E234FB">
                <w:rPr>
                  <w:rFonts w:ascii="Arial" w:eastAsia="宋体" w:hAnsi="Arial"/>
                  <w:noProof/>
                  <w:sz w:val="18"/>
                </w:rPr>
                <w:delText>TBD</w:delText>
              </w:r>
            </w:del>
          </w:p>
        </w:tc>
        <w:tc>
          <w:tcPr>
            <w:tcW w:w="1199" w:type="dxa"/>
          </w:tcPr>
          <w:p w14:paraId="1CCF3902" w14:textId="7F09CF69" w:rsidR="00BE18BD" w:rsidRPr="00BE18BD" w:rsidDel="00E234FB" w:rsidRDefault="00BE18BD" w:rsidP="00BE18BD">
            <w:pPr>
              <w:keepNext/>
              <w:keepLines/>
              <w:spacing w:after="0"/>
              <w:jc w:val="center"/>
              <w:rPr>
                <w:del w:id="2589" w:author="Chen, Delia (NSB - CN/Hangzhou)" w:date="2019-03-26T10:52:00Z"/>
                <w:rFonts w:ascii="Arial" w:eastAsia="宋体" w:hAnsi="Arial"/>
                <w:noProof/>
                <w:sz w:val="18"/>
              </w:rPr>
            </w:pPr>
            <w:del w:id="2590" w:author="Chen, Delia (NSB - CN/Hangzhou)" w:date="2019-03-26T10:52:00Z">
              <w:r w:rsidRPr="00BE18BD" w:rsidDel="00E234FB">
                <w:rPr>
                  <w:rFonts w:ascii="Arial" w:eastAsia="宋体" w:hAnsi="Arial"/>
                  <w:noProof/>
                  <w:sz w:val="18"/>
                </w:rPr>
                <w:delText>TBD</w:delText>
              </w:r>
            </w:del>
          </w:p>
        </w:tc>
        <w:tc>
          <w:tcPr>
            <w:tcW w:w="1200" w:type="dxa"/>
          </w:tcPr>
          <w:p w14:paraId="54CAC8E8" w14:textId="2796E875" w:rsidR="00BE18BD" w:rsidRPr="00BE18BD" w:rsidDel="00E234FB" w:rsidRDefault="00BE18BD" w:rsidP="00BE18BD">
            <w:pPr>
              <w:keepNext/>
              <w:keepLines/>
              <w:spacing w:after="0"/>
              <w:jc w:val="center"/>
              <w:rPr>
                <w:del w:id="2591" w:author="Chen, Delia (NSB - CN/Hangzhou)" w:date="2019-03-26T10:52:00Z"/>
                <w:rFonts w:ascii="Arial" w:eastAsia="宋体" w:hAnsi="Arial"/>
                <w:noProof/>
                <w:sz w:val="18"/>
              </w:rPr>
            </w:pPr>
            <w:del w:id="2592" w:author="Chen, Delia (NSB - CN/Hangzhou)" w:date="2019-03-26T10:52:00Z">
              <w:r w:rsidRPr="00BE18BD" w:rsidDel="00E234FB">
                <w:rPr>
                  <w:rFonts w:ascii="Arial" w:eastAsia="宋体" w:hAnsi="Arial"/>
                  <w:noProof/>
                  <w:sz w:val="18"/>
                </w:rPr>
                <w:delText>TBD</w:delText>
              </w:r>
            </w:del>
          </w:p>
        </w:tc>
      </w:tr>
      <w:tr w:rsidR="00BE18BD" w:rsidRPr="00BE18BD" w:rsidDel="00E234FB" w14:paraId="5C1AEBC5" w14:textId="3D22F5E1" w:rsidTr="006633E6">
        <w:trPr>
          <w:cantSplit/>
          <w:trHeight w:val="189"/>
          <w:jc w:val="center"/>
          <w:del w:id="2593" w:author="Chen, Delia (NSB - CN/Hangzhou)" w:date="2019-03-26T10:52:00Z"/>
        </w:trPr>
        <w:tc>
          <w:tcPr>
            <w:tcW w:w="846" w:type="dxa"/>
          </w:tcPr>
          <w:p w14:paraId="10E6FFF3" w14:textId="4EA2CEC6" w:rsidR="00BE18BD" w:rsidRPr="00BE18BD" w:rsidDel="00E234FB" w:rsidRDefault="00BE18BD" w:rsidP="00BE18BD">
            <w:pPr>
              <w:keepNext/>
              <w:keepLines/>
              <w:spacing w:after="0"/>
              <w:rPr>
                <w:del w:id="2594" w:author="Chen, Delia (NSB - CN/Hangzhou)" w:date="2019-03-26T10:52:00Z"/>
                <w:rFonts w:ascii="Arial" w:eastAsia="宋体" w:hAnsi="Arial"/>
                <w:sz w:val="18"/>
              </w:rPr>
            </w:pPr>
            <w:del w:id="2595" w:author="Chen, Delia (NSB - CN/Hangzhou)" w:date="2019-03-26T10:52:00Z">
              <w:r w:rsidRPr="00BE18BD" w:rsidDel="00E234FB">
                <w:rPr>
                  <w:rFonts w:ascii="Arial" w:eastAsia="宋体" w:hAnsi="Arial"/>
                  <w:position w:val="-12"/>
                  <w:sz w:val="18"/>
                </w:rPr>
                <w:object w:dxaOrig="420" w:dyaOrig="360" w14:anchorId="7D2DECEC">
                  <v:shape id="_x0000_i1030" type="#_x0000_t75" style="width:21pt;height:19pt" o:ole="" fillcolor="window">
                    <v:imagedata r:id="rId18" o:title=""/>
                  </v:shape>
                  <o:OLEObject Type="Embed" ProgID="Equation.3" ShapeID="_x0000_i1030" DrawAspect="Content" ObjectID="_1615670921" r:id="rId26"/>
                </w:object>
              </w:r>
            </w:del>
          </w:p>
        </w:tc>
        <w:tc>
          <w:tcPr>
            <w:tcW w:w="1055" w:type="dxa"/>
          </w:tcPr>
          <w:p w14:paraId="08F5CAF3" w14:textId="6DD0E8E1" w:rsidR="00BE18BD" w:rsidRPr="00BE18BD" w:rsidDel="00E234FB" w:rsidRDefault="00BE18BD" w:rsidP="00BE18BD">
            <w:pPr>
              <w:keepNext/>
              <w:keepLines/>
              <w:spacing w:after="0"/>
              <w:rPr>
                <w:del w:id="2596" w:author="Chen, Delia (NSB - CN/Hangzhou)" w:date="2019-03-26T10:52:00Z"/>
                <w:rFonts w:ascii="Arial" w:eastAsia="宋体" w:hAnsi="Arial"/>
                <w:noProof/>
                <w:sz w:val="18"/>
                <w:lang w:val="it-IT"/>
              </w:rPr>
            </w:pPr>
            <w:del w:id="2597" w:author="Chen, Delia (NSB - CN/Hangzhou)" w:date="2019-03-26T10:52:00Z">
              <w:r w:rsidRPr="00BE18BD" w:rsidDel="00E234FB">
                <w:rPr>
                  <w:rFonts w:ascii="Arial" w:eastAsia="宋体" w:hAnsi="Arial"/>
                  <w:noProof/>
                  <w:sz w:val="18"/>
                  <w:lang w:val="it-IT"/>
                </w:rPr>
                <w:delText>Config 1</w:delText>
              </w:r>
            </w:del>
          </w:p>
        </w:tc>
        <w:tc>
          <w:tcPr>
            <w:tcW w:w="646" w:type="dxa"/>
          </w:tcPr>
          <w:p w14:paraId="58778333" w14:textId="745A0C79" w:rsidR="00BE18BD" w:rsidRPr="00BE18BD" w:rsidDel="00E234FB" w:rsidRDefault="00BE18BD" w:rsidP="00BE18BD">
            <w:pPr>
              <w:keepNext/>
              <w:keepLines/>
              <w:spacing w:after="0"/>
              <w:jc w:val="center"/>
              <w:rPr>
                <w:del w:id="2598" w:author="Chen, Delia (NSB - CN/Hangzhou)" w:date="2019-03-26T10:52:00Z"/>
                <w:rFonts w:ascii="Arial" w:eastAsia="宋体" w:hAnsi="Arial"/>
                <w:sz w:val="18"/>
              </w:rPr>
            </w:pPr>
            <w:del w:id="2599" w:author="Chen, Delia (NSB - CN/Hangzhou)" w:date="2019-03-26T10:52:00Z">
              <w:r w:rsidRPr="00BE18BD" w:rsidDel="00E234FB">
                <w:rPr>
                  <w:rFonts w:ascii="Arial" w:eastAsia="宋体" w:hAnsi="Arial"/>
                  <w:sz w:val="18"/>
                </w:rPr>
                <w:delText>dBm/15KHz</w:delText>
              </w:r>
            </w:del>
          </w:p>
        </w:tc>
        <w:tc>
          <w:tcPr>
            <w:tcW w:w="3597" w:type="dxa"/>
            <w:gridSpan w:val="3"/>
          </w:tcPr>
          <w:p w14:paraId="7BF11AD5" w14:textId="5CD00139" w:rsidR="00BE18BD" w:rsidRPr="00BE18BD" w:rsidDel="00E234FB" w:rsidRDefault="00BE18BD" w:rsidP="00BE18BD">
            <w:pPr>
              <w:keepNext/>
              <w:keepLines/>
              <w:spacing w:after="0"/>
              <w:jc w:val="center"/>
              <w:rPr>
                <w:del w:id="2600" w:author="Chen, Delia (NSB - CN/Hangzhou)" w:date="2019-03-26T10:52:00Z"/>
                <w:rFonts w:ascii="Arial" w:eastAsia="宋体" w:hAnsi="Arial"/>
                <w:sz w:val="18"/>
              </w:rPr>
            </w:pPr>
            <w:del w:id="2601" w:author="Chen, Delia (NSB - CN/Hangzhou)" w:date="2019-03-26T10:52:00Z">
              <w:r w:rsidRPr="00BE18BD" w:rsidDel="00E234FB">
                <w:rPr>
                  <w:rFonts w:ascii="Arial" w:eastAsia="宋体" w:hAnsi="Arial"/>
                  <w:sz w:val="18"/>
                </w:rPr>
                <w:delText>[-98]</w:delText>
              </w:r>
            </w:del>
          </w:p>
        </w:tc>
        <w:tc>
          <w:tcPr>
            <w:tcW w:w="3598" w:type="dxa"/>
            <w:gridSpan w:val="3"/>
          </w:tcPr>
          <w:p w14:paraId="6B9F5F61" w14:textId="4F063B6F" w:rsidR="00BE18BD" w:rsidRPr="00BE18BD" w:rsidDel="00E234FB" w:rsidRDefault="00BE18BD" w:rsidP="00BE18BD">
            <w:pPr>
              <w:keepNext/>
              <w:keepLines/>
              <w:spacing w:after="0"/>
              <w:jc w:val="center"/>
              <w:rPr>
                <w:del w:id="2602" w:author="Chen, Delia (NSB - CN/Hangzhou)" w:date="2019-03-26T10:52:00Z"/>
                <w:rFonts w:ascii="Arial" w:eastAsia="宋体" w:hAnsi="Arial"/>
                <w:sz w:val="18"/>
              </w:rPr>
            </w:pPr>
            <w:del w:id="2603" w:author="Chen, Delia (NSB - CN/Hangzhou)" w:date="2019-03-26T10:52:00Z">
              <w:r w:rsidRPr="00BE18BD" w:rsidDel="00E234FB">
                <w:rPr>
                  <w:rFonts w:ascii="Arial" w:eastAsia="宋体" w:hAnsi="Arial"/>
                  <w:sz w:val="18"/>
                </w:rPr>
                <w:delText>[-98]</w:delText>
              </w:r>
            </w:del>
          </w:p>
        </w:tc>
      </w:tr>
      <w:tr w:rsidR="00BE18BD" w:rsidRPr="00BE18BD" w:rsidDel="00E234FB" w14:paraId="5DCE59C7" w14:textId="51992D53" w:rsidTr="006633E6">
        <w:trPr>
          <w:cantSplit/>
          <w:trHeight w:val="207"/>
          <w:jc w:val="center"/>
          <w:del w:id="2604" w:author="Chen, Delia (NSB - CN/Hangzhou)" w:date="2019-03-26T10:52:00Z"/>
        </w:trPr>
        <w:tc>
          <w:tcPr>
            <w:tcW w:w="1901" w:type="dxa"/>
            <w:gridSpan w:val="2"/>
          </w:tcPr>
          <w:p w14:paraId="0FD3D530" w14:textId="7D885936" w:rsidR="00BE18BD" w:rsidRPr="00BE18BD" w:rsidDel="00E234FB" w:rsidRDefault="00BE18BD" w:rsidP="00BE18BD">
            <w:pPr>
              <w:keepNext/>
              <w:keepLines/>
              <w:spacing w:after="0"/>
              <w:rPr>
                <w:del w:id="2605" w:author="Chen, Delia (NSB - CN/Hangzhou)" w:date="2019-03-26T10:52:00Z"/>
                <w:rFonts w:ascii="Arial" w:eastAsia="宋体" w:hAnsi="Arial"/>
                <w:sz w:val="18"/>
              </w:rPr>
            </w:pPr>
            <w:del w:id="2606" w:author="Chen, Delia (NSB - CN/Hangzhou)" w:date="2019-03-26T10:52:00Z">
              <w:r w:rsidRPr="00BE18BD" w:rsidDel="00E234FB">
                <w:rPr>
                  <w:rFonts w:ascii="Arial" w:eastAsia="?? ??" w:hAnsi="Arial"/>
                  <w:sz w:val="18"/>
                </w:rPr>
                <w:delText>Propagation condition</w:delText>
              </w:r>
            </w:del>
          </w:p>
        </w:tc>
        <w:tc>
          <w:tcPr>
            <w:tcW w:w="646" w:type="dxa"/>
          </w:tcPr>
          <w:p w14:paraId="4CA64623" w14:textId="72D3706A" w:rsidR="00BE18BD" w:rsidRPr="00BE18BD" w:rsidDel="00E234FB" w:rsidRDefault="00BE18BD" w:rsidP="00BE18BD">
            <w:pPr>
              <w:keepNext/>
              <w:keepLines/>
              <w:spacing w:after="0"/>
              <w:jc w:val="center"/>
              <w:rPr>
                <w:del w:id="2607" w:author="Chen, Delia (NSB - CN/Hangzhou)" w:date="2019-03-26T10:52:00Z"/>
                <w:rFonts w:ascii="Arial" w:eastAsia="宋体" w:hAnsi="Arial"/>
                <w:sz w:val="18"/>
              </w:rPr>
            </w:pPr>
          </w:p>
        </w:tc>
        <w:tc>
          <w:tcPr>
            <w:tcW w:w="3597" w:type="dxa"/>
            <w:gridSpan w:val="3"/>
            <w:shd w:val="clear" w:color="auto" w:fill="auto"/>
          </w:tcPr>
          <w:p w14:paraId="21DD934B" w14:textId="0ECB6E8B" w:rsidR="00BE18BD" w:rsidRPr="00BE18BD" w:rsidDel="00E234FB" w:rsidRDefault="00BE18BD" w:rsidP="00BE18BD">
            <w:pPr>
              <w:keepNext/>
              <w:keepLines/>
              <w:spacing w:after="0"/>
              <w:jc w:val="center"/>
              <w:rPr>
                <w:del w:id="2608" w:author="Chen, Delia (NSB - CN/Hangzhou)" w:date="2019-03-26T10:52:00Z"/>
                <w:rFonts w:ascii="Arial" w:eastAsia="MS Mincho" w:hAnsi="Arial"/>
                <w:sz w:val="18"/>
              </w:rPr>
            </w:pPr>
            <w:del w:id="2609" w:author="Chen, Delia (NSB - CN/Hangzhou)" w:date="2019-03-26T10:52:00Z">
              <w:r w:rsidRPr="00BE18BD" w:rsidDel="00E234FB">
                <w:rPr>
                  <w:rFonts w:ascii="Arial" w:eastAsia="MS Mincho" w:hAnsi="Arial"/>
                  <w:sz w:val="18"/>
                </w:rPr>
                <w:delText>[TDL-C 300ns 100Hz]</w:delText>
              </w:r>
            </w:del>
          </w:p>
        </w:tc>
        <w:tc>
          <w:tcPr>
            <w:tcW w:w="3598" w:type="dxa"/>
            <w:gridSpan w:val="3"/>
          </w:tcPr>
          <w:p w14:paraId="4C687146" w14:textId="4E9BFF2C" w:rsidR="00BE18BD" w:rsidRPr="00BE18BD" w:rsidDel="00E234FB" w:rsidRDefault="00BE18BD" w:rsidP="00BE18BD">
            <w:pPr>
              <w:keepNext/>
              <w:keepLines/>
              <w:spacing w:after="0"/>
              <w:jc w:val="center"/>
              <w:rPr>
                <w:del w:id="2610" w:author="Chen, Delia (NSB - CN/Hangzhou)" w:date="2019-03-26T10:52:00Z"/>
                <w:rFonts w:ascii="Arial" w:eastAsia="MS Mincho" w:hAnsi="Arial"/>
                <w:sz w:val="18"/>
              </w:rPr>
            </w:pPr>
            <w:del w:id="2611" w:author="Chen, Delia (NSB - CN/Hangzhou)" w:date="2019-03-26T10:52:00Z">
              <w:r w:rsidRPr="00BE18BD" w:rsidDel="00E234FB">
                <w:rPr>
                  <w:rFonts w:ascii="Arial" w:eastAsia="MS Mincho" w:hAnsi="Arial"/>
                  <w:sz w:val="18"/>
                </w:rPr>
                <w:delText>[TDL-C 300ns 100Hz]</w:delText>
              </w:r>
            </w:del>
          </w:p>
        </w:tc>
      </w:tr>
      <w:tr w:rsidR="00BE18BD" w:rsidRPr="00BE18BD" w:rsidDel="00E234FB" w14:paraId="73C18042" w14:textId="3503FDEB" w:rsidTr="006633E6">
        <w:trPr>
          <w:cantSplit/>
          <w:trHeight w:val="2119"/>
          <w:jc w:val="center"/>
          <w:del w:id="2612" w:author="Chen, Delia (NSB - CN/Hangzhou)" w:date="2019-03-26T10:52:00Z"/>
        </w:trPr>
        <w:tc>
          <w:tcPr>
            <w:tcW w:w="9742" w:type="dxa"/>
            <w:gridSpan w:val="9"/>
          </w:tcPr>
          <w:p w14:paraId="50570ED8" w14:textId="4AD2EE07" w:rsidR="00BE18BD" w:rsidRPr="00BE18BD" w:rsidDel="00E234FB" w:rsidRDefault="00BE18BD" w:rsidP="00BE18BD">
            <w:pPr>
              <w:keepNext/>
              <w:keepLines/>
              <w:spacing w:after="0"/>
              <w:ind w:left="851" w:hanging="851"/>
              <w:rPr>
                <w:del w:id="2613" w:author="Chen, Delia (NSB - CN/Hangzhou)" w:date="2019-03-26T10:52:00Z"/>
                <w:rFonts w:ascii="Arial" w:eastAsia="宋体" w:hAnsi="Arial"/>
                <w:sz w:val="18"/>
              </w:rPr>
            </w:pPr>
            <w:del w:id="2614" w:author="Chen, Delia (NSB - CN/Hangzhou)" w:date="2019-03-26T10:52:00Z">
              <w:r w:rsidRPr="00BE18BD" w:rsidDel="00E234FB">
                <w:rPr>
                  <w:rFonts w:ascii="Arial" w:eastAsia="宋体" w:hAnsi="Arial"/>
                  <w:sz w:val="18"/>
                </w:rPr>
                <w:delText>Note 1:</w:delText>
              </w:r>
              <w:r w:rsidRPr="00BE18BD" w:rsidDel="00E234FB">
                <w:rPr>
                  <w:rFonts w:ascii="Arial" w:eastAsia="宋体" w:hAnsi="Arial"/>
                  <w:sz w:val="18"/>
                </w:rPr>
                <w:tab/>
                <w:delText>OCNG shall be used such that the resources in Cell 1 are fully allocated and a constant total transmitted power spectral density is achieved for all OFDM symbols.</w:delText>
              </w:r>
            </w:del>
          </w:p>
          <w:p w14:paraId="36E14F5C" w14:textId="086B86A0" w:rsidR="00BE18BD" w:rsidRPr="00BE18BD" w:rsidDel="00E234FB" w:rsidRDefault="00BE18BD" w:rsidP="00BE18BD">
            <w:pPr>
              <w:keepNext/>
              <w:keepLines/>
              <w:spacing w:after="0"/>
              <w:ind w:left="851" w:hanging="851"/>
              <w:rPr>
                <w:del w:id="2615" w:author="Chen, Delia (NSB - CN/Hangzhou)" w:date="2019-03-26T10:52:00Z"/>
                <w:rFonts w:ascii="Arial" w:eastAsia="宋体" w:hAnsi="Arial"/>
                <w:sz w:val="18"/>
              </w:rPr>
            </w:pPr>
            <w:del w:id="2616" w:author="Chen, Delia (NSB - CN/Hangzhou)" w:date="2019-03-26T10:52:00Z">
              <w:r w:rsidRPr="00BE18BD" w:rsidDel="00E234FB">
                <w:rPr>
                  <w:rFonts w:ascii="Arial" w:eastAsia="宋体" w:hAnsi="Arial"/>
                  <w:sz w:val="18"/>
                </w:rPr>
                <w:delText>Note 2:</w:delText>
              </w:r>
              <w:r w:rsidRPr="00BE18BD" w:rsidDel="00E234FB">
                <w:rPr>
                  <w:rFonts w:ascii="Arial" w:eastAsia="宋体" w:hAnsi="Arial"/>
                  <w:sz w:val="18"/>
                </w:rPr>
                <w:tab/>
                <w:delText>The uplink resources for CSI reporting are assigned to the UE prior to the start of time period T1.</w:delText>
              </w:r>
            </w:del>
          </w:p>
          <w:p w14:paraId="7CAE3C8F" w14:textId="61BE31C5" w:rsidR="00BE18BD" w:rsidRPr="00BE18BD" w:rsidDel="00E234FB" w:rsidRDefault="00BE18BD" w:rsidP="00BE18BD">
            <w:pPr>
              <w:keepNext/>
              <w:keepLines/>
              <w:spacing w:after="0"/>
              <w:ind w:left="851" w:hanging="851"/>
              <w:rPr>
                <w:del w:id="2617" w:author="Chen, Delia (NSB - CN/Hangzhou)" w:date="2019-03-26T10:52:00Z"/>
                <w:rFonts w:ascii="Arial" w:eastAsia="宋体" w:hAnsi="Arial"/>
                <w:sz w:val="18"/>
              </w:rPr>
            </w:pPr>
            <w:del w:id="2618" w:author="Chen, Delia (NSB - CN/Hangzhou)" w:date="2019-03-26T10:52:00Z">
              <w:r w:rsidRPr="00BE18BD" w:rsidDel="00E234FB">
                <w:rPr>
                  <w:rFonts w:ascii="Arial" w:eastAsia="宋体" w:hAnsi="Arial"/>
                  <w:sz w:val="18"/>
                </w:rPr>
                <w:delText>Note 3:</w:delText>
              </w:r>
              <w:r w:rsidRPr="00BE18BD" w:rsidDel="00E234FB">
                <w:rPr>
                  <w:rFonts w:ascii="Arial" w:eastAsia="宋体" w:hAnsi="Arial"/>
                  <w:sz w:val="18"/>
                </w:rPr>
                <w:tab/>
                <w:delText>NZP CSI-RS resource set configuration for CSI reporting are assigned to the UE prior to the start of time period T1.</w:delText>
              </w:r>
            </w:del>
          </w:p>
          <w:p w14:paraId="4356265F" w14:textId="63248F8A" w:rsidR="00BE18BD" w:rsidRPr="00BE18BD" w:rsidDel="00E234FB" w:rsidRDefault="00BE18BD" w:rsidP="00BE18BD">
            <w:pPr>
              <w:keepNext/>
              <w:keepLines/>
              <w:spacing w:after="0"/>
              <w:ind w:left="851" w:hanging="851"/>
              <w:rPr>
                <w:del w:id="2619" w:author="Chen, Delia (NSB - CN/Hangzhou)" w:date="2019-03-26T10:52:00Z"/>
                <w:rFonts w:ascii="Arial" w:eastAsia="宋体" w:hAnsi="Arial"/>
                <w:sz w:val="18"/>
              </w:rPr>
            </w:pPr>
            <w:del w:id="2620" w:author="Chen, Delia (NSB - CN/Hangzhou)" w:date="2019-03-26T10:52:00Z">
              <w:r w:rsidRPr="00BE18BD" w:rsidDel="00E234FB">
                <w:rPr>
                  <w:rFonts w:ascii="Arial" w:eastAsia="宋体" w:hAnsi="Arial"/>
                  <w:sz w:val="18"/>
                </w:rPr>
                <w:delText>Note 4:</w:delText>
              </w:r>
              <w:r w:rsidRPr="00BE18BD" w:rsidDel="00E234FB">
                <w:rPr>
                  <w:rFonts w:ascii="Arial" w:eastAsia="宋体" w:hAnsi="Arial"/>
                  <w:sz w:val="18"/>
                </w:rPr>
                <w:tab/>
                <w:delText>Measurement gap configuration is assigned to the UE prior to the start of time period T1.</w:delText>
              </w:r>
            </w:del>
          </w:p>
          <w:p w14:paraId="5B0ADE0E" w14:textId="7B6E7D8D" w:rsidR="00BE18BD" w:rsidRPr="00BE18BD" w:rsidDel="00E234FB" w:rsidRDefault="00BE18BD" w:rsidP="00BE18BD">
            <w:pPr>
              <w:keepNext/>
              <w:keepLines/>
              <w:spacing w:after="0"/>
              <w:ind w:left="851" w:hanging="851"/>
              <w:rPr>
                <w:del w:id="2621" w:author="Chen, Delia (NSB - CN/Hangzhou)" w:date="2019-03-26T10:52:00Z"/>
                <w:rFonts w:ascii="Arial" w:eastAsia="宋体" w:hAnsi="Arial"/>
                <w:sz w:val="18"/>
              </w:rPr>
            </w:pPr>
            <w:del w:id="2622" w:author="Chen, Delia (NSB - CN/Hangzhou)" w:date="2019-03-26T10:52:00Z">
              <w:r w:rsidRPr="00BE18BD" w:rsidDel="00E234FB">
                <w:rPr>
                  <w:rFonts w:ascii="Arial" w:eastAsia="宋体" w:hAnsi="Arial"/>
                  <w:sz w:val="18"/>
                </w:rPr>
                <w:delText>Note 5:</w:delText>
              </w:r>
              <w:r w:rsidRPr="00BE18BD" w:rsidDel="00E234FB">
                <w:rPr>
                  <w:rFonts w:ascii="Arial" w:eastAsia="宋体" w:hAnsi="Arial"/>
                  <w:sz w:val="18"/>
                </w:rPr>
                <w:tab/>
                <w:delText>The timers and layer 3 filtering related parameters are configured prior to the start of time period T1.</w:delText>
              </w:r>
            </w:del>
          </w:p>
          <w:p w14:paraId="4AF5AD3B" w14:textId="590BC892" w:rsidR="00BE18BD" w:rsidRPr="00BE18BD" w:rsidDel="00E234FB" w:rsidRDefault="00BE18BD" w:rsidP="00BE18BD">
            <w:pPr>
              <w:keepNext/>
              <w:keepLines/>
              <w:spacing w:after="0"/>
              <w:ind w:left="851" w:hanging="851"/>
              <w:rPr>
                <w:del w:id="2623" w:author="Chen, Delia (NSB - CN/Hangzhou)" w:date="2019-03-26T10:52:00Z"/>
                <w:rFonts w:ascii="Arial" w:eastAsia="宋体" w:hAnsi="Arial"/>
                <w:sz w:val="18"/>
              </w:rPr>
            </w:pPr>
            <w:del w:id="2624" w:author="Chen, Delia (NSB - CN/Hangzhou)" w:date="2019-03-26T10:52:00Z">
              <w:r w:rsidRPr="00BE18BD" w:rsidDel="00E234FB">
                <w:rPr>
                  <w:rFonts w:ascii="Arial" w:eastAsia="宋体" w:hAnsi="Arial"/>
                  <w:sz w:val="18"/>
                </w:rPr>
                <w:delText>Note 6:</w:delText>
              </w:r>
              <w:r w:rsidRPr="00BE18BD" w:rsidDel="00E234FB">
                <w:rPr>
                  <w:rFonts w:ascii="Arial" w:eastAsia="宋体" w:hAnsi="Arial"/>
                  <w:sz w:val="18"/>
                </w:rPr>
                <w:tab/>
                <w:delText>The signal contains PDCCH for UEs other than the device under test as part of OCNG.</w:delText>
              </w:r>
            </w:del>
          </w:p>
          <w:p w14:paraId="4E038AB9" w14:textId="72926BF1" w:rsidR="00BE18BD" w:rsidRPr="00BE18BD" w:rsidDel="00E234FB" w:rsidRDefault="00BE18BD" w:rsidP="00BE18BD">
            <w:pPr>
              <w:keepNext/>
              <w:keepLines/>
              <w:spacing w:after="0"/>
              <w:ind w:left="851" w:hanging="851"/>
              <w:rPr>
                <w:del w:id="2625" w:author="Chen, Delia (NSB - CN/Hangzhou)" w:date="2019-03-26T10:52:00Z"/>
                <w:rFonts w:ascii="Arial" w:eastAsia="宋体" w:hAnsi="Arial"/>
                <w:sz w:val="18"/>
              </w:rPr>
            </w:pPr>
            <w:del w:id="2626" w:author="Chen, Delia (NSB - CN/Hangzhou)" w:date="2019-03-26T10:52:00Z">
              <w:r w:rsidRPr="00BE18BD" w:rsidDel="00E234FB">
                <w:rPr>
                  <w:rFonts w:ascii="Arial" w:eastAsia="宋体" w:hAnsi="Arial"/>
                  <w:sz w:val="18"/>
                </w:rPr>
                <w:delText>Note 7:</w:delText>
              </w:r>
              <w:r w:rsidRPr="00BE18BD" w:rsidDel="00E234FB">
                <w:rPr>
                  <w:rFonts w:ascii="Arial" w:eastAsia="宋体" w:hAnsi="Arial"/>
                  <w:sz w:val="18"/>
                </w:rPr>
                <w:tab/>
                <w:delText>SNR levels correspond to the signal to noise ratio over the SSS REs.</w:delText>
              </w:r>
            </w:del>
          </w:p>
          <w:p w14:paraId="78EDB053" w14:textId="1440C53F" w:rsidR="00BE18BD" w:rsidRPr="00BE18BD" w:rsidDel="00E234FB" w:rsidRDefault="00BE18BD" w:rsidP="00BE18BD">
            <w:pPr>
              <w:keepNext/>
              <w:keepLines/>
              <w:spacing w:after="0"/>
              <w:ind w:left="851" w:hanging="851"/>
              <w:rPr>
                <w:del w:id="2627" w:author="Chen, Delia (NSB - CN/Hangzhou)" w:date="2019-03-26T10:52:00Z"/>
                <w:rFonts w:ascii="Arial" w:eastAsia="宋体" w:hAnsi="Arial"/>
                <w:sz w:val="18"/>
              </w:rPr>
            </w:pPr>
            <w:del w:id="2628" w:author="Chen, Delia (NSB - CN/Hangzhou)" w:date="2019-03-26T10:52:00Z">
              <w:r w:rsidRPr="00BE18BD" w:rsidDel="00E234FB">
                <w:rPr>
                  <w:rFonts w:ascii="Arial" w:eastAsia="宋体" w:hAnsi="Arial"/>
                  <w:sz w:val="18"/>
                </w:rPr>
                <w:delText>Note 8:</w:delText>
              </w:r>
              <w:r w:rsidRPr="00BE18BD" w:rsidDel="00E234FB">
                <w:rPr>
                  <w:rFonts w:ascii="Arial" w:eastAsia="宋体" w:hAnsi="Arial"/>
                  <w:sz w:val="18"/>
                </w:rPr>
                <w:tab/>
                <w:delText xml:space="preserve">The SNR in time periods T1, T2 and T3 is denoted as SNR1, SNR2 and SNR3 respectively in figure </w:delText>
              </w:r>
              <w:r w:rsidRPr="00BE18BD" w:rsidDel="00E234FB">
                <w:rPr>
                  <w:rFonts w:ascii="Arial" w:eastAsia="宋体" w:hAnsi="Arial"/>
                  <w:sz w:val="18"/>
                  <w:lang w:val="en-US"/>
                </w:rPr>
                <w:delText>A.7.5.1.7.1-1</w:delText>
              </w:r>
              <w:r w:rsidRPr="00BE18BD" w:rsidDel="00E234FB">
                <w:rPr>
                  <w:rFonts w:ascii="Arial" w:eastAsia="宋体" w:hAnsi="Arial"/>
                  <w:sz w:val="18"/>
                </w:rPr>
                <w:delText>.</w:delText>
              </w:r>
            </w:del>
          </w:p>
          <w:p w14:paraId="5192472E" w14:textId="2E48AC3A" w:rsidR="00BE18BD" w:rsidRPr="00BE18BD" w:rsidDel="00E234FB" w:rsidRDefault="00BE18BD" w:rsidP="00BE18BD">
            <w:pPr>
              <w:keepNext/>
              <w:keepLines/>
              <w:spacing w:after="0"/>
              <w:ind w:left="851" w:hanging="851"/>
              <w:rPr>
                <w:del w:id="2629" w:author="Chen, Delia (NSB - CN/Hangzhou)" w:date="2019-03-26T10:52:00Z"/>
                <w:rFonts w:ascii="Arial" w:eastAsia="宋体" w:hAnsi="Arial"/>
                <w:snapToGrid w:val="0"/>
                <w:sz w:val="18"/>
              </w:rPr>
            </w:pPr>
            <w:del w:id="2630" w:author="Chen, Delia (NSB - CN/Hangzhou)" w:date="2019-03-26T10:52:00Z">
              <w:r w:rsidRPr="00BE18BD" w:rsidDel="00E234FB">
                <w:rPr>
                  <w:rFonts w:ascii="Arial" w:eastAsia="宋体" w:hAnsi="Arial"/>
                  <w:sz w:val="18"/>
                </w:rPr>
                <w:delText>Note 9:</w:delText>
              </w:r>
              <w:r w:rsidRPr="00BE18BD" w:rsidDel="00E234FB">
                <w:rPr>
                  <w:rFonts w:ascii="Arial" w:eastAsia="MS Mincho" w:hAnsi="Arial"/>
                  <w:snapToGrid w:val="0"/>
                  <w:sz w:val="18"/>
                </w:rPr>
                <w:tab/>
              </w:r>
              <w:r w:rsidRPr="00BE18BD" w:rsidDel="00E234FB">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E234FB">
                <w:rPr>
                  <w:rFonts w:ascii="Arial" w:eastAsia="宋体" w:hAnsi="Arial"/>
                  <w:snapToGrid w:val="0"/>
                  <w:sz w:val="18"/>
                </w:rPr>
                <w:delText>.</w:delText>
              </w:r>
            </w:del>
          </w:p>
        </w:tc>
      </w:tr>
    </w:tbl>
    <w:p w14:paraId="616247EE" w14:textId="7530F9D5" w:rsidR="00BE18BD" w:rsidDel="00E234FB" w:rsidRDefault="00BE18BD" w:rsidP="00BE18BD">
      <w:pPr>
        <w:spacing w:before="120" w:after="120"/>
        <w:ind w:left="2438" w:hanging="1134"/>
        <w:rPr>
          <w:del w:id="2631" w:author="Chen, Delia (NSB - CN/Hangzhou)" w:date="2019-03-26T10:52:00Z"/>
          <w:rFonts w:eastAsia="Malgun Gothic"/>
          <w:kern w:val="20"/>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E254E" w:rsidRPr="001A46B0" w14:paraId="0C0214E4" w14:textId="77777777" w:rsidTr="006633E6">
        <w:trPr>
          <w:cantSplit/>
          <w:trHeight w:val="169"/>
          <w:jc w:val="center"/>
          <w:ins w:id="2632" w:author="Chen, Delia (NSB - CN/Hangzhou)" w:date="2019-03-26T10:51:00Z"/>
        </w:trPr>
        <w:tc>
          <w:tcPr>
            <w:tcW w:w="2887" w:type="dxa"/>
            <w:gridSpan w:val="2"/>
            <w:vMerge w:val="restart"/>
            <w:tcBorders>
              <w:top w:val="single" w:sz="4" w:space="0" w:color="auto"/>
              <w:left w:val="single" w:sz="4" w:space="0" w:color="auto"/>
            </w:tcBorders>
          </w:tcPr>
          <w:p w14:paraId="2056697D" w14:textId="77777777" w:rsidR="002E254E" w:rsidRPr="001A46B0" w:rsidRDefault="002E254E" w:rsidP="006633E6">
            <w:pPr>
              <w:keepNext/>
              <w:keepLines/>
              <w:spacing w:after="0"/>
              <w:jc w:val="center"/>
              <w:rPr>
                <w:ins w:id="2633" w:author="Chen, Delia (NSB - CN/Hangzhou)" w:date="2019-03-26T10:51:00Z"/>
                <w:rFonts w:ascii="Arial" w:eastAsia="宋体" w:hAnsi="Arial"/>
                <w:b/>
                <w:sz w:val="18"/>
              </w:rPr>
            </w:pPr>
            <w:ins w:id="2634" w:author="Chen, Delia (NSB - CN/Hangzhou)" w:date="2019-03-26T10:51:00Z">
              <w:r w:rsidRPr="001A46B0">
                <w:rPr>
                  <w:rFonts w:ascii="Arial" w:eastAsia="宋体" w:hAnsi="Arial"/>
                  <w:b/>
                  <w:sz w:val="18"/>
                </w:rPr>
                <w:t>Parameter</w:t>
              </w:r>
            </w:ins>
          </w:p>
        </w:tc>
        <w:tc>
          <w:tcPr>
            <w:tcW w:w="1701" w:type="dxa"/>
            <w:vMerge w:val="restart"/>
            <w:tcBorders>
              <w:top w:val="single" w:sz="4" w:space="0" w:color="auto"/>
            </w:tcBorders>
          </w:tcPr>
          <w:p w14:paraId="2E19940A" w14:textId="77777777" w:rsidR="002E254E" w:rsidRPr="001A46B0" w:rsidRDefault="002E254E" w:rsidP="006633E6">
            <w:pPr>
              <w:keepNext/>
              <w:keepLines/>
              <w:spacing w:after="0"/>
              <w:jc w:val="center"/>
              <w:rPr>
                <w:ins w:id="2635" w:author="Chen, Delia (NSB - CN/Hangzhou)" w:date="2019-03-26T10:51:00Z"/>
                <w:rFonts w:ascii="Arial" w:eastAsia="宋体" w:hAnsi="Arial"/>
                <w:b/>
                <w:sz w:val="18"/>
              </w:rPr>
            </w:pPr>
            <w:ins w:id="2636" w:author="Chen, Delia (NSB - CN/Hangzhou)" w:date="2019-03-26T10:51:00Z">
              <w:r w:rsidRPr="001A46B0">
                <w:rPr>
                  <w:rFonts w:ascii="Arial" w:eastAsia="宋体" w:hAnsi="Arial"/>
                  <w:b/>
                  <w:sz w:val="18"/>
                </w:rPr>
                <w:t>Unit</w:t>
              </w:r>
            </w:ins>
          </w:p>
        </w:tc>
        <w:tc>
          <w:tcPr>
            <w:tcW w:w="5154" w:type="dxa"/>
            <w:gridSpan w:val="3"/>
            <w:tcBorders>
              <w:top w:val="single" w:sz="4" w:space="0" w:color="auto"/>
            </w:tcBorders>
          </w:tcPr>
          <w:p w14:paraId="2650FCE1" w14:textId="77777777" w:rsidR="002E254E" w:rsidRPr="001A46B0" w:rsidRDefault="002E254E" w:rsidP="006633E6">
            <w:pPr>
              <w:keepNext/>
              <w:keepLines/>
              <w:spacing w:after="0"/>
              <w:jc w:val="center"/>
              <w:rPr>
                <w:ins w:id="2637" w:author="Chen, Delia (NSB - CN/Hangzhou)" w:date="2019-03-26T10:51:00Z"/>
                <w:rFonts w:ascii="Arial" w:eastAsia="宋体" w:hAnsi="Arial"/>
                <w:b/>
                <w:sz w:val="18"/>
              </w:rPr>
            </w:pPr>
            <w:ins w:id="2638" w:author="Chen, Delia (NSB - CN/Hangzhou)" w:date="2019-03-26T10:51:00Z">
              <w:r w:rsidRPr="001A46B0">
                <w:rPr>
                  <w:rFonts w:ascii="Arial" w:eastAsia="宋体" w:hAnsi="Arial"/>
                  <w:b/>
                  <w:sz w:val="18"/>
                </w:rPr>
                <w:t>Test 1</w:t>
              </w:r>
            </w:ins>
          </w:p>
        </w:tc>
      </w:tr>
      <w:tr w:rsidR="002E254E" w:rsidRPr="001A46B0" w14:paraId="188D19C9" w14:textId="77777777" w:rsidTr="006633E6">
        <w:trPr>
          <w:cantSplit/>
          <w:trHeight w:val="191"/>
          <w:jc w:val="center"/>
          <w:ins w:id="2639" w:author="Chen, Delia (NSB - CN/Hangzhou)" w:date="2019-03-26T10:51:00Z"/>
        </w:trPr>
        <w:tc>
          <w:tcPr>
            <w:tcW w:w="2887" w:type="dxa"/>
            <w:gridSpan w:val="2"/>
            <w:vMerge/>
            <w:tcBorders>
              <w:left w:val="single" w:sz="4" w:space="0" w:color="auto"/>
              <w:bottom w:val="single" w:sz="4" w:space="0" w:color="auto"/>
            </w:tcBorders>
          </w:tcPr>
          <w:p w14:paraId="46E81770" w14:textId="77777777" w:rsidR="002E254E" w:rsidRPr="001A46B0" w:rsidRDefault="002E254E" w:rsidP="006633E6">
            <w:pPr>
              <w:keepNext/>
              <w:keepLines/>
              <w:spacing w:after="0"/>
              <w:jc w:val="center"/>
              <w:rPr>
                <w:ins w:id="2640" w:author="Chen, Delia (NSB - CN/Hangzhou)" w:date="2019-03-26T10:51:00Z"/>
                <w:rFonts w:ascii="Arial" w:eastAsia="宋体" w:hAnsi="Arial"/>
                <w:b/>
                <w:sz w:val="18"/>
              </w:rPr>
            </w:pPr>
          </w:p>
        </w:tc>
        <w:tc>
          <w:tcPr>
            <w:tcW w:w="1701" w:type="dxa"/>
            <w:vMerge/>
            <w:tcBorders>
              <w:bottom w:val="single" w:sz="4" w:space="0" w:color="auto"/>
            </w:tcBorders>
          </w:tcPr>
          <w:p w14:paraId="50D80EC2" w14:textId="77777777" w:rsidR="002E254E" w:rsidRPr="001A46B0" w:rsidRDefault="002E254E" w:rsidP="006633E6">
            <w:pPr>
              <w:keepNext/>
              <w:keepLines/>
              <w:spacing w:after="0"/>
              <w:jc w:val="center"/>
              <w:rPr>
                <w:ins w:id="2641" w:author="Chen, Delia (NSB - CN/Hangzhou)" w:date="2019-03-26T10:51:00Z"/>
                <w:rFonts w:ascii="Arial" w:eastAsia="宋体" w:hAnsi="Arial"/>
                <w:b/>
                <w:sz w:val="18"/>
              </w:rPr>
            </w:pPr>
          </w:p>
        </w:tc>
        <w:tc>
          <w:tcPr>
            <w:tcW w:w="1718" w:type="dxa"/>
            <w:tcBorders>
              <w:bottom w:val="single" w:sz="4" w:space="0" w:color="auto"/>
            </w:tcBorders>
          </w:tcPr>
          <w:p w14:paraId="0BBB17F9" w14:textId="77777777" w:rsidR="002E254E" w:rsidRPr="001A46B0" w:rsidRDefault="002E254E" w:rsidP="006633E6">
            <w:pPr>
              <w:keepNext/>
              <w:keepLines/>
              <w:spacing w:after="0"/>
              <w:jc w:val="center"/>
              <w:rPr>
                <w:ins w:id="2642" w:author="Chen, Delia (NSB - CN/Hangzhou)" w:date="2019-03-26T10:51:00Z"/>
                <w:rFonts w:ascii="Arial" w:eastAsia="宋体" w:hAnsi="Arial"/>
                <w:b/>
                <w:sz w:val="18"/>
              </w:rPr>
            </w:pPr>
            <w:ins w:id="2643" w:author="Chen, Delia (NSB - CN/Hangzhou)" w:date="2019-03-26T10:51:00Z">
              <w:r w:rsidRPr="001A46B0">
                <w:rPr>
                  <w:rFonts w:ascii="Arial" w:eastAsia="宋体" w:hAnsi="Arial"/>
                  <w:b/>
                  <w:sz w:val="18"/>
                </w:rPr>
                <w:t>T1</w:t>
              </w:r>
            </w:ins>
          </w:p>
        </w:tc>
        <w:tc>
          <w:tcPr>
            <w:tcW w:w="1718" w:type="dxa"/>
            <w:tcBorders>
              <w:bottom w:val="single" w:sz="4" w:space="0" w:color="auto"/>
            </w:tcBorders>
          </w:tcPr>
          <w:p w14:paraId="239369B9" w14:textId="77777777" w:rsidR="002E254E" w:rsidRPr="001A46B0" w:rsidRDefault="002E254E" w:rsidP="006633E6">
            <w:pPr>
              <w:keepNext/>
              <w:keepLines/>
              <w:spacing w:after="0"/>
              <w:jc w:val="center"/>
              <w:rPr>
                <w:ins w:id="2644" w:author="Chen, Delia (NSB - CN/Hangzhou)" w:date="2019-03-26T10:51:00Z"/>
                <w:rFonts w:ascii="Arial" w:eastAsia="宋体" w:hAnsi="Arial"/>
                <w:b/>
                <w:sz w:val="18"/>
              </w:rPr>
            </w:pPr>
            <w:ins w:id="2645" w:author="Chen, Delia (NSB - CN/Hangzhou)" w:date="2019-03-26T10:51:00Z">
              <w:r w:rsidRPr="001A46B0">
                <w:rPr>
                  <w:rFonts w:ascii="Arial" w:eastAsia="宋体" w:hAnsi="Arial"/>
                  <w:b/>
                  <w:sz w:val="18"/>
                </w:rPr>
                <w:t>T2</w:t>
              </w:r>
            </w:ins>
          </w:p>
        </w:tc>
        <w:tc>
          <w:tcPr>
            <w:tcW w:w="1718" w:type="dxa"/>
            <w:tcBorders>
              <w:bottom w:val="single" w:sz="4" w:space="0" w:color="auto"/>
            </w:tcBorders>
          </w:tcPr>
          <w:p w14:paraId="694BB5DF" w14:textId="77777777" w:rsidR="002E254E" w:rsidRPr="001A46B0" w:rsidRDefault="002E254E" w:rsidP="006633E6">
            <w:pPr>
              <w:keepNext/>
              <w:keepLines/>
              <w:spacing w:after="0"/>
              <w:jc w:val="center"/>
              <w:rPr>
                <w:ins w:id="2646" w:author="Chen, Delia (NSB - CN/Hangzhou)" w:date="2019-03-26T10:51:00Z"/>
                <w:rFonts w:ascii="Arial" w:eastAsia="宋体" w:hAnsi="Arial"/>
                <w:b/>
                <w:sz w:val="18"/>
              </w:rPr>
            </w:pPr>
            <w:ins w:id="2647" w:author="Chen, Delia (NSB - CN/Hangzhou)" w:date="2019-03-26T10:51:00Z">
              <w:r w:rsidRPr="001A46B0">
                <w:rPr>
                  <w:rFonts w:ascii="Arial" w:eastAsia="宋体" w:hAnsi="Arial"/>
                  <w:b/>
                  <w:sz w:val="18"/>
                </w:rPr>
                <w:t>T3</w:t>
              </w:r>
            </w:ins>
          </w:p>
        </w:tc>
      </w:tr>
      <w:tr w:rsidR="002E254E" w:rsidRPr="001A46B0" w14:paraId="643373C5" w14:textId="77777777" w:rsidTr="006633E6">
        <w:trPr>
          <w:cantSplit/>
          <w:trHeight w:val="169"/>
          <w:jc w:val="center"/>
          <w:ins w:id="2648" w:author="Chen, Delia (NSB - CN/Hangzhou)" w:date="2019-03-26T10:51:00Z"/>
        </w:trPr>
        <w:tc>
          <w:tcPr>
            <w:tcW w:w="2887" w:type="dxa"/>
            <w:gridSpan w:val="2"/>
            <w:tcBorders>
              <w:left w:val="single" w:sz="4" w:space="0" w:color="auto"/>
              <w:bottom w:val="single" w:sz="4" w:space="0" w:color="auto"/>
            </w:tcBorders>
          </w:tcPr>
          <w:p w14:paraId="7822EB77" w14:textId="77777777" w:rsidR="002E254E" w:rsidRPr="001A46B0" w:rsidRDefault="002E254E" w:rsidP="006633E6">
            <w:pPr>
              <w:keepNext/>
              <w:keepLines/>
              <w:spacing w:after="0"/>
              <w:rPr>
                <w:ins w:id="2649" w:author="Chen, Delia (NSB - CN/Hangzhou)" w:date="2019-03-26T10:51:00Z"/>
                <w:rFonts w:ascii="Arial" w:eastAsia="宋体" w:hAnsi="Arial"/>
                <w:sz w:val="18"/>
              </w:rPr>
            </w:pPr>
            <w:ins w:id="2650" w:author="Chen, Delia (NSB - CN/Hangzhou)" w:date="2019-03-26T10:51:00Z">
              <w:r w:rsidRPr="001A46B0">
                <w:rPr>
                  <w:rFonts w:ascii="Arial" w:eastAsia="宋体" w:hAnsi="Arial"/>
                  <w:sz w:val="18"/>
                </w:rPr>
                <w:t>PDCCH_beta</w:t>
              </w:r>
            </w:ins>
          </w:p>
        </w:tc>
        <w:tc>
          <w:tcPr>
            <w:tcW w:w="1701" w:type="dxa"/>
            <w:tcBorders>
              <w:bottom w:val="single" w:sz="4" w:space="0" w:color="auto"/>
            </w:tcBorders>
          </w:tcPr>
          <w:p w14:paraId="6EB01DF4" w14:textId="77777777" w:rsidR="002E254E" w:rsidRPr="001A46B0" w:rsidRDefault="002E254E" w:rsidP="006633E6">
            <w:pPr>
              <w:keepNext/>
              <w:keepLines/>
              <w:spacing w:after="0"/>
              <w:jc w:val="center"/>
              <w:rPr>
                <w:ins w:id="2651" w:author="Chen, Delia (NSB - CN/Hangzhou)" w:date="2019-03-26T10:51:00Z"/>
                <w:rFonts w:ascii="Arial" w:eastAsia="宋体" w:hAnsi="Arial"/>
                <w:sz w:val="18"/>
              </w:rPr>
            </w:pPr>
            <w:ins w:id="2652" w:author="Chen, Delia (NSB - CN/Hangzhou)" w:date="2019-03-26T10:51:00Z">
              <w:r w:rsidRPr="001A46B0">
                <w:rPr>
                  <w:rFonts w:ascii="Arial" w:eastAsia="宋体" w:hAnsi="Arial"/>
                  <w:sz w:val="18"/>
                </w:rPr>
                <w:t>dB</w:t>
              </w:r>
            </w:ins>
          </w:p>
        </w:tc>
        <w:tc>
          <w:tcPr>
            <w:tcW w:w="5154" w:type="dxa"/>
            <w:gridSpan w:val="3"/>
            <w:shd w:val="clear" w:color="auto" w:fill="auto"/>
          </w:tcPr>
          <w:p w14:paraId="7579FEDE" w14:textId="77777777" w:rsidR="002E254E" w:rsidRPr="001A46B0" w:rsidRDefault="002E254E" w:rsidP="006633E6">
            <w:pPr>
              <w:keepNext/>
              <w:keepLines/>
              <w:spacing w:after="0"/>
              <w:jc w:val="center"/>
              <w:rPr>
                <w:ins w:id="2653" w:author="Chen, Delia (NSB - CN/Hangzhou)" w:date="2019-03-26T10:51:00Z"/>
                <w:rFonts w:ascii="Arial" w:eastAsia="宋体" w:hAnsi="Arial"/>
                <w:sz w:val="18"/>
              </w:rPr>
            </w:pPr>
            <w:ins w:id="2654" w:author="Chen, Delia (NSB - CN/Hangzhou)" w:date="2019-03-26T10:51:00Z">
              <w:r w:rsidRPr="001A46B0">
                <w:rPr>
                  <w:rFonts w:ascii="Arial" w:eastAsia="宋体" w:hAnsi="Arial"/>
                  <w:sz w:val="18"/>
                </w:rPr>
                <w:t>4</w:t>
              </w:r>
            </w:ins>
          </w:p>
        </w:tc>
      </w:tr>
      <w:tr w:rsidR="002E254E" w:rsidRPr="001A46B0" w14:paraId="6D4F9339" w14:textId="77777777" w:rsidTr="006633E6">
        <w:trPr>
          <w:cantSplit/>
          <w:trHeight w:val="180"/>
          <w:jc w:val="center"/>
          <w:ins w:id="2655" w:author="Chen, Delia (NSB - CN/Hangzhou)" w:date="2019-03-26T10:51:00Z"/>
        </w:trPr>
        <w:tc>
          <w:tcPr>
            <w:tcW w:w="2887" w:type="dxa"/>
            <w:gridSpan w:val="2"/>
            <w:tcBorders>
              <w:left w:val="single" w:sz="4" w:space="0" w:color="auto"/>
              <w:bottom w:val="single" w:sz="4" w:space="0" w:color="auto"/>
            </w:tcBorders>
          </w:tcPr>
          <w:p w14:paraId="24ED46C7" w14:textId="77777777" w:rsidR="002E254E" w:rsidRPr="001A46B0" w:rsidRDefault="002E254E" w:rsidP="006633E6">
            <w:pPr>
              <w:keepNext/>
              <w:keepLines/>
              <w:spacing w:after="0"/>
              <w:rPr>
                <w:ins w:id="2656" w:author="Chen, Delia (NSB - CN/Hangzhou)" w:date="2019-03-26T10:51:00Z"/>
                <w:rFonts w:ascii="Arial" w:eastAsia="宋体" w:hAnsi="Arial"/>
                <w:sz w:val="18"/>
              </w:rPr>
            </w:pPr>
            <w:ins w:id="2657" w:author="Chen, Delia (NSB - CN/Hangzhou)" w:date="2019-03-26T10:51:00Z">
              <w:r w:rsidRPr="001A46B0">
                <w:rPr>
                  <w:rFonts w:ascii="Arial" w:eastAsia="宋体" w:hAnsi="Arial"/>
                  <w:sz w:val="18"/>
                </w:rPr>
                <w:t>PDCCH_DMRS_beta</w:t>
              </w:r>
            </w:ins>
          </w:p>
        </w:tc>
        <w:tc>
          <w:tcPr>
            <w:tcW w:w="1701" w:type="dxa"/>
            <w:tcBorders>
              <w:bottom w:val="single" w:sz="4" w:space="0" w:color="auto"/>
            </w:tcBorders>
          </w:tcPr>
          <w:p w14:paraId="3DC0FD96" w14:textId="77777777" w:rsidR="002E254E" w:rsidRPr="001A46B0" w:rsidRDefault="002E254E" w:rsidP="006633E6">
            <w:pPr>
              <w:keepNext/>
              <w:keepLines/>
              <w:spacing w:after="0"/>
              <w:jc w:val="center"/>
              <w:rPr>
                <w:ins w:id="2658" w:author="Chen, Delia (NSB - CN/Hangzhou)" w:date="2019-03-26T10:51:00Z"/>
                <w:rFonts w:ascii="Arial" w:eastAsia="宋体" w:hAnsi="Arial"/>
                <w:sz w:val="18"/>
              </w:rPr>
            </w:pPr>
            <w:ins w:id="2659" w:author="Chen, Delia (NSB - CN/Hangzhou)" w:date="2019-03-26T10:51:00Z">
              <w:r w:rsidRPr="001A46B0">
                <w:rPr>
                  <w:rFonts w:ascii="Arial" w:eastAsia="宋体" w:hAnsi="Arial"/>
                  <w:sz w:val="18"/>
                </w:rPr>
                <w:t>dB</w:t>
              </w:r>
            </w:ins>
          </w:p>
        </w:tc>
        <w:tc>
          <w:tcPr>
            <w:tcW w:w="5154" w:type="dxa"/>
            <w:gridSpan w:val="3"/>
            <w:shd w:val="clear" w:color="auto" w:fill="auto"/>
          </w:tcPr>
          <w:p w14:paraId="2FCD2D4C" w14:textId="77777777" w:rsidR="002E254E" w:rsidRPr="001A46B0" w:rsidRDefault="002E254E" w:rsidP="006633E6">
            <w:pPr>
              <w:keepNext/>
              <w:keepLines/>
              <w:spacing w:after="0"/>
              <w:jc w:val="center"/>
              <w:rPr>
                <w:ins w:id="2660" w:author="Chen, Delia (NSB - CN/Hangzhou)" w:date="2019-03-26T10:51:00Z"/>
                <w:rFonts w:ascii="Arial" w:eastAsia="宋体" w:hAnsi="Arial"/>
                <w:sz w:val="18"/>
              </w:rPr>
            </w:pPr>
            <w:ins w:id="2661" w:author="Chen, Delia (NSB - CN/Hangzhou)" w:date="2019-03-26T10:51:00Z">
              <w:r w:rsidRPr="001A46B0">
                <w:rPr>
                  <w:rFonts w:ascii="Arial" w:eastAsia="宋体" w:hAnsi="Arial"/>
                  <w:sz w:val="18"/>
                </w:rPr>
                <w:t>4</w:t>
              </w:r>
            </w:ins>
          </w:p>
        </w:tc>
      </w:tr>
      <w:tr w:rsidR="002E254E" w:rsidRPr="001A46B0" w14:paraId="2ABC9A13" w14:textId="77777777" w:rsidTr="006633E6">
        <w:trPr>
          <w:cantSplit/>
          <w:trHeight w:val="169"/>
          <w:jc w:val="center"/>
          <w:ins w:id="2662" w:author="Chen, Delia (NSB - CN/Hangzhou)" w:date="2019-03-26T10:51:00Z"/>
        </w:trPr>
        <w:tc>
          <w:tcPr>
            <w:tcW w:w="2887" w:type="dxa"/>
            <w:gridSpan w:val="2"/>
            <w:tcBorders>
              <w:left w:val="single" w:sz="4" w:space="0" w:color="auto"/>
              <w:bottom w:val="single" w:sz="4" w:space="0" w:color="auto"/>
            </w:tcBorders>
          </w:tcPr>
          <w:p w14:paraId="20CFF103" w14:textId="77777777" w:rsidR="002E254E" w:rsidRPr="001A46B0" w:rsidRDefault="002E254E" w:rsidP="006633E6">
            <w:pPr>
              <w:keepNext/>
              <w:keepLines/>
              <w:spacing w:after="0"/>
              <w:rPr>
                <w:ins w:id="2663" w:author="Chen, Delia (NSB - CN/Hangzhou)" w:date="2019-03-26T10:51:00Z"/>
                <w:rFonts w:ascii="Arial" w:eastAsia="宋体" w:hAnsi="Arial"/>
                <w:sz w:val="18"/>
              </w:rPr>
            </w:pPr>
            <w:ins w:id="2664" w:author="Chen, Delia (NSB - CN/Hangzhou)" w:date="2019-03-26T10:51:00Z">
              <w:r w:rsidRPr="001A46B0">
                <w:rPr>
                  <w:rFonts w:ascii="Arial" w:eastAsia="宋体" w:hAnsi="Arial"/>
                  <w:sz w:val="18"/>
                </w:rPr>
                <w:t>PBCH_beta</w:t>
              </w:r>
            </w:ins>
          </w:p>
        </w:tc>
        <w:tc>
          <w:tcPr>
            <w:tcW w:w="1701" w:type="dxa"/>
            <w:tcBorders>
              <w:bottom w:val="single" w:sz="4" w:space="0" w:color="auto"/>
            </w:tcBorders>
          </w:tcPr>
          <w:p w14:paraId="645DCAF1" w14:textId="77777777" w:rsidR="002E254E" w:rsidRPr="001A46B0" w:rsidRDefault="002E254E" w:rsidP="006633E6">
            <w:pPr>
              <w:keepNext/>
              <w:keepLines/>
              <w:spacing w:after="0"/>
              <w:jc w:val="center"/>
              <w:rPr>
                <w:ins w:id="2665" w:author="Chen, Delia (NSB - CN/Hangzhou)" w:date="2019-03-26T10:51:00Z"/>
                <w:rFonts w:ascii="Arial" w:eastAsia="宋体" w:hAnsi="Arial"/>
                <w:sz w:val="18"/>
              </w:rPr>
            </w:pPr>
            <w:ins w:id="2666" w:author="Chen, Delia (NSB - CN/Hangzhou)" w:date="2019-03-26T10:51:00Z">
              <w:r w:rsidRPr="001A46B0">
                <w:rPr>
                  <w:rFonts w:ascii="Arial" w:eastAsia="宋体" w:hAnsi="Arial"/>
                  <w:sz w:val="18"/>
                </w:rPr>
                <w:t>dB</w:t>
              </w:r>
            </w:ins>
          </w:p>
        </w:tc>
        <w:tc>
          <w:tcPr>
            <w:tcW w:w="5154" w:type="dxa"/>
            <w:gridSpan w:val="3"/>
            <w:vMerge w:val="restart"/>
            <w:shd w:val="clear" w:color="auto" w:fill="auto"/>
          </w:tcPr>
          <w:p w14:paraId="7D3F6AFF" w14:textId="77777777" w:rsidR="002E254E" w:rsidRPr="001A46B0" w:rsidRDefault="002E254E" w:rsidP="006633E6">
            <w:pPr>
              <w:keepNext/>
              <w:keepLines/>
              <w:spacing w:after="0"/>
              <w:jc w:val="center"/>
              <w:rPr>
                <w:ins w:id="2667" w:author="Chen, Delia (NSB - CN/Hangzhou)" w:date="2019-03-26T10:51:00Z"/>
                <w:rFonts w:ascii="Arial" w:eastAsia="宋体" w:hAnsi="Arial"/>
                <w:sz w:val="18"/>
              </w:rPr>
            </w:pPr>
          </w:p>
          <w:p w14:paraId="04F8A49D" w14:textId="77777777" w:rsidR="002E254E" w:rsidRPr="001A46B0" w:rsidRDefault="002E254E" w:rsidP="006633E6">
            <w:pPr>
              <w:keepNext/>
              <w:keepLines/>
              <w:spacing w:after="0"/>
              <w:jc w:val="center"/>
              <w:rPr>
                <w:ins w:id="2668" w:author="Chen, Delia (NSB - CN/Hangzhou)" w:date="2019-03-26T10:51:00Z"/>
                <w:rFonts w:ascii="Arial" w:eastAsia="宋体" w:hAnsi="Arial"/>
                <w:sz w:val="18"/>
              </w:rPr>
            </w:pPr>
          </w:p>
          <w:p w14:paraId="51CFC4C5" w14:textId="77777777" w:rsidR="002E254E" w:rsidRPr="001A46B0" w:rsidRDefault="002E254E" w:rsidP="006633E6">
            <w:pPr>
              <w:keepNext/>
              <w:keepLines/>
              <w:spacing w:after="0"/>
              <w:jc w:val="center"/>
              <w:rPr>
                <w:ins w:id="2669" w:author="Chen, Delia (NSB - CN/Hangzhou)" w:date="2019-03-26T10:51:00Z"/>
                <w:rFonts w:ascii="Arial" w:eastAsia="宋体" w:hAnsi="Arial"/>
                <w:sz w:val="18"/>
              </w:rPr>
            </w:pPr>
            <w:ins w:id="2670" w:author="Chen, Delia (NSB - CN/Hangzhou)" w:date="2019-03-26T10:51:00Z">
              <w:r w:rsidRPr="001A46B0">
                <w:rPr>
                  <w:rFonts w:ascii="Arial" w:eastAsia="宋体" w:hAnsi="Arial"/>
                  <w:sz w:val="18"/>
                </w:rPr>
                <w:t>0</w:t>
              </w:r>
            </w:ins>
          </w:p>
        </w:tc>
      </w:tr>
      <w:tr w:rsidR="002E254E" w:rsidRPr="001A46B0" w14:paraId="12825E86" w14:textId="77777777" w:rsidTr="006633E6">
        <w:trPr>
          <w:cantSplit/>
          <w:trHeight w:val="169"/>
          <w:jc w:val="center"/>
          <w:ins w:id="2671" w:author="Chen, Delia (NSB - CN/Hangzhou)" w:date="2019-03-26T10:51:00Z"/>
        </w:trPr>
        <w:tc>
          <w:tcPr>
            <w:tcW w:w="2887" w:type="dxa"/>
            <w:gridSpan w:val="2"/>
            <w:tcBorders>
              <w:left w:val="single" w:sz="4" w:space="0" w:color="auto"/>
              <w:bottom w:val="single" w:sz="4" w:space="0" w:color="auto"/>
            </w:tcBorders>
          </w:tcPr>
          <w:p w14:paraId="206FA2F2" w14:textId="77777777" w:rsidR="002E254E" w:rsidRPr="001A46B0" w:rsidRDefault="002E254E" w:rsidP="006633E6">
            <w:pPr>
              <w:keepNext/>
              <w:keepLines/>
              <w:spacing w:after="0"/>
              <w:rPr>
                <w:ins w:id="2672" w:author="Chen, Delia (NSB - CN/Hangzhou)" w:date="2019-03-26T10:51:00Z"/>
                <w:rFonts w:ascii="Arial" w:eastAsia="宋体" w:hAnsi="Arial"/>
                <w:sz w:val="18"/>
              </w:rPr>
            </w:pPr>
            <w:ins w:id="2673" w:author="Chen, Delia (NSB - CN/Hangzhou)" w:date="2019-03-26T10:51:00Z">
              <w:r w:rsidRPr="001A46B0">
                <w:rPr>
                  <w:rFonts w:ascii="Arial" w:eastAsia="宋体" w:hAnsi="Arial"/>
                  <w:sz w:val="18"/>
                </w:rPr>
                <w:t>PSS_beta</w:t>
              </w:r>
            </w:ins>
          </w:p>
        </w:tc>
        <w:tc>
          <w:tcPr>
            <w:tcW w:w="1701" w:type="dxa"/>
            <w:tcBorders>
              <w:bottom w:val="single" w:sz="4" w:space="0" w:color="auto"/>
            </w:tcBorders>
          </w:tcPr>
          <w:p w14:paraId="75CAE1CC" w14:textId="77777777" w:rsidR="002E254E" w:rsidRPr="001A46B0" w:rsidRDefault="002E254E" w:rsidP="006633E6">
            <w:pPr>
              <w:keepNext/>
              <w:keepLines/>
              <w:spacing w:after="0"/>
              <w:jc w:val="center"/>
              <w:rPr>
                <w:ins w:id="2674" w:author="Chen, Delia (NSB - CN/Hangzhou)" w:date="2019-03-26T10:51:00Z"/>
                <w:rFonts w:ascii="Arial" w:eastAsia="宋体" w:hAnsi="Arial"/>
                <w:sz w:val="18"/>
              </w:rPr>
            </w:pPr>
            <w:ins w:id="2675" w:author="Chen, Delia (NSB - CN/Hangzhou)" w:date="2019-03-26T10:51:00Z">
              <w:r w:rsidRPr="001A46B0">
                <w:rPr>
                  <w:rFonts w:ascii="Arial" w:eastAsia="宋体" w:hAnsi="Arial"/>
                  <w:sz w:val="18"/>
                </w:rPr>
                <w:t>dB</w:t>
              </w:r>
            </w:ins>
          </w:p>
        </w:tc>
        <w:tc>
          <w:tcPr>
            <w:tcW w:w="5154" w:type="dxa"/>
            <w:gridSpan w:val="3"/>
            <w:vMerge/>
            <w:shd w:val="clear" w:color="auto" w:fill="auto"/>
          </w:tcPr>
          <w:p w14:paraId="03453EAE" w14:textId="77777777" w:rsidR="002E254E" w:rsidRPr="001A46B0" w:rsidRDefault="002E254E" w:rsidP="006633E6">
            <w:pPr>
              <w:keepNext/>
              <w:keepLines/>
              <w:spacing w:after="0"/>
              <w:jc w:val="center"/>
              <w:rPr>
                <w:ins w:id="2676" w:author="Chen, Delia (NSB - CN/Hangzhou)" w:date="2019-03-26T10:51:00Z"/>
                <w:rFonts w:ascii="Arial" w:eastAsia="宋体" w:hAnsi="Arial"/>
                <w:sz w:val="18"/>
              </w:rPr>
            </w:pPr>
          </w:p>
        </w:tc>
      </w:tr>
      <w:tr w:rsidR="002E254E" w:rsidRPr="001A46B0" w14:paraId="7F88F0A3" w14:textId="77777777" w:rsidTr="006633E6">
        <w:trPr>
          <w:cantSplit/>
          <w:trHeight w:val="180"/>
          <w:jc w:val="center"/>
          <w:ins w:id="2677" w:author="Chen, Delia (NSB - CN/Hangzhou)" w:date="2019-03-26T10:51:00Z"/>
        </w:trPr>
        <w:tc>
          <w:tcPr>
            <w:tcW w:w="2887" w:type="dxa"/>
            <w:gridSpan w:val="2"/>
            <w:tcBorders>
              <w:left w:val="single" w:sz="4" w:space="0" w:color="auto"/>
              <w:bottom w:val="single" w:sz="4" w:space="0" w:color="auto"/>
            </w:tcBorders>
          </w:tcPr>
          <w:p w14:paraId="2E70EED5" w14:textId="77777777" w:rsidR="002E254E" w:rsidRPr="001A46B0" w:rsidRDefault="002E254E" w:rsidP="006633E6">
            <w:pPr>
              <w:keepNext/>
              <w:keepLines/>
              <w:spacing w:after="0"/>
              <w:rPr>
                <w:ins w:id="2678" w:author="Chen, Delia (NSB - CN/Hangzhou)" w:date="2019-03-26T10:51:00Z"/>
                <w:rFonts w:ascii="Arial" w:eastAsia="宋体" w:hAnsi="Arial"/>
                <w:sz w:val="18"/>
              </w:rPr>
            </w:pPr>
            <w:ins w:id="2679" w:author="Chen, Delia (NSB - CN/Hangzhou)" w:date="2019-03-26T10:51:00Z">
              <w:r w:rsidRPr="001A46B0">
                <w:rPr>
                  <w:rFonts w:ascii="Arial" w:eastAsia="宋体" w:hAnsi="Arial"/>
                  <w:sz w:val="18"/>
                </w:rPr>
                <w:t>SSS_beta</w:t>
              </w:r>
            </w:ins>
          </w:p>
        </w:tc>
        <w:tc>
          <w:tcPr>
            <w:tcW w:w="1701" w:type="dxa"/>
            <w:tcBorders>
              <w:bottom w:val="single" w:sz="4" w:space="0" w:color="auto"/>
            </w:tcBorders>
          </w:tcPr>
          <w:p w14:paraId="3D873C0B" w14:textId="77777777" w:rsidR="002E254E" w:rsidRPr="001A46B0" w:rsidRDefault="002E254E" w:rsidP="006633E6">
            <w:pPr>
              <w:keepNext/>
              <w:keepLines/>
              <w:spacing w:after="0"/>
              <w:jc w:val="center"/>
              <w:rPr>
                <w:ins w:id="2680" w:author="Chen, Delia (NSB - CN/Hangzhou)" w:date="2019-03-26T10:51:00Z"/>
                <w:rFonts w:ascii="Arial" w:eastAsia="宋体" w:hAnsi="Arial"/>
                <w:sz w:val="18"/>
              </w:rPr>
            </w:pPr>
            <w:ins w:id="2681" w:author="Chen, Delia (NSB - CN/Hangzhou)" w:date="2019-03-26T10:51:00Z">
              <w:r w:rsidRPr="001A46B0">
                <w:rPr>
                  <w:rFonts w:ascii="Arial" w:eastAsia="宋体" w:hAnsi="Arial"/>
                  <w:sz w:val="18"/>
                </w:rPr>
                <w:t>dB</w:t>
              </w:r>
            </w:ins>
          </w:p>
        </w:tc>
        <w:tc>
          <w:tcPr>
            <w:tcW w:w="5154" w:type="dxa"/>
            <w:gridSpan w:val="3"/>
            <w:vMerge/>
            <w:shd w:val="clear" w:color="auto" w:fill="auto"/>
          </w:tcPr>
          <w:p w14:paraId="08174399" w14:textId="77777777" w:rsidR="002E254E" w:rsidRPr="001A46B0" w:rsidRDefault="002E254E" w:rsidP="006633E6">
            <w:pPr>
              <w:keepNext/>
              <w:keepLines/>
              <w:spacing w:after="0"/>
              <w:jc w:val="center"/>
              <w:rPr>
                <w:ins w:id="2682" w:author="Chen, Delia (NSB - CN/Hangzhou)" w:date="2019-03-26T10:51:00Z"/>
                <w:rFonts w:ascii="Arial" w:eastAsia="宋体" w:hAnsi="Arial"/>
                <w:sz w:val="18"/>
              </w:rPr>
            </w:pPr>
          </w:p>
        </w:tc>
      </w:tr>
      <w:tr w:rsidR="002E254E" w:rsidRPr="001A46B0" w14:paraId="2A67FC4E" w14:textId="77777777" w:rsidTr="006633E6">
        <w:trPr>
          <w:cantSplit/>
          <w:trHeight w:val="169"/>
          <w:jc w:val="center"/>
          <w:ins w:id="2683" w:author="Chen, Delia (NSB - CN/Hangzhou)" w:date="2019-03-26T10:51:00Z"/>
        </w:trPr>
        <w:tc>
          <w:tcPr>
            <w:tcW w:w="2887" w:type="dxa"/>
            <w:gridSpan w:val="2"/>
            <w:tcBorders>
              <w:left w:val="single" w:sz="4" w:space="0" w:color="auto"/>
              <w:bottom w:val="single" w:sz="4" w:space="0" w:color="auto"/>
            </w:tcBorders>
          </w:tcPr>
          <w:p w14:paraId="438495ED" w14:textId="77777777" w:rsidR="002E254E" w:rsidRPr="001A46B0" w:rsidRDefault="002E254E" w:rsidP="006633E6">
            <w:pPr>
              <w:keepNext/>
              <w:keepLines/>
              <w:spacing w:after="0"/>
              <w:rPr>
                <w:ins w:id="2684" w:author="Chen, Delia (NSB - CN/Hangzhou)" w:date="2019-03-26T10:51:00Z"/>
                <w:rFonts w:ascii="Arial" w:eastAsia="宋体" w:hAnsi="Arial"/>
                <w:sz w:val="18"/>
              </w:rPr>
            </w:pPr>
            <w:ins w:id="2685" w:author="Chen, Delia (NSB - CN/Hangzhou)" w:date="2019-03-26T10:51:00Z">
              <w:r w:rsidRPr="001A46B0">
                <w:rPr>
                  <w:rFonts w:ascii="Arial" w:eastAsia="宋体" w:hAnsi="Arial"/>
                  <w:sz w:val="18"/>
                </w:rPr>
                <w:t>PDSCH_beta</w:t>
              </w:r>
            </w:ins>
          </w:p>
        </w:tc>
        <w:tc>
          <w:tcPr>
            <w:tcW w:w="1701" w:type="dxa"/>
            <w:tcBorders>
              <w:bottom w:val="single" w:sz="4" w:space="0" w:color="auto"/>
            </w:tcBorders>
          </w:tcPr>
          <w:p w14:paraId="5078708D" w14:textId="77777777" w:rsidR="002E254E" w:rsidRPr="001A46B0" w:rsidRDefault="002E254E" w:rsidP="006633E6">
            <w:pPr>
              <w:keepNext/>
              <w:keepLines/>
              <w:spacing w:after="0"/>
              <w:jc w:val="center"/>
              <w:rPr>
                <w:ins w:id="2686" w:author="Chen, Delia (NSB - CN/Hangzhou)" w:date="2019-03-26T10:51:00Z"/>
                <w:rFonts w:ascii="Arial" w:eastAsia="宋体" w:hAnsi="Arial"/>
                <w:sz w:val="18"/>
              </w:rPr>
            </w:pPr>
            <w:ins w:id="2687" w:author="Chen, Delia (NSB - CN/Hangzhou)" w:date="2019-03-26T10:51:00Z">
              <w:r w:rsidRPr="001A46B0">
                <w:rPr>
                  <w:rFonts w:ascii="Arial" w:eastAsia="宋体" w:hAnsi="Arial"/>
                  <w:sz w:val="18"/>
                </w:rPr>
                <w:t>dB</w:t>
              </w:r>
            </w:ins>
          </w:p>
        </w:tc>
        <w:tc>
          <w:tcPr>
            <w:tcW w:w="5154" w:type="dxa"/>
            <w:gridSpan w:val="3"/>
            <w:vMerge/>
            <w:shd w:val="clear" w:color="auto" w:fill="auto"/>
          </w:tcPr>
          <w:p w14:paraId="3782A7B1" w14:textId="77777777" w:rsidR="002E254E" w:rsidRPr="001A46B0" w:rsidRDefault="002E254E" w:rsidP="006633E6">
            <w:pPr>
              <w:keepNext/>
              <w:keepLines/>
              <w:spacing w:after="0"/>
              <w:jc w:val="center"/>
              <w:rPr>
                <w:ins w:id="2688" w:author="Chen, Delia (NSB - CN/Hangzhou)" w:date="2019-03-26T10:51:00Z"/>
                <w:rFonts w:ascii="Arial" w:eastAsia="宋体" w:hAnsi="Arial"/>
                <w:sz w:val="18"/>
              </w:rPr>
            </w:pPr>
          </w:p>
        </w:tc>
      </w:tr>
      <w:tr w:rsidR="002E254E" w:rsidRPr="001A46B0" w14:paraId="51DD2FE6" w14:textId="77777777" w:rsidTr="006633E6">
        <w:trPr>
          <w:cantSplit/>
          <w:trHeight w:val="169"/>
          <w:jc w:val="center"/>
          <w:ins w:id="2689" w:author="Chen, Delia (NSB - CN/Hangzhou)" w:date="2019-03-26T10:51:00Z"/>
        </w:trPr>
        <w:tc>
          <w:tcPr>
            <w:tcW w:w="2887" w:type="dxa"/>
            <w:gridSpan w:val="2"/>
            <w:tcBorders>
              <w:left w:val="single" w:sz="4" w:space="0" w:color="auto"/>
              <w:bottom w:val="single" w:sz="4" w:space="0" w:color="auto"/>
            </w:tcBorders>
            <w:vAlign w:val="center"/>
          </w:tcPr>
          <w:p w14:paraId="72470F5B" w14:textId="77777777" w:rsidR="002E254E" w:rsidRPr="001A46B0" w:rsidRDefault="002E254E" w:rsidP="006633E6">
            <w:pPr>
              <w:keepNext/>
              <w:keepLines/>
              <w:spacing w:after="0"/>
              <w:rPr>
                <w:ins w:id="2690" w:author="Chen, Delia (NSB - CN/Hangzhou)" w:date="2019-03-26T10:51:00Z"/>
                <w:rFonts w:ascii="Arial" w:eastAsia="宋体" w:hAnsi="Arial"/>
                <w:sz w:val="18"/>
              </w:rPr>
            </w:pPr>
            <w:ins w:id="2691" w:author="Chen, Delia (NSB - CN/Hangzhou)" w:date="2019-03-26T10:51:00Z">
              <w:r w:rsidRPr="001A46B0">
                <w:rPr>
                  <w:rFonts w:ascii="Arial" w:eastAsia="宋体" w:hAnsi="Arial"/>
                  <w:sz w:val="18"/>
                </w:rPr>
                <w:t>OCNG_beta</w:t>
              </w:r>
            </w:ins>
          </w:p>
        </w:tc>
        <w:tc>
          <w:tcPr>
            <w:tcW w:w="1701" w:type="dxa"/>
            <w:tcBorders>
              <w:bottom w:val="single" w:sz="4" w:space="0" w:color="auto"/>
            </w:tcBorders>
          </w:tcPr>
          <w:p w14:paraId="2B24F9CA" w14:textId="77777777" w:rsidR="002E254E" w:rsidRPr="001A46B0" w:rsidRDefault="002E254E" w:rsidP="006633E6">
            <w:pPr>
              <w:keepNext/>
              <w:keepLines/>
              <w:spacing w:after="0"/>
              <w:jc w:val="center"/>
              <w:rPr>
                <w:ins w:id="2692" w:author="Chen, Delia (NSB - CN/Hangzhou)" w:date="2019-03-26T10:51:00Z"/>
                <w:rFonts w:ascii="Arial" w:eastAsia="宋体" w:hAnsi="Arial"/>
                <w:sz w:val="18"/>
              </w:rPr>
            </w:pPr>
            <w:ins w:id="2693" w:author="Chen, Delia (NSB - CN/Hangzhou)" w:date="2019-03-26T10:51:00Z">
              <w:r w:rsidRPr="001A46B0">
                <w:rPr>
                  <w:rFonts w:ascii="Arial" w:eastAsia="宋体" w:hAnsi="Arial"/>
                  <w:sz w:val="18"/>
                </w:rPr>
                <w:t>dB</w:t>
              </w:r>
            </w:ins>
          </w:p>
        </w:tc>
        <w:tc>
          <w:tcPr>
            <w:tcW w:w="5154" w:type="dxa"/>
            <w:gridSpan w:val="3"/>
            <w:vMerge/>
            <w:shd w:val="clear" w:color="auto" w:fill="auto"/>
          </w:tcPr>
          <w:p w14:paraId="448F8B3B" w14:textId="77777777" w:rsidR="002E254E" w:rsidRPr="001A46B0" w:rsidRDefault="002E254E" w:rsidP="006633E6">
            <w:pPr>
              <w:keepNext/>
              <w:keepLines/>
              <w:spacing w:after="0"/>
              <w:jc w:val="center"/>
              <w:rPr>
                <w:ins w:id="2694" w:author="Chen, Delia (NSB - CN/Hangzhou)" w:date="2019-03-26T10:51:00Z"/>
                <w:rFonts w:ascii="Arial" w:eastAsia="宋体" w:hAnsi="Arial"/>
                <w:sz w:val="18"/>
              </w:rPr>
            </w:pPr>
          </w:p>
        </w:tc>
      </w:tr>
      <w:tr w:rsidR="002E254E" w:rsidRPr="001A46B0" w14:paraId="34AC5C89" w14:textId="77777777" w:rsidTr="006633E6">
        <w:trPr>
          <w:cantSplit/>
          <w:trHeight w:val="185"/>
          <w:jc w:val="center"/>
          <w:ins w:id="2695" w:author="Chen, Delia (NSB - CN/Hangzhou)" w:date="2019-03-26T10:51:00Z"/>
        </w:trPr>
        <w:tc>
          <w:tcPr>
            <w:tcW w:w="1328" w:type="dxa"/>
          </w:tcPr>
          <w:p w14:paraId="2D835FC0" w14:textId="77777777" w:rsidR="002E254E" w:rsidRPr="001A46B0" w:rsidRDefault="002E254E" w:rsidP="006633E6">
            <w:pPr>
              <w:keepNext/>
              <w:keepLines/>
              <w:spacing w:after="0"/>
              <w:rPr>
                <w:ins w:id="2696" w:author="Chen, Delia (NSB - CN/Hangzhou)" w:date="2019-03-26T10:51:00Z"/>
                <w:rFonts w:ascii="Arial" w:eastAsia="宋体" w:hAnsi="Arial"/>
                <w:sz w:val="18"/>
              </w:rPr>
            </w:pPr>
            <w:ins w:id="2697" w:author="Chen, Delia (NSB - CN/Hangzhou)" w:date="2019-03-26T10:51:00Z">
              <w:r w:rsidRPr="001A46B0">
                <w:rPr>
                  <w:rFonts w:ascii="Arial" w:eastAsia="宋体" w:hAnsi="Arial"/>
                  <w:sz w:val="18"/>
                </w:rPr>
                <w:t>SNR</w:t>
              </w:r>
            </w:ins>
          </w:p>
        </w:tc>
        <w:tc>
          <w:tcPr>
            <w:tcW w:w="1559" w:type="dxa"/>
          </w:tcPr>
          <w:p w14:paraId="23FD1062" w14:textId="77777777" w:rsidR="002E254E" w:rsidRPr="001A46B0" w:rsidRDefault="002E254E" w:rsidP="006633E6">
            <w:pPr>
              <w:keepNext/>
              <w:keepLines/>
              <w:spacing w:after="0"/>
              <w:rPr>
                <w:ins w:id="2698" w:author="Chen, Delia (NSB - CN/Hangzhou)" w:date="2019-03-26T10:51:00Z"/>
                <w:rFonts w:ascii="Arial" w:eastAsia="宋体" w:hAnsi="Arial"/>
                <w:sz w:val="18"/>
                <w:lang w:val="it-IT"/>
              </w:rPr>
            </w:pPr>
            <w:ins w:id="2699" w:author="Chen, Delia (NSB - CN/Hangzhou)" w:date="2019-03-26T10:51:00Z">
              <w:r w:rsidRPr="001A46B0">
                <w:rPr>
                  <w:rFonts w:ascii="Arial" w:eastAsia="宋体" w:hAnsi="Arial"/>
                  <w:sz w:val="18"/>
                  <w:lang w:val="it-IT"/>
                </w:rPr>
                <w:t>Config 1</w:t>
              </w:r>
            </w:ins>
          </w:p>
        </w:tc>
        <w:tc>
          <w:tcPr>
            <w:tcW w:w="1701" w:type="dxa"/>
          </w:tcPr>
          <w:p w14:paraId="3E6A4BF4" w14:textId="77777777" w:rsidR="002E254E" w:rsidRPr="001A46B0" w:rsidRDefault="002E254E" w:rsidP="006633E6">
            <w:pPr>
              <w:keepNext/>
              <w:keepLines/>
              <w:spacing w:after="0"/>
              <w:jc w:val="center"/>
              <w:rPr>
                <w:ins w:id="2700" w:author="Chen, Delia (NSB - CN/Hangzhou)" w:date="2019-03-26T10:51:00Z"/>
                <w:rFonts w:ascii="Arial" w:eastAsia="宋体" w:hAnsi="Arial"/>
                <w:sz w:val="18"/>
              </w:rPr>
            </w:pPr>
            <w:ins w:id="2701" w:author="Chen, Delia (NSB - CN/Hangzhou)" w:date="2019-03-26T10:51:00Z">
              <w:r w:rsidRPr="001A46B0">
                <w:rPr>
                  <w:rFonts w:ascii="Arial" w:eastAsia="宋体" w:hAnsi="Arial"/>
                  <w:sz w:val="18"/>
                </w:rPr>
                <w:t>dB</w:t>
              </w:r>
            </w:ins>
          </w:p>
        </w:tc>
        <w:tc>
          <w:tcPr>
            <w:tcW w:w="1718" w:type="dxa"/>
          </w:tcPr>
          <w:p w14:paraId="0EF0AD01" w14:textId="77777777" w:rsidR="002E254E" w:rsidRPr="001A46B0" w:rsidRDefault="002E254E" w:rsidP="006633E6">
            <w:pPr>
              <w:keepNext/>
              <w:keepLines/>
              <w:spacing w:after="0"/>
              <w:jc w:val="center"/>
              <w:rPr>
                <w:ins w:id="2702" w:author="Chen, Delia (NSB - CN/Hangzhou)" w:date="2019-03-26T10:51:00Z"/>
                <w:rFonts w:ascii="Arial" w:eastAsia="宋体" w:hAnsi="Arial"/>
                <w:sz w:val="18"/>
              </w:rPr>
            </w:pPr>
            <w:ins w:id="2703" w:author="Chen, Delia (NSB - CN/Hangzhou)" w:date="2019-03-26T10:51:00Z">
              <w:r w:rsidRPr="001A46B0">
                <w:rPr>
                  <w:rFonts w:ascii="Arial" w:eastAsia="宋体" w:hAnsi="Arial"/>
                  <w:sz w:val="18"/>
                </w:rPr>
                <w:t>TBD</w:t>
              </w:r>
            </w:ins>
          </w:p>
        </w:tc>
        <w:tc>
          <w:tcPr>
            <w:tcW w:w="1718" w:type="dxa"/>
          </w:tcPr>
          <w:p w14:paraId="4229BF47" w14:textId="77777777" w:rsidR="002E254E" w:rsidRPr="001A46B0" w:rsidRDefault="002E254E" w:rsidP="006633E6">
            <w:pPr>
              <w:keepNext/>
              <w:keepLines/>
              <w:spacing w:after="0"/>
              <w:jc w:val="center"/>
              <w:rPr>
                <w:ins w:id="2704" w:author="Chen, Delia (NSB - CN/Hangzhou)" w:date="2019-03-26T10:51:00Z"/>
                <w:rFonts w:ascii="Arial" w:eastAsia="宋体" w:hAnsi="Arial"/>
                <w:sz w:val="18"/>
              </w:rPr>
            </w:pPr>
            <w:ins w:id="2705" w:author="Chen, Delia (NSB - CN/Hangzhou)" w:date="2019-03-26T10:51:00Z">
              <w:r w:rsidRPr="001A46B0">
                <w:rPr>
                  <w:rFonts w:ascii="Arial" w:eastAsia="宋体" w:hAnsi="Arial"/>
                  <w:sz w:val="18"/>
                </w:rPr>
                <w:t>TBD</w:t>
              </w:r>
            </w:ins>
          </w:p>
        </w:tc>
        <w:tc>
          <w:tcPr>
            <w:tcW w:w="1718" w:type="dxa"/>
          </w:tcPr>
          <w:p w14:paraId="569BDE4F" w14:textId="77777777" w:rsidR="002E254E" w:rsidRPr="001A46B0" w:rsidRDefault="002E254E" w:rsidP="006633E6">
            <w:pPr>
              <w:keepNext/>
              <w:keepLines/>
              <w:spacing w:after="0"/>
              <w:jc w:val="center"/>
              <w:rPr>
                <w:ins w:id="2706" w:author="Chen, Delia (NSB - CN/Hangzhou)" w:date="2019-03-26T10:51:00Z"/>
                <w:rFonts w:ascii="Arial" w:eastAsia="宋体" w:hAnsi="Arial"/>
                <w:sz w:val="18"/>
              </w:rPr>
            </w:pPr>
            <w:ins w:id="2707" w:author="Chen, Delia (NSB - CN/Hangzhou)" w:date="2019-03-26T10:51:00Z">
              <w:r w:rsidRPr="001A46B0">
                <w:rPr>
                  <w:rFonts w:ascii="Arial" w:eastAsia="宋体" w:hAnsi="Arial"/>
                  <w:sz w:val="18"/>
                </w:rPr>
                <w:t>TBD</w:t>
              </w:r>
            </w:ins>
          </w:p>
        </w:tc>
      </w:tr>
      <w:tr w:rsidR="002E254E" w:rsidRPr="001A46B0" w14:paraId="2C365347" w14:textId="77777777" w:rsidTr="006633E6">
        <w:trPr>
          <w:cantSplit/>
          <w:trHeight w:val="189"/>
          <w:jc w:val="center"/>
          <w:ins w:id="2708" w:author="Chen, Delia (NSB - CN/Hangzhou)" w:date="2019-03-26T10:51:00Z"/>
        </w:trPr>
        <w:tc>
          <w:tcPr>
            <w:tcW w:w="1328" w:type="dxa"/>
          </w:tcPr>
          <w:p w14:paraId="5366B375" w14:textId="77777777" w:rsidR="002E254E" w:rsidRPr="001A46B0" w:rsidRDefault="002E254E" w:rsidP="006633E6">
            <w:pPr>
              <w:keepNext/>
              <w:keepLines/>
              <w:spacing w:after="0"/>
              <w:rPr>
                <w:ins w:id="2709" w:author="Chen, Delia (NSB - CN/Hangzhou)" w:date="2019-03-26T10:51:00Z"/>
                <w:rFonts w:ascii="Arial" w:eastAsia="宋体" w:hAnsi="Arial"/>
                <w:sz w:val="18"/>
              </w:rPr>
            </w:pPr>
            <w:ins w:id="2710" w:author="Chen, Delia (NSB - CN/Hangzhou)" w:date="2019-03-26T10:51:00Z">
              <w:r w:rsidRPr="001A46B0">
                <w:rPr>
                  <w:rFonts w:ascii="Arial" w:eastAsia="宋体" w:hAnsi="Arial"/>
                  <w:sz w:val="18"/>
                </w:rPr>
                <w:object w:dxaOrig="420" w:dyaOrig="360" w14:anchorId="6B727098">
                  <v:shape id="_x0000_i1031" type="#_x0000_t75" style="width:21pt;height:18.5pt" o:ole="" fillcolor="window">
                    <v:imagedata r:id="rId18" o:title=""/>
                  </v:shape>
                  <o:OLEObject Type="Embed" ProgID="Equation.3" ShapeID="_x0000_i1031" DrawAspect="Content" ObjectID="_1615670922" r:id="rId27"/>
                </w:object>
              </w:r>
            </w:ins>
          </w:p>
        </w:tc>
        <w:tc>
          <w:tcPr>
            <w:tcW w:w="1559" w:type="dxa"/>
          </w:tcPr>
          <w:p w14:paraId="25FF787B" w14:textId="77777777" w:rsidR="002E254E" w:rsidRPr="001A46B0" w:rsidRDefault="002E254E" w:rsidP="006633E6">
            <w:pPr>
              <w:keepNext/>
              <w:keepLines/>
              <w:spacing w:after="0"/>
              <w:rPr>
                <w:ins w:id="2711" w:author="Chen, Delia (NSB - CN/Hangzhou)" w:date="2019-03-26T10:51:00Z"/>
                <w:rFonts w:ascii="Arial" w:eastAsia="宋体" w:hAnsi="Arial"/>
                <w:sz w:val="18"/>
                <w:lang w:val="it-IT"/>
              </w:rPr>
            </w:pPr>
            <w:ins w:id="2712" w:author="Chen, Delia (NSB - CN/Hangzhou)" w:date="2019-03-26T10:51:00Z">
              <w:r w:rsidRPr="001A46B0">
                <w:rPr>
                  <w:rFonts w:ascii="Arial" w:eastAsia="宋体" w:hAnsi="Arial"/>
                  <w:sz w:val="18"/>
                  <w:lang w:val="it-IT"/>
                </w:rPr>
                <w:t>Config 1</w:t>
              </w:r>
            </w:ins>
          </w:p>
        </w:tc>
        <w:tc>
          <w:tcPr>
            <w:tcW w:w="1701" w:type="dxa"/>
          </w:tcPr>
          <w:p w14:paraId="54BDCC84" w14:textId="77777777" w:rsidR="002E254E" w:rsidRPr="001A46B0" w:rsidRDefault="002E254E" w:rsidP="006633E6">
            <w:pPr>
              <w:keepNext/>
              <w:keepLines/>
              <w:spacing w:after="0"/>
              <w:jc w:val="center"/>
              <w:rPr>
                <w:ins w:id="2713" w:author="Chen, Delia (NSB - CN/Hangzhou)" w:date="2019-03-26T10:51:00Z"/>
                <w:rFonts w:ascii="Arial" w:eastAsia="宋体" w:hAnsi="Arial"/>
                <w:sz w:val="18"/>
              </w:rPr>
            </w:pPr>
            <w:ins w:id="2714" w:author="Chen, Delia (NSB - CN/Hangzhou)" w:date="2019-03-26T10:51:00Z">
              <w:r w:rsidRPr="001A46B0">
                <w:rPr>
                  <w:rFonts w:ascii="Arial" w:eastAsia="宋体" w:hAnsi="Arial"/>
                  <w:sz w:val="18"/>
                </w:rPr>
                <w:t>dBm/15KHz</w:t>
              </w:r>
            </w:ins>
          </w:p>
        </w:tc>
        <w:tc>
          <w:tcPr>
            <w:tcW w:w="5154" w:type="dxa"/>
            <w:gridSpan w:val="3"/>
          </w:tcPr>
          <w:p w14:paraId="105BC8E3" w14:textId="77777777" w:rsidR="002E254E" w:rsidRPr="001A46B0" w:rsidRDefault="002E254E" w:rsidP="006633E6">
            <w:pPr>
              <w:keepNext/>
              <w:keepLines/>
              <w:spacing w:after="0"/>
              <w:jc w:val="center"/>
              <w:rPr>
                <w:ins w:id="2715" w:author="Chen, Delia (NSB - CN/Hangzhou)" w:date="2019-03-26T10:51:00Z"/>
                <w:rFonts w:ascii="Arial" w:eastAsia="宋体" w:hAnsi="Arial"/>
                <w:sz w:val="18"/>
              </w:rPr>
            </w:pPr>
            <w:ins w:id="2716" w:author="Chen, Delia (NSB - CN/Hangzhou)" w:date="2019-03-26T10:51:00Z">
              <w:r>
                <w:rPr>
                  <w:rFonts w:ascii="Arial" w:eastAsia="宋体" w:hAnsi="Arial"/>
                  <w:sz w:val="18"/>
                </w:rPr>
                <w:t>-98</w:t>
              </w:r>
            </w:ins>
          </w:p>
        </w:tc>
      </w:tr>
      <w:tr w:rsidR="002E254E" w:rsidRPr="001A46B0" w14:paraId="47C46C17" w14:textId="77777777" w:rsidTr="006633E6">
        <w:trPr>
          <w:cantSplit/>
          <w:trHeight w:val="207"/>
          <w:jc w:val="center"/>
          <w:ins w:id="2717" w:author="Chen, Delia (NSB - CN/Hangzhou)" w:date="2019-03-26T10:51:00Z"/>
        </w:trPr>
        <w:tc>
          <w:tcPr>
            <w:tcW w:w="2887" w:type="dxa"/>
            <w:gridSpan w:val="2"/>
          </w:tcPr>
          <w:p w14:paraId="3B25A814" w14:textId="77777777" w:rsidR="002E254E" w:rsidRPr="001A46B0" w:rsidRDefault="002E254E" w:rsidP="006633E6">
            <w:pPr>
              <w:keepNext/>
              <w:keepLines/>
              <w:spacing w:after="0"/>
              <w:rPr>
                <w:ins w:id="2718" w:author="Chen, Delia (NSB - CN/Hangzhou)" w:date="2019-03-26T10:51:00Z"/>
                <w:rFonts w:ascii="Arial" w:eastAsia="宋体" w:hAnsi="Arial"/>
                <w:sz w:val="18"/>
              </w:rPr>
            </w:pPr>
            <w:ins w:id="2719" w:author="Chen, Delia (NSB - CN/Hangzhou)" w:date="2019-03-26T10:51:00Z">
              <w:r w:rsidRPr="001A46B0">
                <w:rPr>
                  <w:rFonts w:ascii="Arial" w:eastAsia="宋体" w:hAnsi="Arial"/>
                  <w:sz w:val="18"/>
                </w:rPr>
                <w:t>Propagation condition</w:t>
              </w:r>
            </w:ins>
          </w:p>
        </w:tc>
        <w:tc>
          <w:tcPr>
            <w:tcW w:w="1701" w:type="dxa"/>
          </w:tcPr>
          <w:p w14:paraId="2EADE693" w14:textId="77777777" w:rsidR="002E254E" w:rsidRPr="001A46B0" w:rsidRDefault="002E254E" w:rsidP="006633E6">
            <w:pPr>
              <w:keepNext/>
              <w:keepLines/>
              <w:spacing w:after="0"/>
              <w:jc w:val="center"/>
              <w:rPr>
                <w:ins w:id="2720" w:author="Chen, Delia (NSB - CN/Hangzhou)" w:date="2019-03-26T10:51:00Z"/>
                <w:rFonts w:ascii="Arial" w:eastAsia="宋体" w:hAnsi="Arial"/>
                <w:sz w:val="18"/>
              </w:rPr>
            </w:pPr>
          </w:p>
        </w:tc>
        <w:tc>
          <w:tcPr>
            <w:tcW w:w="5154" w:type="dxa"/>
            <w:gridSpan w:val="3"/>
            <w:shd w:val="clear" w:color="auto" w:fill="auto"/>
          </w:tcPr>
          <w:p w14:paraId="6073710A" w14:textId="77777777" w:rsidR="002E254E" w:rsidRPr="001A46B0" w:rsidRDefault="002E254E" w:rsidP="006633E6">
            <w:pPr>
              <w:keepNext/>
              <w:keepLines/>
              <w:spacing w:after="0"/>
              <w:jc w:val="center"/>
              <w:rPr>
                <w:ins w:id="2721" w:author="Chen, Delia (NSB - CN/Hangzhou)" w:date="2019-03-26T10:51:00Z"/>
                <w:rFonts w:ascii="Arial" w:eastAsia="宋体" w:hAnsi="Arial"/>
                <w:sz w:val="18"/>
              </w:rPr>
            </w:pPr>
            <w:ins w:id="2722" w:author="Chen, Delia (NSB - CN/Hangzhou)" w:date="2019-03-26T10:51:00Z">
              <w:r w:rsidRPr="001A46B0">
                <w:rPr>
                  <w:rFonts w:ascii="Arial" w:eastAsia="宋体" w:hAnsi="Arial"/>
                  <w:sz w:val="18"/>
                </w:rPr>
                <w:t>[TDL-C 300ns 100Hz]</w:t>
              </w:r>
            </w:ins>
          </w:p>
        </w:tc>
      </w:tr>
      <w:tr w:rsidR="002E254E" w:rsidRPr="001A46B0" w14:paraId="7AA28AAF" w14:textId="77777777" w:rsidTr="006633E6">
        <w:trPr>
          <w:cantSplit/>
          <w:trHeight w:val="2119"/>
          <w:jc w:val="center"/>
          <w:ins w:id="2723" w:author="Chen, Delia (NSB - CN/Hangzhou)" w:date="2019-03-26T10:51:00Z"/>
        </w:trPr>
        <w:tc>
          <w:tcPr>
            <w:tcW w:w="9742" w:type="dxa"/>
            <w:gridSpan w:val="6"/>
          </w:tcPr>
          <w:p w14:paraId="5BEBF252" w14:textId="77777777" w:rsidR="002E254E" w:rsidRPr="00BE18BD" w:rsidRDefault="002E254E" w:rsidP="002E254E">
            <w:pPr>
              <w:keepNext/>
              <w:keepLines/>
              <w:spacing w:after="0"/>
              <w:ind w:left="851" w:hanging="851"/>
              <w:rPr>
                <w:ins w:id="2724" w:author="Chen, Delia (NSB - CN/Hangzhou)" w:date="2019-03-26T10:52:00Z"/>
                <w:rFonts w:ascii="Arial" w:eastAsia="宋体" w:hAnsi="Arial"/>
                <w:sz w:val="18"/>
              </w:rPr>
            </w:pPr>
            <w:ins w:id="2725" w:author="Chen, Delia (NSB - CN/Hangzhou)" w:date="2019-03-26T10:52: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05BC0DA2" w14:textId="77777777" w:rsidR="002E254E" w:rsidRPr="00BE18BD" w:rsidRDefault="002E254E" w:rsidP="002E254E">
            <w:pPr>
              <w:keepNext/>
              <w:keepLines/>
              <w:spacing w:after="0"/>
              <w:ind w:left="851" w:hanging="851"/>
              <w:rPr>
                <w:ins w:id="2726" w:author="Chen, Delia (NSB - CN/Hangzhou)" w:date="2019-03-26T10:52:00Z"/>
                <w:rFonts w:ascii="Arial" w:eastAsia="宋体" w:hAnsi="Arial"/>
                <w:sz w:val="18"/>
              </w:rPr>
            </w:pPr>
            <w:ins w:id="2727" w:author="Chen, Delia (NSB - CN/Hangzhou)" w:date="2019-03-26T10:52: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1A63AB2A" w14:textId="77777777" w:rsidR="002E254E" w:rsidRPr="00BE18BD" w:rsidRDefault="002E254E" w:rsidP="002E254E">
            <w:pPr>
              <w:keepNext/>
              <w:keepLines/>
              <w:spacing w:after="0"/>
              <w:ind w:left="851" w:hanging="851"/>
              <w:rPr>
                <w:ins w:id="2728" w:author="Chen, Delia (NSB - CN/Hangzhou)" w:date="2019-03-26T10:52:00Z"/>
                <w:rFonts w:ascii="Arial" w:eastAsia="宋体" w:hAnsi="Arial"/>
                <w:sz w:val="18"/>
              </w:rPr>
            </w:pPr>
            <w:ins w:id="2729" w:author="Chen, Delia (NSB - CN/Hangzhou)" w:date="2019-03-26T10:52: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7CAA1D48" w14:textId="77777777" w:rsidR="002E254E" w:rsidRPr="00BE18BD" w:rsidRDefault="002E254E" w:rsidP="002E254E">
            <w:pPr>
              <w:keepNext/>
              <w:keepLines/>
              <w:spacing w:after="0"/>
              <w:ind w:left="851" w:hanging="851"/>
              <w:rPr>
                <w:ins w:id="2730" w:author="Chen, Delia (NSB - CN/Hangzhou)" w:date="2019-03-26T10:52:00Z"/>
                <w:rFonts w:ascii="Arial" w:eastAsia="宋体" w:hAnsi="Arial"/>
                <w:sz w:val="18"/>
              </w:rPr>
            </w:pPr>
            <w:ins w:id="2731" w:author="Chen, Delia (NSB - CN/Hangzhou)" w:date="2019-03-26T10:52: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253247BF" w14:textId="77777777" w:rsidR="002E254E" w:rsidRPr="00BE18BD" w:rsidRDefault="002E254E" w:rsidP="002E254E">
            <w:pPr>
              <w:keepNext/>
              <w:keepLines/>
              <w:spacing w:after="0"/>
              <w:ind w:left="851" w:hanging="851"/>
              <w:rPr>
                <w:ins w:id="2732" w:author="Chen, Delia (NSB - CN/Hangzhou)" w:date="2019-03-26T10:52:00Z"/>
                <w:rFonts w:ascii="Arial" w:eastAsia="宋体" w:hAnsi="Arial"/>
                <w:sz w:val="18"/>
              </w:rPr>
            </w:pPr>
            <w:ins w:id="2733" w:author="Chen, Delia (NSB - CN/Hangzhou)" w:date="2019-03-26T10:52: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14F73624" w14:textId="77777777" w:rsidR="002E254E" w:rsidRPr="00BE18BD" w:rsidRDefault="002E254E" w:rsidP="002E254E">
            <w:pPr>
              <w:keepNext/>
              <w:keepLines/>
              <w:spacing w:after="0"/>
              <w:ind w:left="851" w:hanging="851"/>
              <w:rPr>
                <w:ins w:id="2734" w:author="Chen, Delia (NSB - CN/Hangzhou)" w:date="2019-03-26T10:52:00Z"/>
                <w:rFonts w:ascii="Arial" w:eastAsia="宋体" w:hAnsi="Arial"/>
                <w:sz w:val="18"/>
              </w:rPr>
            </w:pPr>
            <w:ins w:id="2735" w:author="Chen, Delia (NSB - CN/Hangzhou)" w:date="2019-03-26T10:52: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6AE4CF0E" w14:textId="77777777" w:rsidR="002E254E" w:rsidRPr="00BE18BD" w:rsidRDefault="002E254E" w:rsidP="002E254E">
            <w:pPr>
              <w:keepNext/>
              <w:keepLines/>
              <w:spacing w:after="0"/>
              <w:ind w:left="851" w:hanging="851"/>
              <w:rPr>
                <w:ins w:id="2736" w:author="Chen, Delia (NSB - CN/Hangzhou)" w:date="2019-03-26T10:52:00Z"/>
                <w:rFonts w:ascii="Arial" w:eastAsia="宋体" w:hAnsi="Arial"/>
                <w:sz w:val="18"/>
              </w:rPr>
            </w:pPr>
            <w:ins w:id="2737" w:author="Chen, Delia (NSB - CN/Hangzhou)" w:date="2019-03-26T10:52:00Z">
              <w:r w:rsidRPr="00BE18BD">
                <w:rPr>
                  <w:rFonts w:ascii="Arial" w:eastAsia="宋体" w:hAnsi="Arial"/>
                  <w:sz w:val="18"/>
                </w:rPr>
                <w:t>Note 7:</w:t>
              </w:r>
              <w:r w:rsidRPr="00BE18BD">
                <w:rPr>
                  <w:rFonts w:ascii="Arial" w:eastAsia="宋体" w:hAnsi="Arial"/>
                  <w:sz w:val="18"/>
                </w:rPr>
                <w:tab/>
                <w:t>SNR levels correspond to the signal to noise ratio over the SSS REs.</w:t>
              </w:r>
            </w:ins>
          </w:p>
          <w:p w14:paraId="66E82CF7" w14:textId="77777777" w:rsidR="002E254E" w:rsidRPr="00BE18BD" w:rsidRDefault="002E254E" w:rsidP="002E254E">
            <w:pPr>
              <w:keepNext/>
              <w:keepLines/>
              <w:spacing w:after="0"/>
              <w:ind w:left="851" w:hanging="851"/>
              <w:rPr>
                <w:ins w:id="2738" w:author="Chen, Delia (NSB - CN/Hangzhou)" w:date="2019-03-26T10:52:00Z"/>
                <w:rFonts w:ascii="Arial" w:eastAsia="宋体" w:hAnsi="Arial"/>
                <w:sz w:val="18"/>
              </w:rPr>
            </w:pPr>
            <w:ins w:id="2739" w:author="Chen, Delia (NSB - CN/Hangzhou)" w:date="2019-03-26T10:52: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A.7.5.1.7.1-1</w:t>
              </w:r>
              <w:r w:rsidRPr="00BE18BD">
                <w:rPr>
                  <w:rFonts w:ascii="Arial" w:eastAsia="宋体" w:hAnsi="Arial"/>
                  <w:sz w:val="18"/>
                </w:rPr>
                <w:t>.</w:t>
              </w:r>
            </w:ins>
          </w:p>
          <w:p w14:paraId="0A36FD5D" w14:textId="7411FAAF" w:rsidR="002E254E" w:rsidRPr="001A46B0" w:rsidRDefault="002E254E" w:rsidP="002E254E">
            <w:pPr>
              <w:keepNext/>
              <w:keepLines/>
              <w:spacing w:after="0"/>
              <w:ind w:left="851" w:hanging="851"/>
              <w:rPr>
                <w:ins w:id="2740" w:author="Chen, Delia (NSB - CN/Hangzhou)" w:date="2019-03-26T10:51:00Z"/>
                <w:rFonts w:ascii="Arial" w:eastAsia="宋体" w:hAnsi="Arial"/>
                <w:sz w:val="18"/>
              </w:rPr>
            </w:pPr>
            <w:ins w:id="2741" w:author="Chen, Delia (NSB - CN/Hangzhou)" w:date="2019-03-26T10:52: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6A76122F" w14:textId="77777777" w:rsidR="002E254E" w:rsidRPr="00BE18BD" w:rsidRDefault="002E254E" w:rsidP="00BE18BD">
      <w:pPr>
        <w:spacing w:before="120" w:after="120"/>
        <w:ind w:left="2438" w:hanging="1134"/>
        <w:rPr>
          <w:rFonts w:eastAsia="Malgun Gothic"/>
          <w:kern w:val="20"/>
          <w:lang w:val="en-US"/>
        </w:rPr>
      </w:pPr>
    </w:p>
    <w:p w14:paraId="126E5B4B" w14:textId="631F0683" w:rsidR="00BE18BD" w:rsidRPr="00BE18BD" w:rsidDel="00D85B81" w:rsidRDefault="00BE18BD" w:rsidP="00BE18BD">
      <w:pPr>
        <w:keepNext/>
        <w:keepLines/>
        <w:spacing w:before="60"/>
        <w:jc w:val="center"/>
        <w:rPr>
          <w:del w:id="2742" w:author="Chen, Delia (NSB - CN/Hangzhou)" w:date="2019-03-26T11:18:00Z"/>
          <w:rFonts w:ascii="Arial" w:eastAsia="Malgun Gothic" w:hAnsi="Arial"/>
          <w:b/>
          <w:kern w:val="20"/>
          <w:lang w:val="en-US"/>
        </w:rPr>
      </w:pPr>
      <w:del w:id="2743" w:author="Chen, Delia (NSB - CN/Hangzhou)" w:date="2019-03-26T11:18:00Z">
        <w:r w:rsidRPr="00BE18BD" w:rsidDel="00D85B81">
          <w:rPr>
            <w:rFonts w:ascii="Arial" w:eastAsia="Malgun Gothic" w:hAnsi="Arial"/>
            <w:b/>
            <w:kern w:val="20"/>
            <w:lang w:val="en-US"/>
          </w:rPr>
          <w:lastRenderedPageBreak/>
          <w:delText xml:space="preserve">Table A.7.5.1.7.1-3: </w:delText>
        </w:r>
        <w:r w:rsidRPr="00BE18BD" w:rsidDel="00D85B81">
          <w:rPr>
            <w:rFonts w:ascii="Arial" w:eastAsia="宋体" w:hAnsi="Arial"/>
            <w:b/>
          </w:rPr>
          <w:delText>Measurement gap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rsidDel="00D85B81" w14:paraId="6872108B" w14:textId="62EE14AE" w:rsidTr="006633E6">
        <w:trPr>
          <w:trHeight w:val="210"/>
          <w:jc w:val="center"/>
          <w:del w:id="2744" w:author="Chen, Delia (NSB - CN/Hangzhou)" w:date="2019-03-26T11:18:00Z"/>
        </w:trPr>
        <w:tc>
          <w:tcPr>
            <w:tcW w:w="3075" w:type="dxa"/>
            <w:vMerge w:val="restart"/>
            <w:vAlign w:val="center"/>
          </w:tcPr>
          <w:p w14:paraId="2EB0F9F4" w14:textId="3849B2B9" w:rsidR="00BE18BD" w:rsidRPr="00BE18BD" w:rsidDel="00D85B81" w:rsidRDefault="00BE18BD" w:rsidP="00BE18BD">
            <w:pPr>
              <w:keepNext/>
              <w:keepLines/>
              <w:spacing w:after="0"/>
              <w:jc w:val="center"/>
              <w:rPr>
                <w:del w:id="2745" w:author="Chen, Delia (NSB - CN/Hangzhou)" w:date="2019-03-26T11:18:00Z"/>
                <w:rFonts w:ascii="Arial" w:eastAsia="宋体" w:hAnsi="Arial"/>
                <w:b/>
                <w:sz w:val="18"/>
              </w:rPr>
            </w:pPr>
            <w:del w:id="2746" w:author="Chen, Delia (NSB - CN/Hangzhou)" w:date="2019-03-26T11:18:00Z">
              <w:r w:rsidRPr="00BE18BD" w:rsidDel="00D85B81">
                <w:rPr>
                  <w:rFonts w:ascii="Arial" w:eastAsia="宋体" w:hAnsi="Arial"/>
                  <w:b/>
                  <w:sz w:val="18"/>
                </w:rPr>
                <w:delText>Field</w:delText>
              </w:r>
            </w:del>
          </w:p>
        </w:tc>
        <w:tc>
          <w:tcPr>
            <w:tcW w:w="1219" w:type="dxa"/>
          </w:tcPr>
          <w:p w14:paraId="5671D7D6" w14:textId="7E5A2298" w:rsidR="00BE18BD" w:rsidRPr="00BE18BD" w:rsidDel="00D85B81" w:rsidRDefault="00BE18BD" w:rsidP="00BE18BD">
            <w:pPr>
              <w:keepNext/>
              <w:keepLines/>
              <w:spacing w:after="0"/>
              <w:jc w:val="center"/>
              <w:rPr>
                <w:del w:id="2747" w:author="Chen, Delia (NSB - CN/Hangzhou)" w:date="2019-03-26T11:18:00Z"/>
                <w:rFonts w:ascii="Arial" w:eastAsia="宋体" w:hAnsi="Arial"/>
                <w:b/>
                <w:sz w:val="18"/>
              </w:rPr>
            </w:pPr>
            <w:del w:id="2748" w:author="Chen, Delia (NSB - CN/Hangzhou)" w:date="2019-03-26T11:18:00Z">
              <w:r w:rsidRPr="00BE18BD" w:rsidDel="00D85B81">
                <w:rPr>
                  <w:rFonts w:ascii="Arial" w:eastAsia="宋体" w:hAnsi="Arial"/>
                  <w:b/>
                  <w:sz w:val="18"/>
                </w:rPr>
                <w:delText>Test 6</w:delText>
              </w:r>
            </w:del>
          </w:p>
        </w:tc>
      </w:tr>
      <w:tr w:rsidR="00BE18BD" w:rsidRPr="00BE18BD" w:rsidDel="00D85B81" w14:paraId="15006FA2" w14:textId="288D6A22" w:rsidTr="006633E6">
        <w:trPr>
          <w:trHeight w:val="210"/>
          <w:jc w:val="center"/>
          <w:del w:id="2749" w:author="Chen, Delia (NSB - CN/Hangzhou)" w:date="2019-03-26T11:18:00Z"/>
        </w:trPr>
        <w:tc>
          <w:tcPr>
            <w:tcW w:w="3075" w:type="dxa"/>
            <w:vMerge/>
            <w:vAlign w:val="center"/>
          </w:tcPr>
          <w:p w14:paraId="7AF1A299" w14:textId="629C53F7" w:rsidR="00BE18BD" w:rsidRPr="00BE18BD" w:rsidDel="00D85B81" w:rsidRDefault="00BE18BD" w:rsidP="00BE18BD">
            <w:pPr>
              <w:keepNext/>
              <w:keepLines/>
              <w:spacing w:after="0"/>
              <w:jc w:val="center"/>
              <w:rPr>
                <w:del w:id="2750" w:author="Chen, Delia (NSB - CN/Hangzhou)" w:date="2019-03-26T11:18:00Z"/>
                <w:rFonts w:ascii="Arial" w:eastAsia="宋体" w:hAnsi="Arial"/>
                <w:b/>
                <w:sz w:val="18"/>
              </w:rPr>
            </w:pPr>
          </w:p>
        </w:tc>
        <w:tc>
          <w:tcPr>
            <w:tcW w:w="1219" w:type="dxa"/>
          </w:tcPr>
          <w:p w14:paraId="22F7BC53" w14:textId="224E1521" w:rsidR="00BE18BD" w:rsidRPr="00BE18BD" w:rsidDel="00D85B81" w:rsidRDefault="00BE18BD" w:rsidP="00BE18BD">
            <w:pPr>
              <w:keepNext/>
              <w:keepLines/>
              <w:spacing w:after="0"/>
              <w:jc w:val="center"/>
              <w:rPr>
                <w:del w:id="2751" w:author="Chen, Delia (NSB - CN/Hangzhou)" w:date="2019-03-26T11:18:00Z"/>
                <w:rFonts w:ascii="Arial" w:eastAsia="宋体" w:hAnsi="Arial"/>
                <w:b/>
                <w:sz w:val="18"/>
              </w:rPr>
            </w:pPr>
            <w:del w:id="2752" w:author="Chen, Delia (NSB - CN/Hangzhou)" w:date="2019-03-26T11:18:00Z">
              <w:r w:rsidRPr="00BE18BD" w:rsidDel="00D85B81">
                <w:rPr>
                  <w:rFonts w:ascii="Arial" w:eastAsia="宋体" w:hAnsi="Arial"/>
                  <w:b/>
                  <w:sz w:val="18"/>
                </w:rPr>
                <w:delText>Value</w:delText>
              </w:r>
            </w:del>
          </w:p>
        </w:tc>
      </w:tr>
      <w:tr w:rsidR="00BE18BD" w:rsidRPr="00BE18BD" w:rsidDel="00D85B81" w14:paraId="241831BF" w14:textId="49F6B471" w:rsidTr="006633E6">
        <w:trPr>
          <w:jc w:val="center"/>
          <w:del w:id="2753" w:author="Chen, Delia (NSB - CN/Hangzhou)" w:date="2019-03-26T11:18:00Z"/>
        </w:trPr>
        <w:tc>
          <w:tcPr>
            <w:tcW w:w="3075" w:type="dxa"/>
            <w:vAlign w:val="center"/>
          </w:tcPr>
          <w:p w14:paraId="4CC74529" w14:textId="542D5758" w:rsidR="00BE18BD" w:rsidRPr="00BE18BD" w:rsidDel="00D85B81" w:rsidRDefault="00BE18BD" w:rsidP="00BE18BD">
            <w:pPr>
              <w:keepNext/>
              <w:keepLines/>
              <w:spacing w:after="0"/>
              <w:jc w:val="center"/>
              <w:rPr>
                <w:del w:id="2754" w:author="Chen, Delia (NSB - CN/Hangzhou)" w:date="2019-03-26T11:18:00Z"/>
                <w:rFonts w:ascii="Arial" w:eastAsia="宋体" w:hAnsi="Arial"/>
                <w:sz w:val="18"/>
              </w:rPr>
            </w:pPr>
            <w:del w:id="2755" w:author="Chen, Delia (NSB - CN/Hangzhou)" w:date="2019-03-26T11:18:00Z">
              <w:r w:rsidRPr="00BE18BD" w:rsidDel="00D85B81">
                <w:rPr>
                  <w:rFonts w:ascii="Arial" w:eastAsia="宋体" w:hAnsi="Arial"/>
                  <w:sz w:val="18"/>
                </w:rPr>
                <w:delText>gapOffset</w:delText>
              </w:r>
            </w:del>
          </w:p>
        </w:tc>
        <w:tc>
          <w:tcPr>
            <w:tcW w:w="1219" w:type="dxa"/>
          </w:tcPr>
          <w:p w14:paraId="13B50F49" w14:textId="6A7C9F43" w:rsidR="00BE18BD" w:rsidRPr="00BE18BD" w:rsidDel="00D85B81" w:rsidRDefault="00BE18BD" w:rsidP="00BE18BD">
            <w:pPr>
              <w:keepNext/>
              <w:keepLines/>
              <w:spacing w:after="0"/>
              <w:jc w:val="center"/>
              <w:rPr>
                <w:del w:id="2756" w:author="Chen, Delia (NSB - CN/Hangzhou)" w:date="2019-03-26T11:18:00Z"/>
                <w:rFonts w:ascii="Arial" w:eastAsia="宋体" w:hAnsi="Arial"/>
                <w:sz w:val="18"/>
              </w:rPr>
            </w:pPr>
            <w:del w:id="2757" w:author="Chen, Delia (NSB - CN/Hangzhou)" w:date="2019-03-26T11:18:00Z">
              <w:r w:rsidRPr="00BE18BD" w:rsidDel="00D85B81">
                <w:rPr>
                  <w:rFonts w:ascii="Arial" w:eastAsia="宋体" w:hAnsi="Arial"/>
                  <w:sz w:val="18"/>
                </w:rPr>
                <w:delText>[0]</w:delText>
              </w:r>
            </w:del>
          </w:p>
        </w:tc>
      </w:tr>
      <w:tr w:rsidR="00BE18BD" w:rsidRPr="00BE18BD" w:rsidDel="00D85B81" w14:paraId="612B890E" w14:textId="21EB3591" w:rsidTr="006633E6">
        <w:trPr>
          <w:jc w:val="center"/>
          <w:del w:id="2758" w:author="Chen, Delia (NSB - CN/Hangzhou)" w:date="2019-03-26T11:18:00Z"/>
        </w:trPr>
        <w:tc>
          <w:tcPr>
            <w:tcW w:w="4294" w:type="dxa"/>
            <w:gridSpan w:val="2"/>
            <w:vAlign w:val="center"/>
          </w:tcPr>
          <w:p w14:paraId="4F393823" w14:textId="3547E364" w:rsidR="00BE18BD" w:rsidRPr="00BE18BD" w:rsidDel="00D85B81" w:rsidRDefault="00BE18BD" w:rsidP="00BE18BD">
            <w:pPr>
              <w:keepNext/>
              <w:keepLines/>
              <w:spacing w:after="0"/>
              <w:ind w:left="851" w:hanging="851"/>
              <w:rPr>
                <w:del w:id="2759" w:author="Chen, Delia (NSB - CN/Hangzhou)" w:date="2019-03-26T11:18:00Z"/>
                <w:rFonts w:ascii="Arial" w:eastAsia="宋体" w:hAnsi="Arial"/>
                <w:sz w:val="18"/>
              </w:rPr>
            </w:pPr>
            <w:del w:id="2760" w:author="Chen, Delia (NSB - CN/Hangzhou)" w:date="2019-03-26T11:18:00Z">
              <w:r w:rsidRPr="00BE18BD" w:rsidDel="00D85B81">
                <w:rPr>
                  <w:rFonts w:ascii="Arial" w:eastAsia="宋体" w:hAnsi="Arial"/>
                  <w:sz w:val="18"/>
                </w:rPr>
                <w:delText>Note 1:</w:delText>
              </w:r>
              <w:r w:rsidRPr="00BE18BD" w:rsidDel="00D85B81">
                <w:rPr>
                  <w:rFonts w:ascii="Arial" w:eastAsia="宋体" w:hAnsi="Arial"/>
                  <w:sz w:val="18"/>
                </w:rPr>
                <w:tab/>
              </w:r>
              <w:r w:rsidRPr="00BE18BD" w:rsidDel="00D85B81">
                <w:rPr>
                  <w:rFonts w:ascii="Arial" w:eastAsia="宋体" w:hAnsi="Arial"/>
                  <w:sz w:val="18"/>
                  <w:lang w:eastAsia="zh-CN"/>
                </w:rPr>
                <w:delText>RLM RS is partially overlapped with measurement gap</w:delText>
              </w:r>
            </w:del>
          </w:p>
        </w:tc>
      </w:tr>
    </w:tbl>
    <w:p w14:paraId="5E35BEF7" w14:textId="5772C508" w:rsidR="00BE18BD" w:rsidRPr="00BE18BD" w:rsidDel="00D85B81" w:rsidRDefault="00BE18BD" w:rsidP="00BE18BD">
      <w:pPr>
        <w:rPr>
          <w:del w:id="2761" w:author="Chen, Delia (NSB - CN/Hangzhou)" w:date="2019-03-26T11:18:00Z"/>
          <w:rFonts w:eastAsia="宋体"/>
        </w:rPr>
      </w:pPr>
    </w:p>
    <w:p w14:paraId="4EEC049D" w14:textId="77777777" w:rsidR="00BE18BD" w:rsidRPr="00BE18BD" w:rsidRDefault="00BE18BD" w:rsidP="00BE18BD">
      <w:pPr>
        <w:keepNext/>
        <w:keepLines/>
        <w:spacing w:before="60"/>
        <w:jc w:val="center"/>
        <w:rPr>
          <w:rFonts w:ascii="Arial" w:eastAsia="宋体" w:hAnsi="Arial"/>
          <w:b/>
        </w:rPr>
      </w:pPr>
      <w:r w:rsidRPr="00BE18BD">
        <w:rPr>
          <w:rFonts w:ascii="Arial" w:eastAsia="Malgun Gothic" w:hAnsi="Arial"/>
          <w:b/>
          <w:kern w:val="20"/>
          <w:lang w:val="en-US"/>
        </w:rPr>
        <w:t xml:space="preserve">Table A.7.5.1.7.1-4: </w:t>
      </w:r>
      <w:r w:rsidRPr="00BE18BD">
        <w:rPr>
          <w:rFonts w:ascii="Arial" w:eastAsia="宋体" w:hAnsi="Arial"/>
          <w:b/>
          <w:lang w:val="en-US"/>
        </w:rPr>
        <w:t>NZP-CSI-RS resource</w:t>
      </w:r>
      <w:r w:rsidRPr="00BE18BD">
        <w:rPr>
          <w:rFonts w:ascii="Arial" w:eastAsia="宋体" w:hAnsi="Arial"/>
          <w:b/>
        </w:rPr>
        <w:t xml:space="preserve"> configuration for FR2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14:paraId="4DCBD89F" w14:textId="77777777" w:rsidTr="006633E6">
        <w:trPr>
          <w:trHeight w:val="105"/>
          <w:jc w:val="center"/>
        </w:trPr>
        <w:tc>
          <w:tcPr>
            <w:tcW w:w="1219" w:type="dxa"/>
            <w:vMerge w:val="restart"/>
            <w:vAlign w:val="center"/>
          </w:tcPr>
          <w:p w14:paraId="4F79D0AD"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0F476E4B"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0</w:t>
            </w:r>
          </w:p>
        </w:tc>
        <w:tc>
          <w:tcPr>
            <w:tcW w:w="1222" w:type="dxa"/>
            <w:vAlign w:val="center"/>
          </w:tcPr>
          <w:p w14:paraId="425EE6DF"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1</w:t>
            </w:r>
          </w:p>
        </w:tc>
      </w:tr>
      <w:tr w:rsidR="00BE18BD" w:rsidRPr="00BE18BD" w14:paraId="5C31F016" w14:textId="77777777" w:rsidTr="006633E6">
        <w:trPr>
          <w:trHeight w:val="105"/>
          <w:jc w:val="center"/>
        </w:trPr>
        <w:tc>
          <w:tcPr>
            <w:tcW w:w="1219" w:type="dxa"/>
            <w:vMerge/>
            <w:vAlign w:val="center"/>
          </w:tcPr>
          <w:p w14:paraId="20421CE9" w14:textId="77777777" w:rsidR="00BE18BD" w:rsidRPr="00BE18BD" w:rsidRDefault="00BE18BD" w:rsidP="00BE18BD">
            <w:pPr>
              <w:keepNext/>
              <w:keepLines/>
              <w:spacing w:after="0"/>
              <w:jc w:val="center"/>
              <w:rPr>
                <w:rFonts w:ascii="Arial" w:eastAsia="宋体" w:hAnsi="Arial"/>
                <w:b/>
                <w:sz w:val="18"/>
              </w:rPr>
            </w:pPr>
          </w:p>
        </w:tc>
        <w:tc>
          <w:tcPr>
            <w:tcW w:w="1219" w:type="dxa"/>
          </w:tcPr>
          <w:p w14:paraId="235BE59F"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222" w:type="dxa"/>
            <w:vAlign w:val="center"/>
          </w:tcPr>
          <w:p w14:paraId="1784C979"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5CDD84F6" w14:textId="77777777" w:rsidTr="006633E6">
        <w:trPr>
          <w:jc w:val="center"/>
        </w:trPr>
        <w:tc>
          <w:tcPr>
            <w:tcW w:w="1219" w:type="dxa"/>
            <w:vAlign w:val="center"/>
          </w:tcPr>
          <w:p w14:paraId="02D460A0" w14:textId="77777777" w:rsidR="00BE18BD" w:rsidRPr="00BE18BD" w:rsidRDefault="00BE18BD" w:rsidP="00BE18BD">
            <w:pPr>
              <w:keepNext/>
              <w:keepLines/>
              <w:spacing w:after="0"/>
              <w:jc w:val="center"/>
              <w:rPr>
                <w:rFonts w:ascii="Arial" w:eastAsia="宋体" w:hAnsi="Arial"/>
                <w:sz w:val="18"/>
                <w:szCs w:val="18"/>
                <w:vertAlign w:val="superscript"/>
              </w:rPr>
            </w:pPr>
            <w:r w:rsidRPr="00BE18BD">
              <w:rPr>
                <w:rFonts w:ascii="Arial" w:eastAsia="宋体" w:hAnsi="Arial"/>
                <w:sz w:val="18"/>
              </w:rPr>
              <w:t>frequencyDomainAllocation</w:t>
            </w:r>
            <w:r w:rsidRPr="00BE18BD">
              <w:rPr>
                <w:rFonts w:ascii="Arial" w:eastAsia="宋体" w:hAnsi="Arial"/>
                <w:sz w:val="18"/>
                <w:vertAlign w:val="superscript"/>
              </w:rPr>
              <w:t>Note 1</w:t>
            </w:r>
          </w:p>
        </w:tc>
        <w:tc>
          <w:tcPr>
            <w:tcW w:w="1219" w:type="dxa"/>
          </w:tcPr>
          <w:p w14:paraId="288B8B6E"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row1</w:t>
            </w:r>
          </w:p>
        </w:tc>
        <w:tc>
          <w:tcPr>
            <w:tcW w:w="1222" w:type="dxa"/>
          </w:tcPr>
          <w:p w14:paraId="0C70C260"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row2</w:t>
            </w:r>
          </w:p>
        </w:tc>
      </w:tr>
      <w:tr w:rsidR="00BE18BD" w:rsidRPr="00BE18BD" w14:paraId="4F0B7E16" w14:textId="77777777" w:rsidTr="006633E6">
        <w:trPr>
          <w:jc w:val="center"/>
        </w:trPr>
        <w:tc>
          <w:tcPr>
            <w:tcW w:w="1219" w:type="dxa"/>
            <w:vAlign w:val="center"/>
          </w:tcPr>
          <w:p w14:paraId="3942B207"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startingRB</w:t>
            </w:r>
          </w:p>
        </w:tc>
        <w:tc>
          <w:tcPr>
            <w:tcW w:w="1219" w:type="dxa"/>
          </w:tcPr>
          <w:p w14:paraId="4EB47628"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c>
          <w:tcPr>
            <w:tcW w:w="1222" w:type="dxa"/>
          </w:tcPr>
          <w:p w14:paraId="7C25BE89"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r>
      <w:tr w:rsidR="00BE18BD" w:rsidRPr="00BE18BD" w14:paraId="689C5BF5" w14:textId="77777777" w:rsidTr="006633E6">
        <w:trPr>
          <w:jc w:val="center"/>
        </w:trPr>
        <w:tc>
          <w:tcPr>
            <w:tcW w:w="1219" w:type="dxa"/>
            <w:vAlign w:val="center"/>
          </w:tcPr>
          <w:p w14:paraId="06F0F6A0"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nrofRBs</w:t>
            </w:r>
          </w:p>
        </w:tc>
        <w:tc>
          <w:tcPr>
            <w:tcW w:w="1219" w:type="dxa"/>
          </w:tcPr>
          <w:p w14:paraId="6532096D"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c>
          <w:tcPr>
            <w:tcW w:w="1222" w:type="dxa"/>
          </w:tcPr>
          <w:p w14:paraId="4BA0885E"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r>
      <w:tr w:rsidR="00BE18BD" w:rsidRPr="00BE18BD" w14:paraId="164C364B" w14:textId="77777777" w:rsidTr="006633E6">
        <w:trPr>
          <w:trHeight w:val="351"/>
          <w:jc w:val="center"/>
        </w:trPr>
        <w:tc>
          <w:tcPr>
            <w:tcW w:w="3660" w:type="dxa"/>
            <w:gridSpan w:val="3"/>
            <w:vAlign w:val="center"/>
          </w:tcPr>
          <w:p w14:paraId="5180AFBA"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 xml:space="preserve">Note 1: </w:t>
            </w:r>
            <w:r w:rsidRPr="00BE18BD">
              <w:rPr>
                <w:rFonts w:ascii="Arial" w:eastAsia="宋体" w:hAnsi="Arial"/>
                <w:sz w:val="18"/>
              </w:rPr>
              <w:tab/>
              <w:t>TS 38.211 [6] table 7.4.1.5.3-1</w:t>
            </w:r>
          </w:p>
          <w:p w14:paraId="50E257B9" w14:textId="77777777" w:rsidR="00BE18BD" w:rsidRPr="00BE18BD" w:rsidRDefault="00BE18BD" w:rsidP="00BE18BD">
            <w:pPr>
              <w:keepNext/>
              <w:keepLines/>
              <w:spacing w:after="0"/>
              <w:ind w:left="851" w:hanging="851"/>
              <w:rPr>
                <w:rFonts w:ascii="Arial" w:eastAsia="宋体" w:hAnsi="Arial"/>
                <w:sz w:val="18"/>
                <w:lang w:eastAsia="zh-CN"/>
              </w:rPr>
            </w:pPr>
            <w:r w:rsidRPr="00BE18BD">
              <w:rPr>
                <w:rFonts w:ascii="Arial" w:eastAsia="宋体" w:hAnsi="Arial"/>
                <w:sz w:val="18"/>
              </w:rPr>
              <w:t>Note 2:</w:t>
            </w:r>
            <w:r w:rsidRPr="00BE18BD">
              <w:rPr>
                <w:rFonts w:ascii="Arial" w:eastAsia="宋体" w:hAnsi="Arial"/>
                <w:sz w:val="18"/>
              </w:rPr>
              <w:tab/>
              <w:t>nrofRBs is derived based on the Configuration in Table A.7.5.1.7.1-1</w:t>
            </w:r>
          </w:p>
        </w:tc>
      </w:tr>
    </w:tbl>
    <w:p w14:paraId="04CB85CF" w14:textId="77777777" w:rsidR="00BE18BD" w:rsidRPr="00BE18BD" w:rsidRDefault="00BE18BD" w:rsidP="00BE18BD">
      <w:pPr>
        <w:rPr>
          <w:rFonts w:eastAsia="宋体"/>
        </w:rPr>
      </w:pPr>
    </w:p>
    <w:p w14:paraId="0ED91046"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A.7.5.1.7.1-5: DRX-Configuration for FR2 CSI-RS out-of-sync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BE18BD" w:rsidRPr="00BE18BD" w14:paraId="1DD3D869" w14:textId="77777777" w:rsidTr="006633E6">
        <w:trPr>
          <w:trHeight w:val="141"/>
          <w:jc w:val="center"/>
        </w:trPr>
        <w:tc>
          <w:tcPr>
            <w:tcW w:w="2297" w:type="dxa"/>
            <w:vMerge w:val="restart"/>
            <w:vAlign w:val="center"/>
          </w:tcPr>
          <w:p w14:paraId="3851F82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033" w:type="dxa"/>
          </w:tcPr>
          <w:p w14:paraId="3BA9451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5</w:t>
            </w:r>
          </w:p>
        </w:tc>
        <w:tc>
          <w:tcPr>
            <w:tcW w:w="1033" w:type="dxa"/>
          </w:tcPr>
          <w:p w14:paraId="67CC25D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6</w:t>
            </w:r>
          </w:p>
        </w:tc>
      </w:tr>
      <w:tr w:rsidR="00BE18BD" w:rsidRPr="00BE18BD" w14:paraId="14C7D070" w14:textId="77777777" w:rsidTr="006633E6">
        <w:trPr>
          <w:trHeight w:val="141"/>
          <w:jc w:val="center"/>
        </w:trPr>
        <w:tc>
          <w:tcPr>
            <w:tcW w:w="2297" w:type="dxa"/>
            <w:vMerge/>
            <w:vAlign w:val="center"/>
          </w:tcPr>
          <w:p w14:paraId="6321F5EE" w14:textId="77777777" w:rsidR="00BE18BD" w:rsidRPr="00BE18BD" w:rsidRDefault="00BE18BD" w:rsidP="00BE18BD">
            <w:pPr>
              <w:keepNext/>
              <w:keepLines/>
              <w:spacing w:after="0"/>
              <w:jc w:val="center"/>
              <w:rPr>
                <w:rFonts w:ascii="Arial" w:eastAsia="宋体" w:hAnsi="Arial"/>
                <w:b/>
                <w:sz w:val="18"/>
              </w:rPr>
            </w:pPr>
          </w:p>
        </w:tc>
        <w:tc>
          <w:tcPr>
            <w:tcW w:w="1033" w:type="dxa"/>
          </w:tcPr>
          <w:p w14:paraId="28E497B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033" w:type="dxa"/>
          </w:tcPr>
          <w:p w14:paraId="649DCCD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396442C3" w14:textId="77777777" w:rsidTr="006633E6">
        <w:trPr>
          <w:trHeight w:val="243"/>
          <w:jc w:val="center"/>
        </w:trPr>
        <w:tc>
          <w:tcPr>
            <w:tcW w:w="2297" w:type="dxa"/>
            <w:vAlign w:val="center"/>
          </w:tcPr>
          <w:p w14:paraId="50940FFC"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drx-onDurationTimer</w:t>
            </w:r>
          </w:p>
        </w:tc>
        <w:tc>
          <w:tcPr>
            <w:tcW w:w="1033" w:type="dxa"/>
          </w:tcPr>
          <w:p w14:paraId="5B361255"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w:t>
            </w:r>
          </w:p>
        </w:tc>
        <w:tc>
          <w:tcPr>
            <w:tcW w:w="1033" w:type="dxa"/>
          </w:tcPr>
          <w:p w14:paraId="446A3446"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w:t>
            </w:r>
          </w:p>
        </w:tc>
      </w:tr>
      <w:tr w:rsidR="00BE18BD" w:rsidRPr="00BE18BD" w14:paraId="68F595ED" w14:textId="77777777" w:rsidTr="006633E6">
        <w:trPr>
          <w:trHeight w:val="284"/>
          <w:jc w:val="center"/>
        </w:trPr>
        <w:tc>
          <w:tcPr>
            <w:tcW w:w="2297" w:type="dxa"/>
            <w:vAlign w:val="center"/>
          </w:tcPr>
          <w:p w14:paraId="56620ACE"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drx-InactivityTimer</w:t>
            </w:r>
          </w:p>
        </w:tc>
        <w:tc>
          <w:tcPr>
            <w:tcW w:w="1033" w:type="dxa"/>
          </w:tcPr>
          <w:p w14:paraId="0A45641F"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[ms1]</w:t>
            </w:r>
          </w:p>
        </w:tc>
        <w:tc>
          <w:tcPr>
            <w:tcW w:w="1033" w:type="dxa"/>
          </w:tcPr>
          <w:p w14:paraId="231EA03A"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[ms1]</w:t>
            </w:r>
          </w:p>
        </w:tc>
      </w:tr>
      <w:tr w:rsidR="00BE18BD" w:rsidRPr="00BE18BD" w14:paraId="125D069B" w14:textId="77777777" w:rsidTr="006633E6">
        <w:trPr>
          <w:trHeight w:val="284"/>
          <w:jc w:val="center"/>
        </w:trPr>
        <w:tc>
          <w:tcPr>
            <w:tcW w:w="2297" w:type="dxa"/>
            <w:vAlign w:val="center"/>
          </w:tcPr>
          <w:p w14:paraId="3085A287"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drx-RetransmissionTimerDL</w:t>
            </w:r>
          </w:p>
        </w:tc>
        <w:tc>
          <w:tcPr>
            <w:tcW w:w="1033" w:type="dxa"/>
          </w:tcPr>
          <w:p w14:paraId="11B8F16F"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c>
          <w:tcPr>
            <w:tcW w:w="1033" w:type="dxa"/>
          </w:tcPr>
          <w:p w14:paraId="7F12E15F"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r>
      <w:tr w:rsidR="00BE18BD" w:rsidRPr="00BE18BD" w14:paraId="3871D1C5" w14:textId="77777777" w:rsidTr="006633E6">
        <w:trPr>
          <w:trHeight w:val="269"/>
          <w:jc w:val="center"/>
        </w:trPr>
        <w:tc>
          <w:tcPr>
            <w:tcW w:w="2297" w:type="dxa"/>
            <w:vAlign w:val="center"/>
          </w:tcPr>
          <w:p w14:paraId="15D31CFC"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drx-RetransmissionTimerUL</w:t>
            </w:r>
          </w:p>
        </w:tc>
        <w:tc>
          <w:tcPr>
            <w:tcW w:w="1033" w:type="dxa"/>
          </w:tcPr>
          <w:p w14:paraId="5F0BBD9F"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c>
          <w:tcPr>
            <w:tcW w:w="1033" w:type="dxa"/>
          </w:tcPr>
          <w:p w14:paraId="607660F0"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r>
      <w:tr w:rsidR="00BE18BD" w:rsidRPr="00BE18BD" w14:paraId="104F562B" w14:textId="77777777" w:rsidTr="006633E6">
        <w:trPr>
          <w:trHeight w:val="203"/>
          <w:jc w:val="center"/>
        </w:trPr>
        <w:tc>
          <w:tcPr>
            <w:tcW w:w="2297" w:type="dxa"/>
            <w:vAlign w:val="center"/>
          </w:tcPr>
          <w:p w14:paraId="018952B4" w14:textId="77777777" w:rsidR="00BE18BD" w:rsidRPr="00BE18BD" w:rsidRDefault="00BE18BD" w:rsidP="00BE18BD">
            <w:pPr>
              <w:keepNext/>
              <w:keepLines/>
              <w:spacing w:after="0"/>
              <w:rPr>
                <w:rFonts w:ascii="Arial" w:eastAsia="宋体" w:hAnsi="Arial"/>
                <w:sz w:val="18"/>
                <w:vertAlign w:val="superscript"/>
              </w:rPr>
            </w:pPr>
            <w:r w:rsidRPr="00BE18BD">
              <w:rPr>
                <w:rFonts w:ascii="Arial" w:eastAsia="宋体" w:hAnsi="Arial"/>
                <w:sz w:val="18"/>
              </w:rPr>
              <w:t>longDRX-CycleStartOffset</w:t>
            </w:r>
          </w:p>
        </w:tc>
        <w:tc>
          <w:tcPr>
            <w:tcW w:w="1033" w:type="dxa"/>
          </w:tcPr>
          <w:p w14:paraId="0C367898"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[ms640]</w:t>
            </w:r>
          </w:p>
        </w:tc>
        <w:tc>
          <w:tcPr>
            <w:tcW w:w="1033" w:type="dxa"/>
          </w:tcPr>
          <w:p w14:paraId="20BD1159"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[ms40]</w:t>
            </w:r>
          </w:p>
        </w:tc>
      </w:tr>
      <w:tr w:rsidR="00BE18BD" w:rsidRPr="00BE18BD" w14:paraId="4F5BFAAF" w14:textId="77777777" w:rsidTr="006633E6">
        <w:trPr>
          <w:trHeight w:val="284"/>
          <w:jc w:val="center"/>
        </w:trPr>
        <w:tc>
          <w:tcPr>
            <w:tcW w:w="2297" w:type="dxa"/>
            <w:vAlign w:val="center"/>
          </w:tcPr>
          <w:p w14:paraId="4EA96EBF"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shortDRX</w:t>
            </w:r>
          </w:p>
        </w:tc>
        <w:tc>
          <w:tcPr>
            <w:tcW w:w="1033" w:type="dxa"/>
          </w:tcPr>
          <w:p w14:paraId="550A83A5"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disable</w:t>
            </w:r>
          </w:p>
        </w:tc>
        <w:tc>
          <w:tcPr>
            <w:tcW w:w="1033" w:type="dxa"/>
          </w:tcPr>
          <w:p w14:paraId="0F692277"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disable</w:t>
            </w:r>
          </w:p>
        </w:tc>
      </w:tr>
    </w:tbl>
    <w:p w14:paraId="16ACE20B" w14:textId="77777777" w:rsidR="00BE18BD" w:rsidRPr="00BE18BD" w:rsidRDefault="00BE18BD" w:rsidP="00BE18BD">
      <w:pPr>
        <w:rPr>
          <w:rFonts w:eastAsia="宋体"/>
        </w:rPr>
      </w:pPr>
    </w:p>
    <w:p w14:paraId="01688B01"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A.7.5.1.7.1-6: TimeAlignmentTimer -Configuration for FR2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BE18BD" w:rsidRPr="00BE18BD" w14:paraId="73B1A975" w14:textId="77777777" w:rsidTr="006633E6">
        <w:trPr>
          <w:trHeight w:val="151"/>
          <w:jc w:val="center"/>
        </w:trPr>
        <w:tc>
          <w:tcPr>
            <w:tcW w:w="4062" w:type="dxa"/>
            <w:gridSpan w:val="2"/>
            <w:vMerge w:val="restart"/>
            <w:vAlign w:val="center"/>
          </w:tcPr>
          <w:p w14:paraId="22A9520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892" w:type="dxa"/>
            <w:vAlign w:val="center"/>
          </w:tcPr>
          <w:p w14:paraId="54BC6D8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5</w:t>
            </w:r>
          </w:p>
        </w:tc>
        <w:tc>
          <w:tcPr>
            <w:tcW w:w="1892" w:type="dxa"/>
            <w:vAlign w:val="center"/>
          </w:tcPr>
          <w:p w14:paraId="5BC3702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6</w:t>
            </w:r>
          </w:p>
        </w:tc>
      </w:tr>
      <w:tr w:rsidR="00BE18BD" w:rsidRPr="00BE18BD" w14:paraId="74738B63" w14:textId="77777777" w:rsidTr="006633E6">
        <w:trPr>
          <w:trHeight w:val="151"/>
          <w:jc w:val="center"/>
        </w:trPr>
        <w:tc>
          <w:tcPr>
            <w:tcW w:w="4062" w:type="dxa"/>
            <w:gridSpan w:val="2"/>
            <w:vMerge/>
            <w:vAlign w:val="center"/>
          </w:tcPr>
          <w:p w14:paraId="01BED6EF" w14:textId="77777777" w:rsidR="00BE18BD" w:rsidRPr="00BE18BD" w:rsidRDefault="00BE18BD" w:rsidP="00BE18BD">
            <w:pPr>
              <w:keepNext/>
              <w:keepLines/>
              <w:spacing w:after="0"/>
              <w:jc w:val="center"/>
              <w:rPr>
                <w:rFonts w:ascii="Arial" w:eastAsia="宋体" w:hAnsi="Arial"/>
                <w:b/>
                <w:sz w:val="18"/>
              </w:rPr>
            </w:pPr>
          </w:p>
        </w:tc>
        <w:tc>
          <w:tcPr>
            <w:tcW w:w="1892" w:type="dxa"/>
            <w:vAlign w:val="center"/>
          </w:tcPr>
          <w:p w14:paraId="114831D2"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892" w:type="dxa"/>
            <w:vAlign w:val="center"/>
          </w:tcPr>
          <w:p w14:paraId="19ABF21A"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7B149FF4" w14:textId="77777777" w:rsidTr="006633E6">
        <w:trPr>
          <w:trHeight w:val="252"/>
          <w:jc w:val="center"/>
        </w:trPr>
        <w:tc>
          <w:tcPr>
            <w:tcW w:w="4062" w:type="dxa"/>
            <w:gridSpan w:val="2"/>
            <w:vAlign w:val="center"/>
          </w:tcPr>
          <w:p w14:paraId="0FB73ACC"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TimeAlignmentTimer</w:t>
            </w:r>
          </w:p>
        </w:tc>
        <w:tc>
          <w:tcPr>
            <w:tcW w:w="1892" w:type="dxa"/>
            <w:vAlign w:val="center"/>
          </w:tcPr>
          <w:p w14:paraId="035751E5"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lang w:eastAsia="ja-JP"/>
              </w:rPr>
              <w:t>infinity</w:t>
            </w:r>
          </w:p>
        </w:tc>
        <w:tc>
          <w:tcPr>
            <w:tcW w:w="1892" w:type="dxa"/>
            <w:vAlign w:val="center"/>
          </w:tcPr>
          <w:p w14:paraId="47ED70FE"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lang w:eastAsia="ja-JP"/>
              </w:rPr>
              <w:t>infinity</w:t>
            </w:r>
          </w:p>
        </w:tc>
      </w:tr>
      <w:tr w:rsidR="00BE18BD" w:rsidRPr="00BE18BD" w14:paraId="1C7A508F" w14:textId="77777777" w:rsidTr="006633E6">
        <w:trPr>
          <w:trHeight w:val="608"/>
          <w:jc w:val="center"/>
        </w:trPr>
        <w:tc>
          <w:tcPr>
            <w:tcW w:w="2547" w:type="dxa"/>
            <w:vAlign w:val="center"/>
          </w:tcPr>
          <w:p w14:paraId="6149521E"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periodicityAndOffset in SchedulingRequestResourceConfig</w:t>
            </w:r>
          </w:p>
        </w:tc>
        <w:tc>
          <w:tcPr>
            <w:tcW w:w="1515" w:type="dxa"/>
            <w:vAlign w:val="center"/>
          </w:tcPr>
          <w:p w14:paraId="54E03A1D"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Config 1</w:t>
            </w:r>
          </w:p>
        </w:tc>
        <w:tc>
          <w:tcPr>
            <w:tcW w:w="1892" w:type="dxa"/>
            <w:vAlign w:val="center"/>
          </w:tcPr>
          <w:p w14:paraId="392255FC" w14:textId="77777777" w:rsidR="00BE18BD" w:rsidRPr="00BE18BD" w:rsidRDefault="00BE18BD" w:rsidP="00BE18BD">
            <w:pPr>
              <w:keepNext/>
              <w:keepLines/>
              <w:spacing w:after="0"/>
              <w:jc w:val="center"/>
              <w:rPr>
                <w:rFonts w:ascii="Arial" w:eastAsia="宋体" w:hAnsi="Arial"/>
                <w:sz w:val="18"/>
                <w:lang w:eastAsia="ja-JP"/>
              </w:rPr>
            </w:pPr>
            <w:r w:rsidRPr="00BE18BD">
              <w:rPr>
                <w:rFonts w:ascii="Arial" w:eastAsia="宋体" w:hAnsi="Arial"/>
                <w:sz w:val="18"/>
                <w:lang w:eastAsia="ja-JP"/>
              </w:rPr>
              <w:t>[sl5]</w:t>
            </w:r>
          </w:p>
        </w:tc>
        <w:tc>
          <w:tcPr>
            <w:tcW w:w="1892" w:type="dxa"/>
            <w:vAlign w:val="center"/>
          </w:tcPr>
          <w:p w14:paraId="75496A27" w14:textId="77777777" w:rsidR="00BE18BD" w:rsidRPr="00BE18BD" w:rsidRDefault="00BE18BD" w:rsidP="00BE18BD">
            <w:pPr>
              <w:keepNext/>
              <w:keepLines/>
              <w:spacing w:after="0"/>
              <w:jc w:val="center"/>
              <w:rPr>
                <w:rFonts w:ascii="Arial" w:eastAsia="宋体" w:hAnsi="Arial"/>
                <w:sz w:val="18"/>
                <w:lang w:eastAsia="ja-JP"/>
              </w:rPr>
            </w:pPr>
            <w:r w:rsidRPr="00BE18BD">
              <w:rPr>
                <w:rFonts w:ascii="Arial" w:eastAsia="宋体" w:hAnsi="Arial"/>
                <w:sz w:val="18"/>
                <w:lang w:eastAsia="ja-JP"/>
              </w:rPr>
              <w:t>[sl5]</w:t>
            </w:r>
          </w:p>
        </w:tc>
      </w:tr>
    </w:tbl>
    <w:p w14:paraId="1B713121" w14:textId="77777777" w:rsidR="00BE18BD" w:rsidRPr="00BE18BD" w:rsidRDefault="00BE18BD" w:rsidP="00BE18BD">
      <w:pPr>
        <w:rPr>
          <w:rFonts w:eastAsia="宋体"/>
        </w:rPr>
      </w:pPr>
    </w:p>
    <w:p w14:paraId="607674C9"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object w:dxaOrig="8265" w:dyaOrig="3855" w14:anchorId="65E721CD">
          <v:shape id="_x0000_i1032" type="#_x0000_t75" style="width:414pt;height:192pt" o:ole="">
            <v:imagedata r:id="rId28" o:title=""/>
          </v:shape>
          <o:OLEObject Type="Embed" ProgID="Word.Picture.8" ShapeID="_x0000_i1032" DrawAspect="Content" ObjectID="_1615670923" r:id="rId29"/>
        </w:object>
      </w:r>
    </w:p>
    <w:p w14:paraId="3B6B2CE5" w14:textId="77777777" w:rsidR="00BE18BD" w:rsidRPr="00BE18BD" w:rsidRDefault="00BE18BD" w:rsidP="00BE18BD">
      <w:pPr>
        <w:keepLines/>
        <w:spacing w:after="240"/>
        <w:jc w:val="center"/>
        <w:rPr>
          <w:rFonts w:ascii="Arial" w:eastAsia="宋体" w:hAnsi="Arial"/>
          <w:lang w:val="en-US"/>
        </w:rPr>
      </w:pPr>
      <w:r w:rsidRPr="00BE18BD">
        <w:rPr>
          <w:rFonts w:ascii="Arial" w:eastAsia="宋体" w:hAnsi="Arial"/>
          <w:b/>
          <w:lang w:val="en-US"/>
        </w:rPr>
        <w:t>Figure A.7.5.1.7.1-1: SNR variation for CSI-RS out-of-sync testing</w:t>
      </w:r>
    </w:p>
    <w:p w14:paraId="19A619EC"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2762" w:name="_Toc535476716"/>
      <w:r w:rsidRPr="00BE18BD">
        <w:rPr>
          <w:rFonts w:ascii="Arial" w:eastAsia="宋体" w:hAnsi="Arial"/>
          <w:snapToGrid w:val="0"/>
          <w:sz w:val="22"/>
        </w:rPr>
        <w:t>A.7.5.1.7.2</w:t>
      </w:r>
      <w:r w:rsidRPr="00BE18BD">
        <w:rPr>
          <w:rFonts w:ascii="Arial" w:eastAsia="宋体" w:hAnsi="Arial"/>
          <w:snapToGrid w:val="0"/>
          <w:sz w:val="22"/>
        </w:rPr>
        <w:tab/>
        <w:t>Test Requirements</w:t>
      </w:r>
      <w:bookmarkEnd w:id="2762"/>
    </w:p>
    <w:p w14:paraId="143D2637" w14:textId="77777777" w:rsidR="00BE18BD" w:rsidRPr="00BE18BD" w:rsidRDefault="00BE18BD" w:rsidP="00BE18BD">
      <w:pPr>
        <w:rPr>
          <w:rFonts w:eastAsia="宋体"/>
        </w:rPr>
      </w:pPr>
      <w:r w:rsidRPr="00BE18BD">
        <w:rPr>
          <w:rFonts w:eastAsia="宋体"/>
        </w:rPr>
        <w:t xml:space="preserve">The UE behaviour during time durations T1, T2, </w:t>
      </w:r>
      <w:r w:rsidRPr="00BE18BD">
        <w:rPr>
          <w:rFonts w:eastAsia="宋体"/>
          <w:lang w:eastAsia="zh-CN"/>
        </w:rPr>
        <w:t xml:space="preserve">and </w:t>
      </w:r>
      <w:r w:rsidRPr="00BE18BD">
        <w:rPr>
          <w:rFonts w:eastAsia="宋体"/>
        </w:rPr>
        <w:t>T3 shall be as follows:</w:t>
      </w:r>
    </w:p>
    <w:p w14:paraId="08EFB74B" w14:textId="77777777" w:rsidR="00BE18BD" w:rsidRPr="00BE18BD" w:rsidRDefault="00BE18BD" w:rsidP="00BE18BD">
      <w:pPr>
        <w:rPr>
          <w:rFonts w:eastAsia="宋体"/>
          <w:lang w:eastAsia="zh-CN"/>
        </w:rPr>
      </w:pPr>
      <w:r w:rsidRPr="00BE18BD">
        <w:rPr>
          <w:rFonts w:eastAsia="宋体"/>
          <w:lang w:eastAsia="zh-CN"/>
        </w:rPr>
        <w:t>During time durations T1, T2 and T3, the UE shall transmit uplink signal at least in all subframes configured for CSI transmission on PCell.</w:t>
      </w:r>
    </w:p>
    <w:p w14:paraId="6F576B45" w14:textId="77777777" w:rsidR="00BE18BD" w:rsidRPr="00BE18BD" w:rsidRDefault="00BE18BD" w:rsidP="00BE18BD">
      <w:pPr>
        <w:rPr>
          <w:rFonts w:eastAsia="宋体"/>
        </w:rPr>
      </w:pPr>
      <w:r w:rsidRPr="00BE18BD">
        <w:rPr>
          <w:rFonts w:eastAsia="宋体"/>
        </w:rPr>
        <w:t>During the period from time point A to time point B the UE shall transmit uplink signal in Cell 1 (PCell) at least in all uplink slots configured for CSI transmission according to the configured periodic CSI reporting for Cell 1.</w:t>
      </w:r>
    </w:p>
    <w:p w14:paraId="07BB2AA9" w14:textId="77777777" w:rsidR="00BE18BD" w:rsidRPr="00BE18BD" w:rsidRDefault="00BE18BD" w:rsidP="00BE18BD">
      <w:pPr>
        <w:rPr>
          <w:rFonts w:eastAsia="宋体"/>
        </w:rPr>
      </w:pPr>
      <w:r w:rsidRPr="00BE18BD">
        <w:rPr>
          <w:rFonts w:eastAsia="宋体"/>
        </w:rPr>
        <w:t>The UE shall stop transmitting uplink signal in Cell 1 (PCell) no later than time point C (D</w:t>
      </w:r>
      <w:r w:rsidRPr="00BE18BD">
        <w:rPr>
          <w:rFonts w:eastAsia="宋体"/>
          <w:vertAlign w:val="subscript"/>
        </w:rPr>
        <w:t>1</w:t>
      </w:r>
      <w:r w:rsidRPr="00BE18BD">
        <w:rPr>
          <w:rFonts w:eastAsia="宋体"/>
        </w:rPr>
        <w:t xml:space="preserve"> = [TBD] ms after the start of the time duration T3) on the PCell.</w:t>
      </w:r>
    </w:p>
    <w:p w14:paraId="32603AC9" w14:textId="77777777" w:rsidR="00BE18BD" w:rsidRPr="00BE18BD" w:rsidRDefault="00BE18BD" w:rsidP="00BE18BD">
      <w:pPr>
        <w:tabs>
          <w:tab w:val="left" w:pos="567"/>
        </w:tabs>
        <w:rPr>
          <w:rFonts w:eastAsia="宋体"/>
          <w:iCs/>
          <w:lang w:eastAsia="ja-JP"/>
        </w:rPr>
      </w:pPr>
      <w:r w:rsidRPr="00BE18BD">
        <w:rPr>
          <w:rFonts w:eastAsia="宋体"/>
        </w:rPr>
        <w:t>The rate of correct events observed during repeated tests shall be at least 90%.</w:t>
      </w:r>
    </w:p>
    <w:p w14:paraId="30BBFD00" w14:textId="77777777" w:rsidR="00BE18BD" w:rsidRPr="00BE18BD" w:rsidRDefault="00BE18BD" w:rsidP="00BE18BD">
      <w:pPr>
        <w:keepNext/>
        <w:keepLines/>
        <w:spacing w:before="120"/>
        <w:ind w:left="1418" w:hanging="1418"/>
        <w:outlineLvl w:val="3"/>
        <w:rPr>
          <w:rFonts w:ascii="Arial" w:eastAsia="宋体" w:hAnsi="Arial"/>
          <w:sz w:val="24"/>
        </w:rPr>
      </w:pPr>
      <w:bookmarkStart w:id="2763" w:name="_Toc535476717"/>
      <w:r w:rsidRPr="00BE18BD">
        <w:rPr>
          <w:rFonts w:ascii="Arial" w:eastAsia="宋体" w:hAnsi="Arial"/>
          <w:sz w:val="24"/>
        </w:rPr>
        <w:t>A.7.5.1.8</w:t>
      </w:r>
      <w:r w:rsidRPr="00BE18BD">
        <w:rPr>
          <w:rFonts w:ascii="Arial" w:eastAsia="宋体" w:hAnsi="Arial"/>
          <w:sz w:val="24"/>
        </w:rPr>
        <w:tab/>
        <w:t>Radio Link Monitoring In-sync Test for FR2 PCell configured with CSI-RS-based RLM in DRX mode</w:t>
      </w:r>
      <w:bookmarkEnd w:id="2763"/>
    </w:p>
    <w:p w14:paraId="36E5A385" w14:textId="77777777" w:rsidR="00BE18BD" w:rsidRPr="00BE18BD" w:rsidRDefault="00BE18BD" w:rsidP="00BE18BD">
      <w:pPr>
        <w:keepNext/>
        <w:keepLines/>
        <w:spacing w:before="120"/>
        <w:ind w:left="1701" w:hanging="1701"/>
        <w:outlineLvl w:val="4"/>
        <w:rPr>
          <w:rFonts w:ascii="Arial" w:eastAsia="宋体" w:hAnsi="Arial"/>
          <w:snapToGrid w:val="0"/>
          <w:sz w:val="22"/>
          <w:lang w:eastAsia="zh-CN"/>
        </w:rPr>
      </w:pPr>
      <w:bookmarkStart w:id="2764" w:name="_Toc535476718"/>
      <w:r w:rsidRPr="00BE18BD">
        <w:rPr>
          <w:rFonts w:ascii="Arial" w:eastAsia="宋体" w:hAnsi="Arial"/>
          <w:snapToGrid w:val="0"/>
          <w:sz w:val="22"/>
          <w:lang w:eastAsia="zh-CN"/>
        </w:rPr>
        <w:t>A.7.5.1.8.1</w:t>
      </w:r>
      <w:r w:rsidRPr="00BE18BD">
        <w:rPr>
          <w:rFonts w:ascii="Arial" w:eastAsia="宋体" w:hAnsi="Arial"/>
          <w:snapToGrid w:val="0"/>
          <w:sz w:val="22"/>
          <w:lang w:eastAsia="zh-CN"/>
        </w:rPr>
        <w:tab/>
        <w:t>Test Purpose and Environment</w:t>
      </w:r>
      <w:bookmarkEnd w:id="2764"/>
    </w:p>
    <w:p w14:paraId="22BEF9D6" w14:textId="77777777" w:rsidR="00BE18BD" w:rsidRPr="00BE18BD" w:rsidRDefault="00BE18BD" w:rsidP="00BE18BD">
      <w:pPr>
        <w:rPr>
          <w:rFonts w:eastAsia="宋体"/>
        </w:rPr>
      </w:pPr>
      <w:r w:rsidRPr="00BE18BD">
        <w:rPr>
          <w:rFonts w:eastAsia="宋体"/>
        </w:rPr>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13835C63" w14:textId="6A37C62D" w:rsidR="00BE18BD" w:rsidRPr="00BE18BD" w:rsidRDefault="00BE18BD" w:rsidP="00BE18BD">
      <w:pPr>
        <w:rPr>
          <w:rFonts w:eastAsia="宋体"/>
        </w:rPr>
      </w:pPr>
      <w:r w:rsidRPr="00BE18BD">
        <w:rPr>
          <w:rFonts w:eastAsia="宋体"/>
        </w:rPr>
        <w:t>The test parameters are given in Tables A.7.5.1.8.1-1, A.7.5.1.8</w:t>
      </w:r>
      <w:ins w:id="2765" w:author="Chen, Delia (NSB - CN/Hangzhou)" w:date="2019-04-01T17:19:00Z">
        <w:r w:rsidR="00BE01ED">
          <w:rPr>
            <w:rFonts w:eastAsia="宋体"/>
          </w:rPr>
          <w:t>.</w:t>
        </w:r>
      </w:ins>
      <w:r w:rsidRPr="00BE18BD">
        <w:rPr>
          <w:rFonts w:eastAsia="宋体"/>
        </w:rPr>
        <w:t>1-2, A.7.5.1.8.1-3</w:t>
      </w:r>
      <w:ins w:id="2766" w:author="Chen, Delia (NSB - CN/Hangzhou)" w:date="2019-04-01T17:20:00Z">
        <w:r w:rsidR="00BE01ED">
          <w:rPr>
            <w:rFonts w:eastAsia="宋体"/>
          </w:rPr>
          <w:t xml:space="preserve">, </w:t>
        </w:r>
        <w:r w:rsidR="00BE01ED" w:rsidRPr="00BE18BD">
          <w:rPr>
            <w:rFonts w:eastAsia="宋体"/>
          </w:rPr>
          <w:t>A.7.5.1.</w:t>
        </w:r>
        <w:r w:rsidR="00BE01ED">
          <w:rPr>
            <w:rFonts w:eastAsia="宋体"/>
          </w:rPr>
          <w:t>8</w:t>
        </w:r>
        <w:r w:rsidR="00BE01ED" w:rsidRPr="00BE18BD">
          <w:rPr>
            <w:rFonts w:eastAsia="宋体"/>
          </w:rPr>
          <w:t>.1-</w:t>
        </w:r>
        <w:r w:rsidR="00BE01ED">
          <w:rPr>
            <w:rFonts w:eastAsia="宋体"/>
          </w:rPr>
          <w:t xml:space="preserve">4, </w:t>
        </w:r>
        <w:r w:rsidR="00BE01ED" w:rsidRPr="00BE18BD">
          <w:rPr>
            <w:rFonts w:eastAsia="宋体"/>
          </w:rPr>
          <w:t>A.7.5.1.</w:t>
        </w:r>
        <w:r w:rsidR="00BE01ED">
          <w:rPr>
            <w:rFonts w:eastAsia="宋体"/>
          </w:rPr>
          <w:t>8</w:t>
        </w:r>
        <w:r w:rsidR="00BE01ED" w:rsidRPr="00BE18BD">
          <w:rPr>
            <w:rFonts w:eastAsia="宋体"/>
          </w:rPr>
          <w:t>.1-</w:t>
        </w:r>
        <w:r w:rsidR="00BE01ED">
          <w:rPr>
            <w:rFonts w:eastAsia="宋体"/>
          </w:rPr>
          <w:t xml:space="preserve">5, </w:t>
        </w:r>
        <w:r w:rsidR="00BE01ED" w:rsidRPr="00BE18BD">
          <w:rPr>
            <w:rFonts w:eastAsia="宋体"/>
          </w:rPr>
          <w:t>A.7.5.1.</w:t>
        </w:r>
        <w:r w:rsidR="00BE01ED">
          <w:rPr>
            <w:rFonts w:eastAsia="宋体"/>
          </w:rPr>
          <w:t>8</w:t>
        </w:r>
        <w:r w:rsidR="00BE01ED" w:rsidRPr="00BE18BD">
          <w:rPr>
            <w:rFonts w:eastAsia="宋体"/>
          </w:rPr>
          <w:t>.1-</w:t>
        </w:r>
        <w:r w:rsidR="00BE01ED">
          <w:rPr>
            <w:rFonts w:eastAsia="宋体"/>
          </w:rPr>
          <w:t>6</w:t>
        </w:r>
      </w:ins>
      <w:r w:rsidRPr="00BE18BD">
        <w:rPr>
          <w:rFonts w:eastAsia="宋体"/>
        </w:rPr>
        <w:t xml:space="preserve"> and A.7.5.1.8.1-</w:t>
      </w:r>
      <w:del w:id="2767" w:author="Chen, Delia (NSB - CN/Hangzhou)" w:date="2019-04-01T17:20:00Z">
        <w:r w:rsidRPr="00BE18BD" w:rsidDel="00BE01ED">
          <w:rPr>
            <w:rFonts w:eastAsia="宋体"/>
          </w:rPr>
          <w:delText xml:space="preserve">4 </w:delText>
        </w:r>
      </w:del>
      <w:ins w:id="2768" w:author="Chen, Delia (NSB - CN/Hangzhou)" w:date="2019-04-01T17:20:00Z">
        <w:r w:rsidR="00BE01ED">
          <w:rPr>
            <w:rFonts w:eastAsia="宋体"/>
          </w:rPr>
          <w:t>7</w:t>
        </w:r>
        <w:r w:rsidR="00BE01ED" w:rsidRPr="00BE18BD">
          <w:rPr>
            <w:rFonts w:eastAsia="宋体"/>
          </w:rPr>
          <w:t xml:space="preserve"> </w:t>
        </w:r>
      </w:ins>
      <w:r w:rsidRPr="00BE18BD">
        <w:rPr>
          <w:rFonts w:eastAsia="宋体"/>
        </w:rPr>
        <w:t>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del w:id="2769" w:author="Chen, Delia (NSB - CN/Hangzhou)" w:date="2019-03-26T10:47:00Z">
        <w:r w:rsidRPr="00BE18BD" w:rsidDel="000D716D">
          <w:rPr>
            <w:rFonts w:eastAsia="宋体"/>
          </w:rPr>
          <w:delText xml:space="preserve"> 7</w:delText>
        </w:r>
      </w:del>
      <w:r w:rsidRPr="00BE18BD">
        <w:rPr>
          <w:rFonts w:eastAsia="宋体"/>
        </w:rPr>
        <w:t>.</w:t>
      </w:r>
    </w:p>
    <w:p w14:paraId="317C0D0B"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8BD" w:rsidRPr="00BE18BD" w14:paraId="4C62FEAE" w14:textId="77777777" w:rsidTr="006633E6">
        <w:trPr>
          <w:trHeight w:val="267"/>
          <w:jc w:val="center"/>
        </w:trPr>
        <w:tc>
          <w:tcPr>
            <w:tcW w:w="2265" w:type="dxa"/>
            <w:shd w:val="clear" w:color="auto" w:fill="auto"/>
          </w:tcPr>
          <w:p w14:paraId="7F0D38FB"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Configuration</w:t>
            </w:r>
          </w:p>
        </w:tc>
        <w:tc>
          <w:tcPr>
            <w:tcW w:w="6905" w:type="dxa"/>
            <w:shd w:val="clear" w:color="auto" w:fill="auto"/>
          </w:tcPr>
          <w:p w14:paraId="394FFB28"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Description</w:t>
            </w:r>
          </w:p>
        </w:tc>
      </w:tr>
      <w:tr w:rsidR="00BE18BD" w:rsidRPr="00BE18BD" w14:paraId="3A9740EF" w14:textId="77777777" w:rsidTr="006633E6">
        <w:trPr>
          <w:trHeight w:val="270"/>
          <w:jc w:val="center"/>
        </w:trPr>
        <w:tc>
          <w:tcPr>
            <w:tcW w:w="2265" w:type="dxa"/>
            <w:shd w:val="clear" w:color="auto" w:fill="auto"/>
          </w:tcPr>
          <w:p w14:paraId="0CD12830"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1</w:t>
            </w:r>
          </w:p>
        </w:tc>
        <w:tc>
          <w:tcPr>
            <w:tcW w:w="6905" w:type="dxa"/>
            <w:shd w:val="clear" w:color="auto" w:fill="auto"/>
          </w:tcPr>
          <w:p w14:paraId="4EFF7E25"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TDD duplex mode, 120 kHz SSB SCS, 100MHz bandwidth</w:t>
            </w:r>
          </w:p>
        </w:tc>
      </w:tr>
    </w:tbl>
    <w:p w14:paraId="57A2F574" w14:textId="77777777" w:rsidR="00BE18BD" w:rsidRPr="00BE18BD" w:rsidRDefault="00BE18BD" w:rsidP="00BE18BD">
      <w:pPr>
        <w:spacing w:before="120"/>
        <w:rPr>
          <w:rFonts w:eastAsia="宋体"/>
        </w:rPr>
      </w:pPr>
    </w:p>
    <w:p w14:paraId="21AF3ACF" w14:textId="77777777" w:rsidR="00BE18BD" w:rsidRPr="00BE18BD" w:rsidRDefault="00BE18BD" w:rsidP="00BE18BD">
      <w:pPr>
        <w:keepNext/>
        <w:keepLines/>
        <w:spacing w:before="60"/>
        <w:jc w:val="center"/>
        <w:rPr>
          <w:rFonts w:ascii="Arial" w:eastAsia="宋体" w:hAnsi="Arial"/>
          <w:b/>
          <w:lang w:val="en-US"/>
        </w:rPr>
      </w:pPr>
      <w:r w:rsidRPr="00BE18BD">
        <w:rPr>
          <w:rFonts w:ascii="Arial" w:eastAsia="宋体"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BE18BD" w:rsidRPr="00BE18BD" w:rsidDel="008C0B89" w14:paraId="0695AEEB" w14:textId="2D88BEA8" w:rsidTr="006633E6">
        <w:trPr>
          <w:trHeight w:val="164"/>
          <w:jc w:val="center"/>
          <w:del w:id="2770" w:author="Chen, Delia (NSB - CN/Hangzhou)" w:date="2019-03-26T10:58:00Z"/>
        </w:trPr>
        <w:tc>
          <w:tcPr>
            <w:tcW w:w="1614" w:type="pct"/>
            <w:gridSpan w:val="4"/>
            <w:vMerge w:val="restart"/>
            <w:shd w:val="clear" w:color="auto" w:fill="auto"/>
          </w:tcPr>
          <w:p w14:paraId="5A6FDE9B" w14:textId="2F8CA4AF" w:rsidR="00BE18BD" w:rsidRPr="00BE18BD" w:rsidDel="008C0B89" w:rsidRDefault="00BE18BD" w:rsidP="00BE18BD">
            <w:pPr>
              <w:keepNext/>
              <w:keepLines/>
              <w:spacing w:after="0"/>
              <w:jc w:val="center"/>
              <w:rPr>
                <w:del w:id="2771" w:author="Chen, Delia (NSB - CN/Hangzhou)" w:date="2019-03-26T10:58:00Z"/>
                <w:rFonts w:ascii="Arial" w:eastAsia="宋体" w:hAnsi="Arial"/>
                <w:b/>
                <w:noProof/>
                <w:sz w:val="18"/>
              </w:rPr>
            </w:pPr>
            <w:del w:id="2772" w:author="Chen, Delia (NSB - CN/Hangzhou)" w:date="2019-03-26T10:58:00Z">
              <w:r w:rsidRPr="00BE18BD" w:rsidDel="008C0B89">
                <w:rPr>
                  <w:rFonts w:ascii="Arial" w:eastAsia="宋体" w:hAnsi="Arial"/>
                  <w:b/>
                  <w:noProof/>
                  <w:sz w:val="18"/>
                </w:rPr>
                <w:delText>Parameter</w:delText>
              </w:r>
            </w:del>
          </w:p>
        </w:tc>
        <w:tc>
          <w:tcPr>
            <w:tcW w:w="318" w:type="pct"/>
            <w:vMerge w:val="restart"/>
            <w:shd w:val="clear" w:color="auto" w:fill="auto"/>
          </w:tcPr>
          <w:p w14:paraId="10BBBE1F" w14:textId="4B8D4016" w:rsidR="00BE18BD" w:rsidRPr="00BE18BD" w:rsidDel="008C0B89" w:rsidRDefault="00BE18BD" w:rsidP="00BE18BD">
            <w:pPr>
              <w:keepNext/>
              <w:keepLines/>
              <w:spacing w:after="0"/>
              <w:jc w:val="center"/>
              <w:rPr>
                <w:del w:id="2773" w:author="Chen, Delia (NSB - CN/Hangzhou)" w:date="2019-03-26T10:58:00Z"/>
                <w:rFonts w:ascii="Arial" w:eastAsia="宋体" w:hAnsi="Arial"/>
                <w:b/>
                <w:noProof/>
                <w:sz w:val="18"/>
              </w:rPr>
            </w:pPr>
            <w:del w:id="2774" w:author="Chen, Delia (NSB - CN/Hangzhou)" w:date="2019-03-26T10:58:00Z">
              <w:r w:rsidRPr="00BE18BD" w:rsidDel="008C0B89">
                <w:rPr>
                  <w:rFonts w:ascii="Arial" w:eastAsia="宋体" w:hAnsi="Arial"/>
                  <w:b/>
                  <w:noProof/>
                  <w:sz w:val="18"/>
                </w:rPr>
                <w:delText>Unit</w:delText>
              </w:r>
            </w:del>
          </w:p>
        </w:tc>
        <w:tc>
          <w:tcPr>
            <w:tcW w:w="3068" w:type="pct"/>
            <w:gridSpan w:val="2"/>
            <w:shd w:val="clear" w:color="auto" w:fill="auto"/>
          </w:tcPr>
          <w:p w14:paraId="0D796EA0" w14:textId="2E311F41" w:rsidR="00BE18BD" w:rsidRPr="00BE18BD" w:rsidDel="008C0B89" w:rsidRDefault="00BE18BD" w:rsidP="00BE18BD">
            <w:pPr>
              <w:keepNext/>
              <w:keepLines/>
              <w:spacing w:after="0"/>
              <w:jc w:val="center"/>
              <w:rPr>
                <w:del w:id="2775" w:author="Chen, Delia (NSB - CN/Hangzhou)" w:date="2019-03-26T10:58:00Z"/>
                <w:rFonts w:ascii="Arial" w:eastAsia="宋体" w:hAnsi="Arial"/>
                <w:b/>
                <w:noProof/>
                <w:sz w:val="18"/>
              </w:rPr>
            </w:pPr>
            <w:del w:id="2776" w:author="Chen, Delia (NSB - CN/Hangzhou)" w:date="2019-03-26T10:58:00Z">
              <w:r w:rsidRPr="00BE18BD" w:rsidDel="008C0B89">
                <w:rPr>
                  <w:rFonts w:ascii="Arial" w:eastAsia="宋体" w:hAnsi="Arial"/>
                  <w:b/>
                  <w:noProof/>
                  <w:sz w:val="18"/>
                </w:rPr>
                <w:delText>Value</w:delText>
              </w:r>
            </w:del>
          </w:p>
        </w:tc>
      </w:tr>
      <w:tr w:rsidR="00BE18BD" w:rsidRPr="00BE18BD" w:rsidDel="008C0B89" w14:paraId="5B06F972" w14:textId="651DF930" w:rsidTr="006633E6">
        <w:trPr>
          <w:trHeight w:val="403"/>
          <w:jc w:val="center"/>
          <w:del w:id="2777" w:author="Chen, Delia (NSB - CN/Hangzhou)" w:date="2019-03-26T10:58:00Z"/>
        </w:trPr>
        <w:tc>
          <w:tcPr>
            <w:tcW w:w="1614" w:type="pct"/>
            <w:gridSpan w:val="4"/>
            <w:vMerge/>
            <w:shd w:val="clear" w:color="auto" w:fill="auto"/>
          </w:tcPr>
          <w:p w14:paraId="37642917" w14:textId="7206F5CA" w:rsidR="00BE18BD" w:rsidRPr="00BE18BD" w:rsidDel="008C0B89" w:rsidRDefault="00BE18BD" w:rsidP="00BE18BD">
            <w:pPr>
              <w:keepNext/>
              <w:keepLines/>
              <w:spacing w:after="0"/>
              <w:jc w:val="center"/>
              <w:rPr>
                <w:del w:id="2778" w:author="Chen, Delia (NSB - CN/Hangzhou)" w:date="2019-03-26T10:58:00Z"/>
                <w:rFonts w:ascii="Arial" w:eastAsia="宋体" w:hAnsi="Arial"/>
                <w:b/>
                <w:noProof/>
                <w:sz w:val="18"/>
              </w:rPr>
            </w:pPr>
          </w:p>
        </w:tc>
        <w:tc>
          <w:tcPr>
            <w:tcW w:w="318" w:type="pct"/>
            <w:vMerge/>
            <w:shd w:val="clear" w:color="auto" w:fill="auto"/>
          </w:tcPr>
          <w:p w14:paraId="18892848" w14:textId="10104085" w:rsidR="00BE18BD" w:rsidRPr="00BE18BD" w:rsidDel="008C0B89" w:rsidRDefault="00BE18BD" w:rsidP="00BE18BD">
            <w:pPr>
              <w:keepNext/>
              <w:keepLines/>
              <w:spacing w:after="0"/>
              <w:jc w:val="center"/>
              <w:rPr>
                <w:del w:id="2779" w:author="Chen, Delia (NSB - CN/Hangzhou)" w:date="2019-03-26T10:58:00Z"/>
                <w:rFonts w:ascii="Arial" w:eastAsia="宋体" w:hAnsi="Arial"/>
                <w:b/>
                <w:noProof/>
                <w:sz w:val="18"/>
              </w:rPr>
            </w:pPr>
          </w:p>
        </w:tc>
        <w:tc>
          <w:tcPr>
            <w:tcW w:w="1534" w:type="pct"/>
            <w:shd w:val="clear" w:color="auto" w:fill="auto"/>
          </w:tcPr>
          <w:p w14:paraId="60DB0C39" w14:textId="2A60F53F" w:rsidR="00BE18BD" w:rsidRPr="00BE18BD" w:rsidDel="008C0B89" w:rsidRDefault="00BE18BD" w:rsidP="00BE18BD">
            <w:pPr>
              <w:keepNext/>
              <w:keepLines/>
              <w:spacing w:after="0"/>
              <w:jc w:val="center"/>
              <w:rPr>
                <w:del w:id="2780" w:author="Chen, Delia (NSB - CN/Hangzhou)" w:date="2019-03-26T10:58:00Z"/>
                <w:rFonts w:ascii="Arial" w:eastAsia="宋体" w:hAnsi="Arial"/>
                <w:b/>
                <w:noProof/>
                <w:sz w:val="18"/>
              </w:rPr>
            </w:pPr>
            <w:del w:id="2781" w:author="Chen, Delia (NSB - CN/Hangzhou)" w:date="2019-03-26T10:58:00Z">
              <w:r w:rsidRPr="00BE18BD" w:rsidDel="008C0B89">
                <w:rPr>
                  <w:rFonts w:ascii="Arial" w:eastAsia="宋体" w:hAnsi="Arial"/>
                  <w:b/>
                  <w:noProof/>
                  <w:sz w:val="18"/>
                </w:rPr>
                <w:delText>Test 7</w:delText>
              </w:r>
            </w:del>
          </w:p>
        </w:tc>
        <w:tc>
          <w:tcPr>
            <w:tcW w:w="1534" w:type="pct"/>
          </w:tcPr>
          <w:p w14:paraId="4E70DE24" w14:textId="6578C4AC" w:rsidR="00BE18BD" w:rsidRPr="00BE18BD" w:rsidDel="008C0B89" w:rsidRDefault="00BE18BD" w:rsidP="00BE18BD">
            <w:pPr>
              <w:keepNext/>
              <w:keepLines/>
              <w:spacing w:after="0"/>
              <w:jc w:val="center"/>
              <w:rPr>
                <w:del w:id="2782" w:author="Chen, Delia (NSB - CN/Hangzhou)" w:date="2019-03-26T10:58:00Z"/>
                <w:rFonts w:ascii="Arial" w:eastAsia="宋体" w:hAnsi="Arial"/>
                <w:b/>
                <w:noProof/>
                <w:sz w:val="18"/>
              </w:rPr>
            </w:pPr>
            <w:del w:id="2783" w:author="Chen, Delia (NSB - CN/Hangzhou)" w:date="2019-03-26T10:58:00Z">
              <w:r w:rsidRPr="00BE18BD" w:rsidDel="008C0B89">
                <w:rPr>
                  <w:rFonts w:ascii="Arial" w:eastAsia="宋体" w:hAnsi="Arial"/>
                  <w:b/>
                  <w:noProof/>
                  <w:sz w:val="18"/>
                </w:rPr>
                <w:delText>Test 8</w:delText>
              </w:r>
            </w:del>
          </w:p>
        </w:tc>
      </w:tr>
      <w:tr w:rsidR="00BE18BD" w:rsidRPr="00BE18BD" w:rsidDel="008C0B89" w14:paraId="730812ED" w14:textId="6157F927" w:rsidTr="006633E6">
        <w:trPr>
          <w:trHeight w:val="64"/>
          <w:jc w:val="center"/>
          <w:del w:id="2784" w:author="Chen, Delia (NSB - CN/Hangzhou)" w:date="2019-03-26T10:58:00Z"/>
        </w:trPr>
        <w:tc>
          <w:tcPr>
            <w:tcW w:w="1614" w:type="pct"/>
            <w:gridSpan w:val="4"/>
            <w:shd w:val="clear" w:color="auto" w:fill="auto"/>
          </w:tcPr>
          <w:p w14:paraId="359C799C" w14:textId="38420B40" w:rsidR="00BE18BD" w:rsidRPr="00BE18BD" w:rsidDel="008C0B89" w:rsidRDefault="00BE18BD" w:rsidP="00BE18BD">
            <w:pPr>
              <w:keepNext/>
              <w:keepLines/>
              <w:spacing w:after="0"/>
              <w:rPr>
                <w:del w:id="2785" w:author="Chen, Delia (NSB - CN/Hangzhou)" w:date="2019-03-26T10:58:00Z"/>
                <w:rFonts w:ascii="Arial" w:eastAsia="宋体" w:hAnsi="Arial"/>
                <w:noProof/>
                <w:sz w:val="18"/>
              </w:rPr>
            </w:pPr>
            <w:del w:id="2786" w:author="Chen, Delia (NSB - CN/Hangzhou)" w:date="2019-03-26T10:58:00Z">
              <w:r w:rsidRPr="00BE18BD" w:rsidDel="008C0B89">
                <w:rPr>
                  <w:rFonts w:ascii="Arial" w:eastAsia="宋体" w:hAnsi="Arial"/>
                  <w:noProof/>
                  <w:sz w:val="18"/>
                </w:rPr>
                <w:delText xml:space="preserve">Active PCell </w:delText>
              </w:r>
            </w:del>
          </w:p>
        </w:tc>
        <w:tc>
          <w:tcPr>
            <w:tcW w:w="318" w:type="pct"/>
            <w:shd w:val="clear" w:color="auto" w:fill="auto"/>
          </w:tcPr>
          <w:p w14:paraId="4EF21E6D" w14:textId="58B65CFB" w:rsidR="00BE18BD" w:rsidRPr="00BE18BD" w:rsidDel="008C0B89" w:rsidRDefault="00BE18BD" w:rsidP="00BE18BD">
            <w:pPr>
              <w:keepNext/>
              <w:keepLines/>
              <w:spacing w:after="0"/>
              <w:jc w:val="center"/>
              <w:rPr>
                <w:del w:id="2787" w:author="Chen, Delia (NSB - CN/Hangzhou)" w:date="2019-03-26T10:58:00Z"/>
                <w:rFonts w:ascii="Arial" w:eastAsia="宋体" w:hAnsi="Arial"/>
                <w:noProof/>
                <w:sz w:val="18"/>
              </w:rPr>
            </w:pPr>
          </w:p>
        </w:tc>
        <w:tc>
          <w:tcPr>
            <w:tcW w:w="1534" w:type="pct"/>
            <w:shd w:val="clear" w:color="auto" w:fill="auto"/>
          </w:tcPr>
          <w:p w14:paraId="398623C0" w14:textId="69D90FD0" w:rsidR="00BE18BD" w:rsidRPr="00BE18BD" w:rsidDel="008C0B89" w:rsidRDefault="00BE18BD" w:rsidP="00BE18BD">
            <w:pPr>
              <w:keepNext/>
              <w:keepLines/>
              <w:spacing w:after="0"/>
              <w:jc w:val="center"/>
              <w:rPr>
                <w:del w:id="2788" w:author="Chen, Delia (NSB - CN/Hangzhou)" w:date="2019-03-26T10:58:00Z"/>
                <w:rFonts w:ascii="Arial" w:eastAsia="宋体" w:hAnsi="Arial"/>
                <w:noProof/>
                <w:sz w:val="18"/>
              </w:rPr>
            </w:pPr>
            <w:del w:id="2789" w:author="Chen, Delia (NSB - CN/Hangzhou)" w:date="2019-03-26T10:58:00Z">
              <w:r w:rsidRPr="00BE18BD" w:rsidDel="008C0B89">
                <w:rPr>
                  <w:rFonts w:ascii="Arial" w:eastAsia="宋体" w:hAnsi="Arial"/>
                  <w:noProof/>
                  <w:sz w:val="18"/>
                </w:rPr>
                <w:delText>Cell 1</w:delText>
              </w:r>
            </w:del>
          </w:p>
        </w:tc>
        <w:tc>
          <w:tcPr>
            <w:tcW w:w="1534" w:type="pct"/>
          </w:tcPr>
          <w:p w14:paraId="6A1642A8" w14:textId="10888B62" w:rsidR="00BE18BD" w:rsidRPr="00BE18BD" w:rsidDel="008C0B89" w:rsidRDefault="00BE18BD" w:rsidP="00BE18BD">
            <w:pPr>
              <w:keepNext/>
              <w:keepLines/>
              <w:spacing w:after="0"/>
              <w:jc w:val="center"/>
              <w:rPr>
                <w:del w:id="2790" w:author="Chen, Delia (NSB - CN/Hangzhou)" w:date="2019-03-26T10:58:00Z"/>
                <w:rFonts w:ascii="Arial" w:eastAsia="宋体" w:hAnsi="Arial"/>
                <w:noProof/>
                <w:sz w:val="18"/>
              </w:rPr>
            </w:pPr>
            <w:del w:id="2791" w:author="Chen, Delia (NSB - CN/Hangzhou)" w:date="2019-03-26T10:58:00Z">
              <w:r w:rsidRPr="00BE18BD" w:rsidDel="008C0B89">
                <w:rPr>
                  <w:rFonts w:ascii="Arial" w:eastAsia="宋体" w:hAnsi="Arial"/>
                  <w:noProof/>
                  <w:sz w:val="18"/>
                </w:rPr>
                <w:delText>Cell 1</w:delText>
              </w:r>
            </w:del>
          </w:p>
        </w:tc>
      </w:tr>
      <w:tr w:rsidR="00BE18BD" w:rsidRPr="00BE18BD" w:rsidDel="008C0B89" w14:paraId="1E8BD41C" w14:textId="21C94CBC" w:rsidTr="006633E6">
        <w:trPr>
          <w:trHeight w:val="164"/>
          <w:jc w:val="center"/>
          <w:del w:id="2792" w:author="Chen, Delia (NSB - CN/Hangzhou)" w:date="2019-03-26T10:58:00Z"/>
        </w:trPr>
        <w:tc>
          <w:tcPr>
            <w:tcW w:w="1614" w:type="pct"/>
            <w:gridSpan w:val="4"/>
            <w:shd w:val="clear" w:color="auto" w:fill="auto"/>
          </w:tcPr>
          <w:p w14:paraId="17CAFD85" w14:textId="636138E6" w:rsidR="00BE18BD" w:rsidRPr="00BE18BD" w:rsidDel="008C0B89" w:rsidRDefault="00BE18BD" w:rsidP="00BE18BD">
            <w:pPr>
              <w:keepNext/>
              <w:keepLines/>
              <w:spacing w:after="0"/>
              <w:rPr>
                <w:del w:id="2793" w:author="Chen, Delia (NSB - CN/Hangzhou)" w:date="2019-03-26T10:58:00Z"/>
                <w:rFonts w:ascii="Arial" w:eastAsia="宋体" w:hAnsi="Arial"/>
                <w:noProof/>
                <w:sz w:val="18"/>
              </w:rPr>
            </w:pPr>
            <w:del w:id="2794" w:author="Chen, Delia (NSB - CN/Hangzhou)" w:date="2019-03-26T10:58:00Z">
              <w:r w:rsidRPr="00BE18BD" w:rsidDel="008C0B89">
                <w:rPr>
                  <w:rFonts w:ascii="Arial" w:eastAsia="宋体" w:hAnsi="Arial"/>
                  <w:noProof/>
                  <w:sz w:val="18"/>
                </w:rPr>
                <w:delText>RF Channel Number</w:delText>
              </w:r>
            </w:del>
          </w:p>
        </w:tc>
        <w:tc>
          <w:tcPr>
            <w:tcW w:w="318" w:type="pct"/>
            <w:shd w:val="clear" w:color="auto" w:fill="auto"/>
          </w:tcPr>
          <w:p w14:paraId="616C8EB0" w14:textId="23D0C472" w:rsidR="00BE18BD" w:rsidRPr="00BE18BD" w:rsidDel="008C0B89" w:rsidRDefault="00BE18BD" w:rsidP="00BE18BD">
            <w:pPr>
              <w:keepNext/>
              <w:keepLines/>
              <w:spacing w:after="0"/>
              <w:jc w:val="center"/>
              <w:rPr>
                <w:del w:id="2795" w:author="Chen, Delia (NSB - CN/Hangzhou)" w:date="2019-03-26T10:58:00Z"/>
                <w:rFonts w:ascii="Arial" w:eastAsia="宋体" w:hAnsi="Arial"/>
                <w:noProof/>
                <w:sz w:val="18"/>
              </w:rPr>
            </w:pPr>
          </w:p>
        </w:tc>
        <w:tc>
          <w:tcPr>
            <w:tcW w:w="1534" w:type="pct"/>
            <w:shd w:val="clear" w:color="auto" w:fill="auto"/>
          </w:tcPr>
          <w:p w14:paraId="1CAAD8B2" w14:textId="5E5F70B4" w:rsidR="00BE18BD" w:rsidRPr="00BE18BD" w:rsidDel="008C0B89" w:rsidRDefault="00BE18BD" w:rsidP="00BE18BD">
            <w:pPr>
              <w:keepNext/>
              <w:keepLines/>
              <w:spacing w:after="0"/>
              <w:jc w:val="center"/>
              <w:rPr>
                <w:del w:id="2796" w:author="Chen, Delia (NSB - CN/Hangzhou)" w:date="2019-03-26T10:58:00Z"/>
                <w:rFonts w:ascii="Arial" w:eastAsia="宋体" w:hAnsi="Arial"/>
                <w:noProof/>
                <w:sz w:val="18"/>
              </w:rPr>
            </w:pPr>
            <w:del w:id="2797" w:author="Chen, Delia (NSB - CN/Hangzhou)" w:date="2019-03-26T10:58:00Z">
              <w:r w:rsidRPr="00BE18BD" w:rsidDel="008C0B89">
                <w:rPr>
                  <w:rFonts w:ascii="Arial" w:eastAsia="宋体" w:hAnsi="Arial"/>
                  <w:noProof/>
                  <w:sz w:val="18"/>
                </w:rPr>
                <w:delText>1</w:delText>
              </w:r>
            </w:del>
          </w:p>
        </w:tc>
        <w:tc>
          <w:tcPr>
            <w:tcW w:w="1534" w:type="pct"/>
          </w:tcPr>
          <w:p w14:paraId="6147E793" w14:textId="01C5F15E" w:rsidR="00BE18BD" w:rsidRPr="00BE18BD" w:rsidDel="008C0B89" w:rsidRDefault="00BE18BD" w:rsidP="00BE18BD">
            <w:pPr>
              <w:keepNext/>
              <w:keepLines/>
              <w:spacing w:after="0"/>
              <w:jc w:val="center"/>
              <w:rPr>
                <w:del w:id="2798" w:author="Chen, Delia (NSB - CN/Hangzhou)" w:date="2019-03-26T10:58:00Z"/>
                <w:rFonts w:ascii="Arial" w:eastAsia="宋体" w:hAnsi="Arial"/>
                <w:noProof/>
                <w:sz w:val="18"/>
              </w:rPr>
            </w:pPr>
            <w:del w:id="2799" w:author="Chen, Delia (NSB - CN/Hangzhou)" w:date="2019-03-26T10:58:00Z">
              <w:r w:rsidRPr="00BE18BD" w:rsidDel="008C0B89">
                <w:rPr>
                  <w:rFonts w:ascii="Arial" w:eastAsia="宋体" w:hAnsi="Arial"/>
                  <w:noProof/>
                  <w:sz w:val="18"/>
                </w:rPr>
                <w:delText>1</w:delText>
              </w:r>
            </w:del>
          </w:p>
        </w:tc>
      </w:tr>
      <w:tr w:rsidR="00BE18BD" w:rsidRPr="00BE18BD" w:rsidDel="008C0B89" w14:paraId="43BDCB00" w14:textId="1ECF14CB" w:rsidTr="006633E6">
        <w:trPr>
          <w:trHeight w:val="92"/>
          <w:jc w:val="center"/>
          <w:del w:id="2800" w:author="Chen, Delia (NSB - CN/Hangzhou)" w:date="2019-03-26T10:58:00Z"/>
        </w:trPr>
        <w:tc>
          <w:tcPr>
            <w:tcW w:w="807" w:type="pct"/>
            <w:gridSpan w:val="3"/>
            <w:shd w:val="clear" w:color="auto" w:fill="auto"/>
          </w:tcPr>
          <w:p w14:paraId="75550A9D" w14:textId="66EF2DEF" w:rsidR="00BE18BD" w:rsidRPr="00BE18BD" w:rsidDel="008C0B89" w:rsidRDefault="00BE18BD" w:rsidP="00BE18BD">
            <w:pPr>
              <w:keepNext/>
              <w:keepLines/>
              <w:spacing w:after="0"/>
              <w:rPr>
                <w:del w:id="2801" w:author="Chen, Delia (NSB - CN/Hangzhou)" w:date="2019-03-26T10:58:00Z"/>
                <w:rFonts w:ascii="Arial" w:eastAsia="宋体" w:hAnsi="Arial"/>
                <w:noProof/>
                <w:sz w:val="18"/>
                <w:lang w:val="it-IT"/>
              </w:rPr>
            </w:pPr>
            <w:del w:id="2802" w:author="Chen, Delia (NSB - CN/Hangzhou)" w:date="2019-03-26T10:58:00Z">
              <w:r w:rsidRPr="00BE18BD" w:rsidDel="008C0B89">
                <w:rPr>
                  <w:rFonts w:ascii="Arial" w:eastAsia="宋体" w:hAnsi="Arial"/>
                  <w:noProof/>
                  <w:sz w:val="18"/>
                  <w:lang w:val="it-IT"/>
                </w:rPr>
                <w:delText>Duplex mode</w:delText>
              </w:r>
            </w:del>
          </w:p>
        </w:tc>
        <w:tc>
          <w:tcPr>
            <w:tcW w:w="807" w:type="pct"/>
            <w:shd w:val="clear" w:color="auto" w:fill="auto"/>
          </w:tcPr>
          <w:p w14:paraId="5A851E12" w14:textId="2F10570D" w:rsidR="00BE18BD" w:rsidRPr="00BE18BD" w:rsidDel="008C0B89" w:rsidRDefault="00BE18BD" w:rsidP="00BE18BD">
            <w:pPr>
              <w:keepNext/>
              <w:keepLines/>
              <w:spacing w:after="0"/>
              <w:rPr>
                <w:del w:id="2803" w:author="Chen, Delia (NSB - CN/Hangzhou)" w:date="2019-03-26T10:58:00Z"/>
                <w:rFonts w:ascii="Arial" w:eastAsia="宋体" w:hAnsi="Arial"/>
                <w:noProof/>
                <w:sz w:val="18"/>
                <w:lang w:val="it-IT"/>
              </w:rPr>
            </w:pPr>
            <w:del w:id="280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3FDF8E40" w14:textId="20E855BB" w:rsidR="00BE18BD" w:rsidRPr="00BE18BD" w:rsidDel="008C0B89" w:rsidRDefault="00BE18BD" w:rsidP="00BE18BD">
            <w:pPr>
              <w:keepNext/>
              <w:keepLines/>
              <w:spacing w:after="0"/>
              <w:jc w:val="center"/>
              <w:rPr>
                <w:del w:id="2805" w:author="Chen, Delia (NSB - CN/Hangzhou)" w:date="2019-03-26T10:58:00Z"/>
                <w:rFonts w:ascii="Arial" w:eastAsia="宋体" w:hAnsi="Arial"/>
                <w:noProof/>
                <w:sz w:val="18"/>
                <w:lang w:val="it-IT"/>
              </w:rPr>
            </w:pPr>
          </w:p>
        </w:tc>
        <w:tc>
          <w:tcPr>
            <w:tcW w:w="1534" w:type="pct"/>
            <w:shd w:val="clear" w:color="auto" w:fill="auto"/>
          </w:tcPr>
          <w:p w14:paraId="7E6114CC" w14:textId="5175F71B" w:rsidR="00BE18BD" w:rsidRPr="00BE18BD" w:rsidDel="008C0B89" w:rsidRDefault="00BE18BD" w:rsidP="00BE18BD">
            <w:pPr>
              <w:keepNext/>
              <w:keepLines/>
              <w:spacing w:after="0"/>
              <w:jc w:val="center"/>
              <w:rPr>
                <w:del w:id="2806" w:author="Chen, Delia (NSB - CN/Hangzhou)" w:date="2019-03-26T10:58:00Z"/>
                <w:rFonts w:ascii="Arial" w:eastAsia="宋体" w:hAnsi="Arial"/>
                <w:noProof/>
                <w:sz w:val="18"/>
              </w:rPr>
            </w:pPr>
            <w:del w:id="2807" w:author="Chen, Delia (NSB - CN/Hangzhou)" w:date="2019-03-26T10:58:00Z">
              <w:r w:rsidRPr="00BE18BD" w:rsidDel="008C0B89">
                <w:rPr>
                  <w:rFonts w:ascii="Arial" w:eastAsia="宋体" w:hAnsi="Arial"/>
                  <w:noProof/>
                  <w:sz w:val="18"/>
                </w:rPr>
                <w:delText>TDD</w:delText>
              </w:r>
            </w:del>
          </w:p>
        </w:tc>
        <w:tc>
          <w:tcPr>
            <w:tcW w:w="1534" w:type="pct"/>
          </w:tcPr>
          <w:p w14:paraId="6D67D75C" w14:textId="4A75A887" w:rsidR="00BE18BD" w:rsidRPr="00BE18BD" w:rsidDel="008C0B89" w:rsidRDefault="00BE18BD" w:rsidP="00BE18BD">
            <w:pPr>
              <w:keepNext/>
              <w:keepLines/>
              <w:spacing w:after="0"/>
              <w:jc w:val="center"/>
              <w:rPr>
                <w:del w:id="2808" w:author="Chen, Delia (NSB - CN/Hangzhou)" w:date="2019-03-26T10:58:00Z"/>
                <w:rFonts w:ascii="Arial" w:eastAsia="宋体" w:hAnsi="Arial"/>
                <w:noProof/>
                <w:sz w:val="18"/>
              </w:rPr>
            </w:pPr>
            <w:del w:id="2809" w:author="Chen, Delia (NSB - CN/Hangzhou)" w:date="2019-03-26T10:58:00Z">
              <w:r w:rsidRPr="00BE18BD" w:rsidDel="008C0B89">
                <w:rPr>
                  <w:rFonts w:ascii="Arial" w:eastAsia="宋体" w:hAnsi="Arial"/>
                  <w:noProof/>
                  <w:sz w:val="18"/>
                </w:rPr>
                <w:delText>TDD</w:delText>
              </w:r>
            </w:del>
          </w:p>
        </w:tc>
      </w:tr>
      <w:tr w:rsidR="00BE18BD" w:rsidRPr="00BE18BD" w:rsidDel="008C0B89" w14:paraId="34F3A9B2" w14:textId="45D36D12" w:rsidTr="006633E6">
        <w:trPr>
          <w:trHeight w:val="189"/>
          <w:jc w:val="center"/>
          <w:del w:id="2810" w:author="Chen, Delia (NSB - CN/Hangzhou)" w:date="2019-03-26T10:58:00Z"/>
        </w:trPr>
        <w:tc>
          <w:tcPr>
            <w:tcW w:w="807" w:type="pct"/>
            <w:gridSpan w:val="3"/>
            <w:shd w:val="clear" w:color="auto" w:fill="auto"/>
          </w:tcPr>
          <w:p w14:paraId="63218C19" w14:textId="5FAE6820" w:rsidR="00BE18BD" w:rsidRPr="00BE18BD" w:rsidDel="008C0B89" w:rsidRDefault="00BE18BD" w:rsidP="00BE18BD">
            <w:pPr>
              <w:keepNext/>
              <w:keepLines/>
              <w:spacing w:after="0"/>
              <w:rPr>
                <w:del w:id="2811" w:author="Chen, Delia (NSB - CN/Hangzhou)" w:date="2019-03-26T10:58:00Z"/>
                <w:rFonts w:ascii="Arial" w:eastAsia="宋体" w:hAnsi="Arial"/>
                <w:noProof/>
                <w:sz w:val="18"/>
                <w:lang w:val="it-IT"/>
              </w:rPr>
            </w:pPr>
            <w:del w:id="2812" w:author="Chen, Delia (NSB - CN/Hangzhou)" w:date="2019-03-26T10:58:00Z">
              <w:r w:rsidRPr="00BE18BD" w:rsidDel="008C0B89">
                <w:rPr>
                  <w:rFonts w:ascii="Arial" w:eastAsia="宋体" w:hAnsi="Arial"/>
                  <w:noProof/>
                  <w:sz w:val="18"/>
                  <w:lang w:val="it-IT"/>
                </w:rPr>
                <w:delText>TDD Configuration</w:delText>
              </w:r>
            </w:del>
          </w:p>
        </w:tc>
        <w:tc>
          <w:tcPr>
            <w:tcW w:w="807" w:type="pct"/>
            <w:shd w:val="clear" w:color="auto" w:fill="auto"/>
          </w:tcPr>
          <w:p w14:paraId="190897C4" w14:textId="0D6EF55C" w:rsidR="00BE18BD" w:rsidRPr="00BE18BD" w:rsidDel="008C0B89" w:rsidRDefault="00BE18BD" w:rsidP="00BE18BD">
            <w:pPr>
              <w:keepNext/>
              <w:keepLines/>
              <w:spacing w:after="0"/>
              <w:rPr>
                <w:del w:id="2813" w:author="Chen, Delia (NSB - CN/Hangzhou)" w:date="2019-03-26T10:58:00Z"/>
                <w:rFonts w:ascii="Arial" w:eastAsia="宋体" w:hAnsi="Arial"/>
                <w:noProof/>
                <w:sz w:val="18"/>
                <w:lang w:val="it-IT"/>
              </w:rPr>
            </w:pPr>
            <w:del w:id="281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79B2F744" w14:textId="74C77055" w:rsidR="00BE18BD" w:rsidRPr="00BE18BD" w:rsidDel="008C0B89" w:rsidRDefault="00BE18BD" w:rsidP="00BE18BD">
            <w:pPr>
              <w:keepNext/>
              <w:keepLines/>
              <w:spacing w:after="0"/>
              <w:jc w:val="center"/>
              <w:rPr>
                <w:del w:id="2815" w:author="Chen, Delia (NSB - CN/Hangzhou)" w:date="2019-03-26T10:58:00Z"/>
                <w:rFonts w:ascii="Arial" w:eastAsia="宋体" w:hAnsi="Arial"/>
                <w:noProof/>
                <w:sz w:val="18"/>
                <w:lang w:val="it-IT"/>
              </w:rPr>
            </w:pPr>
          </w:p>
        </w:tc>
        <w:tc>
          <w:tcPr>
            <w:tcW w:w="1534" w:type="pct"/>
            <w:shd w:val="clear" w:color="auto" w:fill="auto"/>
          </w:tcPr>
          <w:p w14:paraId="61C4ED54" w14:textId="433A5653" w:rsidR="00BE18BD" w:rsidRPr="00BE18BD" w:rsidDel="008C0B89" w:rsidRDefault="00BE18BD" w:rsidP="00BE18BD">
            <w:pPr>
              <w:keepNext/>
              <w:keepLines/>
              <w:spacing w:after="0"/>
              <w:jc w:val="center"/>
              <w:rPr>
                <w:del w:id="2816" w:author="Chen, Delia (NSB - CN/Hangzhou)" w:date="2019-03-26T10:58:00Z"/>
                <w:rFonts w:ascii="Arial" w:eastAsia="宋体" w:hAnsi="Arial"/>
                <w:noProof/>
                <w:sz w:val="18"/>
              </w:rPr>
            </w:pPr>
            <w:del w:id="2817" w:author="Chen, Delia (NSB - CN/Hangzhou)" w:date="2019-03-26T10:58:00Z">
              <w:r w:rsidRPr="00BE18BD" w:rsidDel="008C0B89">
                <w:rPr>
                  <w:rFonts w:ascii="Arial" w:eastAsia="宋体" w:hAnsi="Arial"/>
                  <w:noProof/>
                  <w:sz w:val="18"/>
                </w:rPr>
                <w:delText>[TDDConf.3.1]</w:delText>
              </w:r>
            </w:del>
          </w:p>
        </w:tc>
        <w:tc>
          <w:tcPr>
            <w:tcW w:w="1534" w:type="pct"/>
            <w:shd w:val="clear" w:color="auto" w:fill="auto"/>
          </w:tcPr>
          <w:p w14:paraId="5AD192A5" w14:textId="3927C593" w:rsidR="00BE18BD" w:rsidRPr="00BE18BD" w:rsidDel="008C0B89" w:rsidRDefault="00BE18BD" w:rsidP="00BE18BD">
            <w:pPr>
              <w:keepNext/>
              <w:keepLines/>
              <w:spacing w:after="0"/>
              <w:jc w:val="center"/>
              <w:rPr>
                <w:del w:id="2818" w:author="Chen, Delia (NSB - CN/Hangzhou)" w:date="2019-03-26T10:58:00Z"/>
                <w:rFonts w:ascii="Arial" w:eastAsia="宋体" w:hAnsi="Arial"/>
                <w:noProof/>
                <w:sz w:val="18"/>
              </w:rPr>
            </w:pPr>
            <w:del w:id="2819" w:author="Chen, Delia (NSB - CN/Hangzhou)" w:date="2019-03-26T10:58:00Z">
              <w:r w:rsidRPr="00BE18BD" w:rsidDel="008C0B89">
                <w:rPr>
                  <w:rFonts w:ascii="Arial" w:eastAsia="宋体" w:hAnsi="Arial"/>
                  <w:noProof/>
                  <w:sz w:val="18"/>
                </w:rPr>
                <w:delText>[TDDConf.3.1]</w:delText>
              </w:r>
            </w:del>
          </w:p>
        </w:tc>
      </w:tr>
      <w:tr w:rsidR="00BE18BD" w:rsidRPr="00BE18BD" w:rsidDel="008C0B89" w14:paraId="510C45C5" w14:textId="46DBC326" w:rsidTr="006633E6">
        <w:trPr>
          <w:trHeight w:val="189"/>
          <w:jc w:val="center"/>
          <w:del w:id="2820" w:author="Chen, Delia (NSB - CN/Hangzhou)" w:date="2019-03-26T10:58:00Z"/>
        </w:trPr>
        <w:tc>
          <w:tcPr>
            <w:tcW w:w="807" w:type="pct"/>
            <w:gridSpan w:val="3"/>
            <w:shd w:val="clear" w:color="auto" w:fill="auto"/>
          </w:tcPr>
          <w:p w14:paraId="02C1DEC5" w14:textId="7D787B18" w:rsidR="00BE18BD" w:rsidRPr="00BE18BD" w:rsidDel="008C0B89" w:rsidRDefault="00BE18BD" w:rsidP="00BE18BD">
            <w:pPr>
              <w:keepNext/>
              <w:keepLines/>
              <w:spacing w:after="0"/>
              <w:rPr>
                <w:del w:id="2821" w:author="Chen, Delia (NSB - CN/Hangzhou)" w:date="2019-03-26T10:58:00Z"/>
                <w:rFonts w:ascii="Arial" w:eastAsia="宋体" w:hAnsi="Arial"/>
                <w:noProof/>
                <w:sz w:val="18"/>
              </w:rPr>
            </w:pPr>
            <w:del w:id="2822" w:author="Chen, Delia (NSB - CN/Hangzhou)" w:date="2019-03-26T10:58:00Z">
              <w:r w:rsidRPr="00BE18BD" w:rsidDel="008C0B89">
                <w:rPr>
                  <w:rFonts w:ascii="Arial" w:eastAsia="宋体" w:hAnsi="Arial"/>
                  <w:noProof/>
                  <w:sz w:val="18"/>
                </w:rPr>
                <w:delText>CORESET Reference Channel</w:delText>
              </w:r>
            </w:del>
          </w:p>
        </w:tc>
        <w:tc>
          <w:tcPr>
            <w:tcW w:w="807" w:type="pct"/>
            <w:shd w:val="clear" w:color="auto" w:fill="auto"/>
          </w:tcPr>
          <w:p w14:paraId="628BDB85" w14:textId="225178EE" w:rsidR="00BE18BD" w:rsidRPr="00BE18BD" w:rsidDel="008C0B89" w:rsidRDefault="00BE18BD" w:rsidP="00BE18BD">
            <w:pPr>
              <w:keepNext/>
              <w:keepLines/>
              <w:spacing w:after="0"/>
              <w:rPr>
                <w:del w:id="2823" w:author="Chen, Delia (NSB - CN/Hangzhou)" w:date="2019-03-26T10:58:00Z"/>
                <w:rFonts w:ascii="Arial" w:eastAsia="宋体" w:hAnsi="Arial"/>
                <w:noProof/>
                <w:sz w:val="18"/>
                <w:lang w:val="it-IT"/>
              </w:rPr>
            </w:pPr>
            <w:del w:id="282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2A7160C0" w14:textId="2A9917BB" w:rsidR="00BE18BD" w:rsidRPr="00BE18BD" w:rsidDel="008C0B89" w:rsidRDefault="00BE18BD" w:rsidP="00BE18BD">
            <w:pPr>
              <w:keepNext/>
              <w:keepLines/>
              <w:spacing w:after="0"/>
              <w:jc w:val="center"/>
              <w:rPr>
                <w:del w:id="2825" w:author="Chen, Delia (NSB - CN/Hangzhou)" w:date="2019-03-26T10:58:00Z"/>
                <w:rFonts w:ascii="Arial" w:eastAsia="宋体" w:hAnsi="Arial"/>
                <w:noProof/>
                <w:sz w:val="18"/>
              </w:rPr>
            </w:pPr>
          </w:p>
        </w:tc>
        <w:tc>
          <w:tcPr>
            <w:tcW w:w="1534" w:type="pct"/>
            <w:shd w:val="clear" w:color="auto" w:fill="auto"/>
          </w:tcPr>
          <w:p w14:paraId="5A9971A7" w14:textId="299C6301" w:rsidR="00BE18BD" w:rsidRPr="00BE18BD" w:rsidDel="008C0B89" w:rsidRDefault="00BE18BD" w:rsidP="00BE18BD">
            <w:pPr>
              <w:keepNext/>
              <w:keepLines/>
              <w:spacing w:after="0"/>
              <w:jc w:val="center"/>
              <w:rPr>
                <w:del w:id="2826" w:author="Chen, Delia (NSB - CN/Hangzhou)" w:date="2019-03-26T10:58:00Z"/>
                <w:rFonts w:ascii="Arial" w:eastAsia="宋体" w:hAnsi="Arial"/>
                <w:noProof/>
                <w:sz w:val="18"/>
              </w:rPr>
            </w:pPr>
            <w:del w:id="2827" w:author="Chen, Delia (NSB - CN/Hangzhou)" w:date="2019-03-26T10:58:00Z">
              <w:r w:rsidRPr="00BE18BD" w:rsidDel="008C0B89">
                <w:rPr>
                  <w:rFonts w:ascii="Arial" w:eastAsia="宋体" w:hAnsi="Arial"/>
                  <w:noProof/>
                  <w:sz w:val="18"/>
                </w:rPr>
                <w:delText xml:space="preserve">[CR. 3.1 TDD] </w:delText>
              </w:r>
            </w:del>
          </w:p>
        </w:tc>
        <w:tc>
          <w:tcPr>
            <w:tcW w:w="1534" w:type="pct"/>
            <w:shd w:val="clear" w:color="auto" w:fill="auto"/>
          </w:tcPr>
          <w:p w14:paraId="4BA9ED95" w14:textId="5584130D" w:rsidR="00BE18BD" w:rsidRPr="00BE18BD" w:rsidDel="008C0B89" w:rsidRDefault="00BE18BD" w:rsidP="00BE18BD">
            <w:pPr>
              <w:keepNext/>
              <w:keepLines/>
              <w:spacing w:after="0"/>
              <w:jc w:val="center"/>
              <w:rPr>
                <w:del w:id="2828" w:author="Chen, Delia (NSB - CN/Hangzhou)" w:date="2019-03-26T10:58:00Z"/>
                <w:rFonts w:ascii="Arial" w:eastAsia="宋体" w:hAnsi="Arial"/>
                <w:noProof/>
                <w:sz w:val="18"/>
              </w:rPr>
            </w:pPr>
            <w:del w:id="2829" w:author="Chen, Delia (NSB - CN/Hangzhou)" w:date="2019-03-26T10:58:00Z">
              <w:r w:rsidRPr="00BE18BD" w:rsidDel="008C0B89">
                <w:rPr>
                  <w:rFonts w:ascii="Arial" w:eastAsia="宋体" w:hAnsi="Arial"/>
                  <w:noProof/>
                  <w:sz w:val="18"/>
                </w:rPr>
                <w:delText xml:space="preserve">[CR. 3.1 TDD] </w:delText>
              </w:r>
            </w:del>
          </w:p>
        </w:tc>
      </w:tr>
      <w:tr w:rsidR="00BE18BD" w:rsidRPr="00BE18BD" w:rsidDel="008C0B89" w14:paraId="5D3E53F0" w14:textId="311A7678" w:rsidTr="006633E6">
        <w:trPr>
          <w:trHeight w:val="123"/>
          <w:jc w:val="center"/>
          <w:del w:id="2830" w:author="Chen, Delia (NSB - CN/Hangzhou)" w:date="2019-03-26T10:58:00Z"/>
        </w:trPr>
        <w:tc>
          <w:tcPr>
            <w:tcW w:w="807" w:type="pct"/>
            <w:gridSpan w:val="3"/>
            <w:shd w:val="clear" w:color="auto" w:fill="auto"/>
          </w:tcPr>
          <w:p w14:paraId="5EDD6BD5" w14:textId="0D8BE233" w:rsidR="00BE18BD" w:rsidRPr="00BE18BD" w:rsidDel="008C0B89" w:rsidRDefault="00BE18BD" w:rsidP="00BE18BD">
            <w:pPr>
              <w:keepNext/>
              <w:keepLines/>
              <w:spacing w:after="0"/>
              <w:rPr>
                <w:del w:id="2831" w:author="Chen, Delia (NSB - CN/Hangzhou)" w:date="2019-03-26T10:58:00Z"/>
                <w:rFonts w:ascii="Arial" w:eastAsia="宋体" w:hAnsi="Arial"/>
                <w:noProof/>
                <w:sz w:val="18"/>
              </w:rPr>
            </w:pPr>
            <w:del w:id="2832" w:author="Chen, Delia (NSB - CN/Hangzhou)" w:date="2019-03-26T10:58:00Z">
              <w:r w:rsidRPr="00BE18BD" w:rsidDel="008C0B89">
                <w:rPr>
                  <w:rFonts w:ascii="Arial" w:eastAsia="宋体" w:hAnsi="Arial"/>
                  <w:noProof/>
                  <w:sz w:val="18"/>
                </w:rPr>
                <w:delText>SSB Configuration</w:delText>
              </w:r>
            </w:del>
          </w:p>
        </w:tc>
        <w:tc>
          <w:tcPr>
            <w:tcW w:w="807" w:type="pct"/>
            <w:shd w:val="clear" w:color="auto" w:fill="auto"/>
          </w:tcPr>
          <w:p w14:paraId="6F7EBF57" w14:textId="7BA2B3E1" w:rsidR="00BE18BD" w:rsidRPr="00BE18BD" w:rsidDel="008C0B89" w:rsidRDefault="00BE18BD" w:rsidP="00BE18BD">
            <w:pPr>
              <w:keepNext/>
              <w:keepLines/>
              <w:spacing w:after="0"/>
              <w:rPr>
                <w:del w:id="2833" w:author="Chen, Delia (NSB - CN/Hangzhou)" w:date="2019-03-26T10:58:00Z"/>
                <w:rFonts w:ascii="Arial" w:eastAsia="宋体" w:hAnsi="Arial"/>
                <w:noProof/>
                <w:sz w:val="18"/>
                <w:lang w:val="it-IT"/>
              </w:rPr>
            </w:pPr>
            <w:del w:id="283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6C7F5B32" w14:textId="2BDBB7C0" w:rsidR="00BE18BD" w:rsidRPr="00BE18BD" w:rsidDel="008C0B89" w:rsidRDefault="00BE18BD" w:rsidP="00BE18BD">
            <w:pPr>
              <w:keepNext/>
              <w:keepLines/>
              <w:spacing w:after="0"/>
              <w:jc w:val="center"/>
              <w:rPr>
                <w:del w:id="2835" w:author="Chen, Delia (NSB - CN/Hangzhou)" w:date="2019-03-26T10:58:00Z"/>
                <w:rFonts w:ascii="Arial" w:eastAsia="宋体" w:hAnsi="Arial"/>
                <w:noProof/>
                <w:sz w:val="18"/>
              </w:rPr>
            </w:pPr>
          </w:p>
        </w:tc>
        <w:tc>
          <w:tcPr>
            <w:tcW w:w="1534" w:type="pct"/>
            <w:shd w:val="clear" w:color="auto" w:fill="auto"/>
          </w:tcPr>
          <w:p w14:paraId="6CDA9143" w14:textId="51BF8F76" w:rsidR="00BE18BD" w:rsidRPr="00BE18BD" w:rsidDel="008C0B89" w:rsidRDefault="00BE18BD" w:rsidP="00BE18BD">
            <w:pPr>
              <w:keepNext/>
              <w:keepLines/>
              <w:spacing w:after="0"/>
              <w:jc w:val="center"/>
              <w:rPr>
                <w:del w:id="2836" w:author="Chen, Delia (NSB - CN/Hangzhou)" w:date="2019-03-26T10:58:00Z"/>
                <w:rFonts w:ascii="Arial" w:eastAsia="宋体" w:hAnsi="Arial"/>
                <w:noProof/>
                <w:sz w:val="18"/>
              </w:rPr>
            </w:pPr>
            <w:del w:id="2837" w:author="Chen, Delia (NSB - CN/Hangzhou)" w:date="2019-03-26T10:58:00Z">
              <w:r w:rsidRPr="00BE18BD" w:rsidDel="008C0B89">
                <w:rPr>
                  <w:rFonts w:ascii="Arial" w:eastAsia="宋体" w:hAnsi="Arial"/>
                  <w:noProof/>
                  <w:sz w:val="18"/>
                </w:rPr>
                <w:delText>TBD (Note: periodicity is 20ms)</w:delText>
              </w:r>
            </w:del>
          </w:p>
        </w:tc>
        <w:tc>
          <w:tcPr>
            <w:tcW w:w="1534" w:type="pct"/>
          </w:tcPr>
          <w:p w14:paraId="18039A2C" w14:textId="4E29B53B" w:rsidR="00BE18BD" w:rsidRPr="00BE18BD" w:rsidDel="008C0B89" w:rsidRDefault="00BE18BD" w:rsidP="00BE18BD">
            <w:pPr>
              <w:keepNext/>
              <w:keepLines/>
              <w:spacing w:after="0"/>
              <w:jc w:val="center"/>
              <w:rPr>
                <w:del w:id="2838" w:author="Chen, Delia (NSB - CN/Hangzhou)" w:date="2019-03-26T10:58:00Z"/>
                <w:rFonts w:ascii="Arial" w:eastAsia="宋体" w:hAnsi="Arial"/>
                <w:noProof/>
                <w:sz w:val="18"/>
              </w:rPr>
            </w:pPr>
            <w:del w:id="2839" w:author="Chen, Delia (NSB - CN/Hangzhou)" w:date="2019-03-26T10:58:00Z">
              <w:r w:rsidRPr="00BE18BD" w:rsidDel="008C0B89">
                <w:rPr>
                  <w:rFonts w:ascii="Arial" w:eastAsia="宋体" w:hAnsi="Arial"/>
                  <w:noProof/>
                  <w:sz w:val="18"/>
                </w:rPr>
                <w:delText>TBD (Note: periodicity is 20ms)</w:delText>
              </w:r>
            </w:del>
          </w:p>
        </w:tc>
      </w:tr>
      <w:tr w:rsidR="00BE18BD" w:rsidRPr="00BE18BD" w:rsidDel="008C0B89" w14:paraId="0B76171C" w14:textId="11C013E5" w:rsidTr="006633E6">
        <w:trPr>
          <w:trHeight w:val="189"/>
          <w:jc w:val="center"/>
          <w:del w:id="2840" w:author="Chen, Delia (NSB - CN/Hangzhou)" w:date="2019-03-26T10:58:00Z"/>
        </w:trPr>
        <w:tc>
          <w:tcPr>
            <w:tcW w:w="807" w:type="pct"/>
            <w:gridSpan w:val="3"/>
            <w:shd w:val="clear" w:color="auto" w:fill="auto"/>
          </w:tcPr>
          <w:p w14:paraId="3B2702BE" w14:textId="29971DB7" w:rsidR="00BE18BD" w:rsidRPr="00BE18BD" w:rsidDel="008C0B89" w:rsidRDefault="00BE18BD" w:rsidP="00BE18BD">
            <w:pPr>
              <w:keepNext/>
              <w:keepLines/>
              <w:spacing w:after="0"/>
              <w:rPr>
                <w:del w:id="2841" w:author="Chen, Delia (NSB - CN/Hangzhou)" w:date="2019-03-26T10:58:00Z"/>
                <w:rFonts w:ascii="Arial" w:eastAsia="宋体" w:hAnsi="Arial"/>
                <w:noProof/>
                <w:sz w:val="18"/>
              </w:rPr>
            </w:pPr>
            <w:del w:id="2842" w:author="Chen, Delia (NSB - CN/Hangzhou)" w:date="2019-03-26T10:58:00Z">
              <w:r w:rsidRPr="00BE18BD" w:rsidDel="008C0B89">
                <w:rPr>
                  <w:rFonts w:ascii="Arial" w:eastAsia="宋体" w:hAnsi="Arial"/>
                  <w:noProof/>
                  <w:sz w:val="18"/>
                </w:rPr>
                <w:delText>SMTC Configuration</w:delText>
              </w:r>
            </w:del>
          </w:p>
        </w:tc>
        <w:tc>
          <w:tcPr>
            <w:tcW w:w="807" w:type="pct"/>
            <w:shd w:val="clear" w:color="auto" w:fill="auto"/>
          </w:tcPr>
          <w:p w14:paraId="62A103B8" w14:textId="49D4E082" w:rsidR="00BE18BD" w:rsidRPr="00BE18BD" w:rsidDel="008C0B89" w:rsidRDefault="00BE18BD" w:rsidP="00BE18BD">
            <w:pPr>
              <w:keepNext/>
              <w:keepLines/>
              <w:spacing w:after="0"/>
              <w:rPr>
                <w:del w:id="2843" w:author="Chen, Delia (NSB - CN/Hangzhou)" w:date="2019-03-26T10:58:00Z"/>
                <w:rFonts w:ascii="Arial" w:eastAsia="宋体" w:hAnsi="Arial"/>
                <w:noProof/>
                <w:sz w:val="18"/>
                <w:lang w:val="it-IT"/>
              </w:rPr>
            </w:pPr>
            <w:del w:id="284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56189BBC" w14:textId="06B5CA93" w:rsidR="00BE18BD" w:rsidRPr="00BE18BD" w:rsidDel="008C0B89" w:rsidRDefault="00BE18BD" w:rsidP="00BE18BD">
            <w:pPr>
              <w:keepNext/>
              <w:keepLines/>
              <w:spacing w:after="0"/>
              <w:jc w:val="center"/>
              <w:rPr>
                <w:del w:id="2845" w:author="Chen, Delia (NSB - CN/Hangzhou)" w:date="2019-03-26T10:58:00Z"/>
                <w:rFonts w:ascii="Arial" w:eastAsia="宋体" w:hAnsi="Arial"/>
                <w:noProof/>
                <w:sz w:val="18"/>
              </w:rPr>
            </w:pPr>
          </w:p>
        </w:tc>
        <w:tc>
          <w:tcPr>
            <w:tcW w:w="1534" w:type="pct"/>
            <w:shd w:val="clear" w:color="auto" w:fill="auto"/>
          </w:tcPr>
          <w:p w14:paraId="091B58BC" w14:textId="4ECCFAD7" w:rsidR="00BE18BD" w:rsidRPr="00BE18BD" w:rsidDel="008C0B89" w:rsidRDefault="00BE18BD" w:rsidP="00BE18BD">
            <w:pPr>
              <w:keepNext/>
              <w:keepLines/>
              <w:spacing w:after="0"/>
              <w:jc w:val="center"/>
              <w:rPr>
                <w:del w:id="2846" w:author="Chen, Delia (NSB - CN/Hangzhou)" w:date="2019-03-26T10:58:00Z"/>
                <w:rFonts w:ascii="Arial" w:eastAsia="宋体" w:hAnsi="Arial"/>
                <w:noProof/>
                <w:sz w:val="18"/>
              </w:rPr>
            </w:pPr>
            <w:del w:id="2847" w:author="Chen, Delia (NSB - CN/Hangzhou)" w:date="2019-03-26T10:58:00Z">
              <w:r w:rsidRPr="00BE18BD" w:rsidDel="008C0B89">
                <w:rPr>
                  <w:rFonts w:ascii="Arial" w:eastAsia="宋体" w:hAnsi="Arial"/>
                  <w:noProof/>
                  <w:sz w:val="18"/>
                </w:rPr>
                <w:delText>TDD</w:delText>
              </w:r>
            </w:del>
          </w:p>
        </w:tc>
        <w:tc>
          <w:tcPr>
            <w:tcW w:w="1534" w:type="pct"/>
          </w:tcPr>
          <w:p w14:paraId="7927EB2D" w14:textId="67786B7A" w:rsidR="00BE18BD" w:rsidRPr="00BE18BD" w:rsidDel="008C0B89" w:rsidRDefault="00BE18BD" w:rsidP="00BE18BD">
            <w:pPr>
              <w:keepNext/>
              <w:keepLines/>
              <w:spacing w:after="0"/>
              <w:jc w:val="center"/>
              <w:rPr>
                <w:del w:id="2848" w:author="Chen, Delia (NSB - CN/Hangzhou)" w:date="2019-03-26T10:58:00Z"/>
                <w:rFonts w:ascii="Arial" w:eastAsia="宋体" w:hAnsi="Arial"/>
                <w:noProof/>
                <w:sz w:val="18"/>
              </w:rPr>
            </w:pPr>
            <w:del w:id="2849" w:author="Chen, Delia (NSB - CN/Hangzhou)" w:date="2019-03-26T10:58:00Z">
              <w:r w:rsidRPr="00BE18BD" w:rsidDel="008C0B89">
                <w:rPr>
                  <w:rFonts w:ascii="Arial" w:eastAsia="宋体" w:hAnsi="Arial"/>
                  <w:noProof/>
                  <w:sz w:val="18"/>
                </w:rPr>
                <w:delText>TDD</w:delText>
              </w:r>
            </w:del>
          </w:p>
        </w:tc>
      </w:tr>
      <w:tr w:rsidR="00BE18BD" w:rsidRPr="00BE18BD" w:rsidDel="008C0B89" w14:paraId="680D30B6" w14:textId="2CFAB231" w:rsidTr="006633E6">
        <w:trPr>
          <w:trHeight w:val="283"/>
          <w:jc w:val="center"/>
          <w:del w:id="2850" w:author="Chen, Delia (NSB - CN/Hangzhou)" w:date="2019-03-26T10:58:00Z"/>
        </w:trPr>
        <w:tc>
          <w:tcPr>
            <w:tcW w:w="807" w:type="pct"/>
            <w:gridSpan w:val="3"/>
            <w:shd w:val="clear" w:color="auto" w:fill="auto"/>
          </w:tcPr>
          <w:p w14:paraId="4C614717" w14:textId="61CB23BB" w:rsidR="00BE18BD" w:rsidRPr="00BE18BD" w:rsidDel="008C0B89" w:rsidRDefault="00BE18BD" w:rsidP="00BE18BD">
            <w:pPr>
              <w:keepNext/>
              <w:keepLines/>
              <w:spacing w:after="0"/>
              <w:rPr>
                <w:del w:id="2851" w:author="Chen, Delia (NSB - CN/Hangzhou)" w:date="2019-03-26T10:58:00Z"/>
                <w:rFonts w:ascii="Arial" w:eastAsia="宋体" w:hAnsi="Arial"/>
                <w:noProof/>
                <w:sz w:val="18"/>
              </w:rPr>
            </w:pPr>
            <w:del w:id="2852" w:author="Chen, Delia (NSB - CN/Hangzhou)" w:date="2019-03-26T10:58:00Z">
              <w:r w:rsidRPr="00BE18BD" w:rsidDel="008C0B89">
                <w:rPr>
                  <w:rFonts w:ascii="Arial" w:eastAsia="宋体" w:hAnsi="Arial"/>
                  <w:noProof/>
                  <w:sz w:val="18"/>
                </w:rPr>
                <w:delText>PDSCH/PDCCH subcarrier spacing</w:delText>
              </w:r>
            </w:del>
          </w:p>
        </w:tc>
        <w:tc>
          <w:tcPr>
            <w:tcW w:w="807" w:type="pct"/>
            <w:shd w:val="clear" w:color="auto" w:fill="auto"/>
          </w:tcPr>
          <w:p w14:paraId="4AF126DB" w14:textId="693F126B" w:rsidR="00BE18BD" w:rsidRPr="00BE18BD" w:rsidDel="008C0B89" w:rsidRDefault="00BE18BD" w:rsidP="00BE18BD">
            <w:pPr>
              <w:keepNext/>
              <w:keepLines/>
              <w:spacing w:after="0"/>
              <w:rPr>
                <w:del w:id="2853" w:author="Chen, Delia (NSB - CN/Hangzhou)" w:date="2019-03-26T10:58:00Z"/>
                <w:rFonts w:ascii="Arial" w:eastAsia="宋体" w:hAnsi="Arial"/>
                <w:noProof/>
                <w:sz w:val="18"/>
                <w:lang w:val="it-IT"/>
              </w:rPr>
            </w:pPr>
            <w:del w:id="2854" w:author="Chen, Delia (NSB - CN/Hangzhou)" w:date="2019-03-26T10:58:00Z">
              <w:r w:rsidRPr="00BE18BD" w:rsidDel="008C0B89">
                <w:rPr>
                  <w:rFonts w:ascii="Arial" w:eastAsia="宋体" w:hAnsi="Arial"/>
                  <w:noProof/>
                  <w:sz w:val="18"/>
                  <w:lang w:val="it-IT"/>
                </w:rPr>
                <w:delText>Config 1</w:delText>
              </w:r>
            </w:del>
          </w:p>
        </w:tc>
        <w:tc>
          <w:tcPr>
            <w:tcW w:w="318" w:type="pct"/>
            <w:shd w:val="clear" w:color="auto" w:fill="auto"/>
          </w:tcPr>
          <w:p w14:paraId="206C6FCF" w14:textId="33B27A93" w:rsidR="00BE18BD" w:rsidRPr="00BE18BD" w:rsidDel="008C0B89" w:rsidRDefault="00BE18BD" w:rsidP="00BE18BD">
            <w:pPr>
              <w:keepNext/>
              <w:keepLines/>
              <w:spacing w:after="0"/>
              <w:jc w:val="center"/>
              <w:rPr>
                <w:del w:id="2855" w:author="Chen, Delia (NSB - CN/Hangzhou)" w:date="2019-03-26T10:58:00Z"/>
                <w:rFonts w:ascii="Arial" w:eastAsia="宋体" w:hAnsi="Arial"/>
                <w:noProof/>
                <w:sz w:val="18"/>
              </w:rPr>
            </w:pPr>
          </w:p>
        </w:tc>
        <w:tc>
          <w:tcPr>
            <w:tcW w:w="1534" w:type="pct"/>
            <w:shd w:val="clear" w:color="auto" w:fill="auto"/>
          </w:tcPr>
          <w:p w14:paraId="7B0A2047" w14:textId="01DACB8D" w:rsidR="00BE18BD" w:rsidRPr="00BE18BD" w:rsidDel="008C0B89" w:rsidRDefault="00BE18BD" w:rsidP="00BE18BD">
            <w:pPr>
              <w:keepNext/>
              <w:keepLines/>
              <w:spacing w:after="0"/>
              <w:jc w:val="center"/>
              <w:rPr>
                <w:del w:id="2856" w:author="Chen, Delia (NSB - CN/Hangzhou)" w:date="2019-03-26T10:58:00Z"/>
                <w:rFonts w:ascii="Arial" w:eastAsia="宋体" w:hAnsi="Arial"/>
                <w:noProof/>
                <w:sz w:val="18"/>
              </w:rPr>
            </w:pPr>
            <w:del w:id="2857" w:author="Chen, Delia (NSB - CN/Hangzhou)" w:date="2019-03-26T10:58:00Z">
              <w:r w:rsidRPr="00BE18BD" w:rsidDel="008C0B89">
                <w:rPr>
                  <w:rFonts w:ascii="Arial" w:eastAsia="宋体" w:hAnsi="Arial"/>
                  <w:noProof/>
                  <w:sz w:val="18"/>
                </w:rPr>
                <w:delText>120 KHz</w:delText>
              </w:r>
            </w:del>
          </w:p>
        </w:tc>
        <w:tc>
          <w:tcPr>
            <w:tcW w:w="1534" w:type="pct"/>
          </w:tcPr>
          <w:p w14:paraId="4E8539F4" w14:textId="6AB7EC8C" w:rsidR="00BE18BD" w:rsidRPr="00BE18BD" w:rsidDel="008C0B89" w:rsidRDefault="00BE18BD" w:rsidP="00BE18BD">
            <w:pPr>
              <w:keepNext/>
              <w:keepLines/>
              <w:spacing w:after="0"/>
              <w:jc w:val="center"/>
              <w:rPr>
                <w:del w:id="2858" w:author="Chen, Delia (NSB - CN/Hangzhou)" w:date="2019-03-26T10:58:00Z"/>
                <w:rFonts w:ascii="Arial" w:eastAsia="宋体" w:hAnsi="Arial"/>
                <w:noProof/>
                <w:sz w:val="18"/>
              </w:rPr>
            </w:pPr>
            <w:del w:id="2859" w:author="Chen, Delia (NSB - CN/Hangzhou)" w:date="2019-03-26T10:58:00Z">
              <w:r w:rsidRPr="00BE18BD" w:rsidDel="008C0B89">
                <w:rPr>
                  <w:rFonts w:ascii="Arial" w:eastAsia="宋体" w:hAnsi="Arial"/>
                  <w:noProof/>
                  <w:sz w:val="18"/>
                </w:rPr>
                <w:delText>120 KHz</w:delText>
              </w:r>
            </w:del>
          </w:p>
        </w:tc>
      </w:tr>
      <w:tr w:rsidR="00BE18BD" w:rsidRPr="00BE18BD" w:rsidDel="008C0B89" w14:paraId="011A8A5C" w14:textId="156D7686" w:rsidTr="006633E6">
        <w:trPr>
          <w:trHeight w:val="164"/>
          <w:jc w:val="center"/>
          <w:del w:id="2860" w:author="Chen, Delia (NSB - CN/Hangzhou)" w:date="2019-03-26T10:58:00Z"/>
        </w:trPr>
        <w:tc>
          <w:tcPr>
            <w:tcW w:w="1614" w:type="pct"/>
            <w:gridSpan w:val="4"/>
            <w:shd w:val="clear" w:color="auto" w:fill="auto"/>
          </w:tcPr>
          <w:p w14:paraId="5D12A59C" w14:textId="24E4358C" w:rsidR="00BE18BD" w:rsidRPr="00BE18BD" w:rsidDel="008C0B89" w:rsidRDefault="00BE18BD" w:rsidP="00BE18BD">
            <w:pPr>
              <w:keepNext/>
              <w:keepLines/>
              <w:spacing w:after="0"/>
              <w:rPr>
                <w:del w:id="2861" w:author="Chen, Delia (NSB - CN/Hangzhou)" w:date="2019-03-26T10:58:00Z"/>
                <w:rFonts w:ascii="Arial" w:eastAsia="宋体" w:hAnsi="Arial"/>
                <w:noProof/>
                <w:sz w:val="18"/>
              </w:rPr>
            </w:pPr>
            <w:del w:id="2862" w:author="Chen, Delia (NSB - CN/Hangzhou)" w:date="2019-03-26T10:58:00Z">
              <w:r w:rsidRPr="00BE18BD" w:rsidDel="008C0B89">
                <w:rPr>
                  <w:rFonts w:ascii="Arial" w:eastAsia="宋体" w:hAnsi="Arial"/>
                  <w:noProof/>
                  <w:sz w:val="18"/>
                </w:rPr>
                <w:delText>csi-RS-Index assigned as RLM RS</w:delText>
              </w:r>
            </w:del>
          </w:p>
        </w:tc>
        <w:tc>
          <w:tcPr>
            <w:tcW w:w="318" w:type="pct"/>
            <w:shd w:val="clear" w:color="auto" w:fill="auto"/>
          </w:tcPr>
          <w:p w14:paraId="2F68364D" w14:textId="61E6F1BB" w:rsidR="00BE18BD" w:rsidRPr="00BE18BD" w:rsidDel="008C0B89" w:rsidRDefault="00BE18BD" w:rsidP="00BE18BD">
            <w:pPr>
              <w:keepNext/>
              <w:keepLines/>
              <w:spacing w:after="0"/>
              <w:jc w:val="center"/>
              <w:rPr>
                <w:del w:id="2863" w:author="Chen, Delia (NSB - CN/Hangzhou)" w:date="2019-03-26T10:58:00Z"/>
                <w:rFonts w:ascii="Arial" w:eastAsia="宋体" w:hAnsi="Arial"/>
                <w:noProof/>
                <w:sz w:val="18"/>
              </w:rPr>
            </w:pPr>
          </w:p>
        </w:tc>
        <w:tc>
          <w:tcPr>
            <w:tcW w:w="1534" w:type="pct"/>
            <w:shd w:val="clear" w:color="auto" w:fill="auto"/>
          </w:tcPr>
          <w:p w14:paraId="4BF7FFA3" w14:textId="3AD031E6" w:rsidR="00BE18BD" w:rsidRPr="00BE18BD" w:rsidDel="008C0B89" w:rsidRDefault="00BE18BD" w:rsidP="00BE18BD">
            <w:pPr>
              <w:keepNext/>
              <w:keepLines/>
              <w:spacing w:after="0"/>
              <w:jc w:val="center"/>
              <w:rPr>
                <w:del w:id="2864" w:author="Chen, Delia (NSB - CN/Hangzhou)" w:date="2019-03-26T10:58:00Z"/>
                <w:rFonts w:ascii="Arial" w:eastAsia="宋体" w:hAnsi="Arial"/>
                <w:noProof/>
                <w:sz w:val="18"/>
              </w:rPr>
            </w:pPr>
            <w:del w:id="2865" w:author="Chen, Delia (NSB - CN/Hangzhou)" w:date="2019-03-26T10:58:00Z">
              <w:r w:rsidRPr="00BE18BD" w:rsidDel="008C0B89">
                <w:rPr>
                  <w:rFonts w:ascii="Arial" w:eastAsia="宋体" w:hAnsi="Arial"/>
                  <w:noProof/>
                  <w:sz w:val="18"/>
                </w:rPr>
                <w:delText>[0]</w:delText>
              </w:r>
            </w:del>
          </w:p>
        </w:tc>
        <w:tc>
          <w:tcPr>
            <w:tcW w:w="1534" w:type="pct"/>
          </w:tcPr>
          <w:p w14:paraId="0416FDFD" w14:textId="72071996" w:rsidR="00BE18BD" w:rsidRPr="00BE18BD" w:rsidDel="008C0B89" w:rsidRDefault="00BE18BD" w:rsidP="00BE18BD">
            <w:pPr>
              <w:keepNext/>
              <w:keepLines/>
              <w:spacing w:after="0"/>
              <w:jc w:val="center"/>
              <w:rPr>
                <w:del w:id="2866" w:author="Chen, Delia (NSB - CN/Hangzhou)" w:date="2019-03-26T10:58:00Z"/>
                <w:rFonts w:ascii="Arial" w:eastAsia="宋体" w:hAnsi="Arial"/>
                <w:noProof/>
                <w:sz w:val="18"/>
              </w:rPr>
            </w:pPr>
            <w:del w:id="2867" w:author="Chen, Delia (NSB - CN/Hangzhou)" w:date="2019-03-26T10:58:00Z">
              <w:r w:rsidRPr="00BE18BD" w:rsidDel="008C0B89">
                <w:rPr>
                  <w:rFonts w:ascii="Arial" w:eastAsia="宋体" w:hAnsi="Arial"/>
                  <w:noProof/>
                  <w:sz w:val="18"/>
                </w:rPr>
                <w:delText>[0]</w:delText>
              </w:r>
            </w:del>
          </w:p>
        </w:tc>
      </w:tr>
      <w:tr w:rsidR="00BE18BD" w:rsidRPr="00BE18BD" w:rsidDel="008C0B89" w14:paraId="2B6C9FDD" w14:textId="4705F2AC" w:rsidTr="006633E6">
        <w:trPr>
          <w:trHeight w:val="176"/>
          <w:jc w:val="center"/>
          <w:del w:id="2868" w:author="Chen, Delia (NSB - CN/Hangzhou)" w:date="2019-03-26T10:58:00Z"/>
        </w:trPr>
        <w:tc>
          <w:tcPr>
            <w:tcW w:w="1614" w:type="pct"/>
            <w:gridSpan w:val="4"/>
            <w:shd w:val="clear" w:color="auto" w:fill="auto"/>
          </w:tcPr>
          <w:p w14:paraId="723AAEC8" w14:textId="3B673FD7" w:rsidR="00BE18BD" w:rsidRPr="00BE18BD" w:rsidDel="008C0B89" w:rsidRDefault="00BE18BD" w:rsidP="00BE18BD">
            <w:pPr>
              <w:keepNext/>
              <w:keepLines/>
              <w:spacing w:after="0"/>
              <w:rPr>
                <w:del w:id="2869" w:author="Chen, Delia (NSB - CN/Hangzhou)" w:date="2019-03-26T10:58:00Z"/>
                <w:rFonts w:ascii="Arial" w:eastAsia="宋体" w:hAnsi="Arial"/>
                <w:noProof/>
                <w:sz w:val="18"/>
              </w:rPr>
            </w:pPr>
            <w:del w:id="2870" w:author="Chen, Delia (NSB - CN/Hangzhou)" w:date="2019-03-26T10:58:00Z">
              <w:r w:rsidRPr="00BE18BD" w:rsidDel="008C0B89">
                <w:rPr>
                  <w:rFonts w:ascii="Arial" w:eastAsia="宋体" w:hAnsi="Arial"/>
                  <w:noProof/>
                  <w:sz w:val="18"/>
                </w:rPr>
                <w:delText>OCNG parameters</w:delText>
              </w:r>
            </w:del>
          </w:p>
        </w:tc>
        <w:tc>
          <w:tcPr>
            <w:tcW w:w="318" w:type="pct"/>
            <w:shd w:val="clear" w:color="auto" w:fill="auto"/>
          </w:tcPr>
          <w:p w14:paraId="505013CF" w14:textId="0308E151" w:rsidR="00BE18BD" w:rsidRPr="00BE18BD" w:rsidDel="008C0B89" w:rsidRDefault="00BE18BD" w:rsidP="00BE18BD">
            <w:pPr>
              <w:keepNext/>
              <w:keepLines/>
              <w:spacing w:after="0"/>
              <w:jc w:val="center"/>
              <w:rPr>
                <w:del w:id="2871" w:author="Chen, Delia (NSB - CN/Hangzhou)" w:date="2019-03-26T10:58:00Z"/>
                <w:rFonts w:ascii="Arial" w:eastAsia="宋体" w:hAnsi="Arial"/>
                <w:noProof/>
                <w:sz w:val="18"/>
              </w:rPr>
            </w:pPr>
          </w:p>
        </w:tc>
        <w:tc>
          <w:tcPr>
            <w:tcW w:w="1534" w:type="pct"/>
            <w:shd w:val="clear" w:color="auto" w:fill="auto"/>
          </w:tcPr>
          <w:p w14:paraId="2B14D9D2" w14:textId="73312987" w:rsidR="00BE18BD" w:rsidRPr="00BE18BD" w:rsidDel="008C0B89" w:rsidRDefault="00BE18BD" w:rsidP="00BE18BD">
            <w:pPr>
              <w:keepNext/>
              <w:keepLines/>
              <w:spacing w:after="0"/>
              <w:jc w:val="center"/>
              <w:rPr>
                <w:del w:id="2872" w:author="Chen, Delia (NSB - CN/Hangzhou)" w:date="2019-03-26T10:58:00Z"/>
                <w:rFonts w:ascii="Arial" w:eastAsia="宋体" w:hAnsi="Arial"/>
                <w:noProof/>
                <w:sz w:val="18"/>
              </w:rPr>
            </w:pPr>
            <w:del w:id="2873" w:author="Chen, Delia (NSB - CN/Hangzhou)" w:date="2019-03-26T10:58:00Z">
              <w:r w:rsidRPr="00BE18BD" w:rsidDel="008C0B89">
                <w:rPr>
                  <w:rFonts w:ascii="Arial" w:eastAsia="宋体" w:hAnsi="Arial"/>
                  <w:noProof/>
                  <w:sz w:val="18"/>
                </w:rPr>
                <w:delText>TBD</w:delText>
              </w:r>
            </w:del>
          </w:p>
        </w:tc>
        <w:tc>
          <w:tcPr>
            <w:tcW w:w="1534" w:type="pct"/>
          </w:tcPr>
          <w:p w14:paraId="59F51D29" w14:textId="374757F4" w:rsidR="00BE18BD" w:rsidRPr="00BE18BD" w:rsidDel="008C0B89" w:rsidRDefault="00BE18BD" w:rsidP="00BE18BD">
            <w:pPr>
              <w:keepNext/>
              <w:keepLines/>
              <w:spacing w:after="0"/>
              <w:jc w:val="center"/>
              <w:rPr>
                <w:del w:id="2874" w:author="Chen, Delia (NSB - CN/Hangzhou)" w:date="2019-03-26T10:58:00Z"/>
                <w:rFonts w:ascii="Arial" w:eastAsia="宋体" w:hAnsi="Arial"/>
                <w:noProof/>
                <w:sz w:val="18"/>
              </w:rPr>
            </w:pPr>
            <w:del w:id="2875" w:author="Chen, Delia (NSB - CN/Hangzhou)" w:date="2019-03-26T10:58:00Z">
              <w:r w:rsidRPr="00BE18BD" w:rsidDel="008C0B89">
                <w:rPr>
                  <w:rFonts w:ascii="Arial" w:eastAsia="宋体" w:hAnsi="Arial"/>
                  <w:noProof/>
                  <w:sz w:val="18"/>
                </w:rPr>
                <w:delText>TBD</w:delText>
              </w:r>
            </w:del>
          </w:p>
        </w:tc>
      </w:tr>
      <w:tr w:rsidR="00BE18BD" w:rsidRPr="00BE18BD" w:rsidDel="008C0B89" w14:paraId="54A5121C" w14:textId="0568306C" w:rsidTr="006633E6">
        <w:trPr>
          <w:trHeight w:val="164"/>
          <w:jc w:val="center"/>
          <w:del w:id="2876" w:author="Chen, Delia (NSB - CN/Hangzhou)" w:date="2019-03-26T10:58:00Z"/>
        </w:trPr>
        <w:tc>
          <w:tcPr>
            <w:tcW w:w="1614" w:type="pct"/>
            <w:gridSpan w:val="4"/>
            <w:shd w:val="clear" w:color="auto" w:fill="auto"/>
          </w:tcPr>
          <w:p w14:paraId="013D9F54" w14:textId="6A55D6E4" w:rsidR="00BE18BD" w:rsidRPr="00BE18BD" w:rsidDel="008C0B89" w:rsidRDefault="00BE18BD" w:rsidP="00BE18BD">
            <w:pPr>
              <w:keepNext/>
              <w:keepLines/>
              <w:spacing w:after="0"/>
              <w:rPr>
                <w:del w:id="2877" w:author="Chen, Delia (NSB - CN/Hangzhou)" w:date="2019-03-26T10:58:00Z"/>
                <w:rFonts w:ascii="Arial" w:eastAsia="宋体" w:hAnsi="Arial"/>
                <w:noProof/>
                <w:sz w:val="18"/>
              </w:rPr>
            </w:pPr>
            <w:del w:id="2878" w:author="Chen, Delia (NSB - CN/Hangzhou)" w:date="2019-03-26T10:58:00Z">
              <w:r w:rsidRPr="00BE18BD" w:rsidDel="008C0B89">
                <w:rPr>
                  <w:rFonts w:ascii="Arial" w:eastAsia="宋体" w:hAnsi="Arial"/>
                  <w:noProof/>
                  <w:sz w:val="18"/>
                </w:rPr>
                <w:delText>CP length</w:delText>
              </w:r>
              <w:r w:rsidRPr="00BE18BD" w:rsidDel="008C0B89">
                <w:rPr>
                  <w:rFonts w:ascii="Arial" w:eastAsia="宋体" w:hAnsi="Arial"/>
                  <w:noProof/>
                  <w:sz w:val="18"/>
                </w:rPr>
                <w:tab/>
              </w:r>
            </w:del>
          </w:p>
        </w:tc>
        <w:tc>
          <w:tcPr>
            <w:tcW w:w="318" w:type="pct"/>
            <w:shd w:val="clear" w:color="auto" w:fill="auto"/>
          </w:tcPr>
          <w:p w14:paraId="34161C47" w14:textId="7A21CC1B" w:rsidR="00BE18BD" w:rsidRPr="00BE18BD" w:rsidDel="008C0B89" w:rsidRDefault="00BE18BD" w:rsidP="00BE18BD">
            <w:pPr>
              <w:keepNext/>
              <w:keepLines/>
              <w:spacing w:after="0"/>
              <w:jc w:val="center"/>
              <w:rPr>
                <w:del w:id="2879" w:author="Chen, Delia (NSB - CN/Hangzhou)" w:date="2019-03-26T10:58:00Z"/>
                <w:rFonts w:ascii="Arial" w:eastAsia="宋体" w:hAnsi="Arial"/>
                <w:noProof/>
                <w:sz w:val="18"/>
              </w:rPr>
            </w:pPr>
          </w:p>
        </w:tc>
        <w:tc>
          <w:tcPr>
            <w:tcW w:w="1534" w:type="pct"/>
            <w:shd w:val="clear" w:color="auto" w:fill="auto"/>
          </w:tcPr>
          <w:p w14:paraId="4F47A390" w14:textId="024BC25D" w:rsidR="00BE18BD" w:rsidRPr="00BE18BD" w:rsidDel="008C0B89" w:rsidRDefault="00BE18BD" w:rsidP="00BE18BD">
            <w:pPr>
              <w:keepNext/>
              <w:keepLines/>
              <w:spacing w:after="0"/>
              <w:jc w:val="center"/>
              <w:rPr>
                <w:del w:id="2880" w:author="Chen, Delia (NSB - CN/Hangzhou)" w:date="2019-03-26T10:58:00Z"/>
                <w:rFonts w:ascii="Arial" w:eastAsia="宋体" w:hAnsi="Arial"/>
                <w:noProof/>
                <w:sz w:val="18"/>
              </w:rPr>
            </w:pPr>
            <w:del w:id="2881" w:author="Chen, Delia (NSB - CN/Hangzhou)" w:date="2019-03-26T10:58:00Z">
              <w:r w:rsidRPr="00BE18BD" w:rsidDel="008C0B89">
                <w:rPr>
                  <w:rFonts w:ascii="Arial" w:eastAsia="宋体" w:hAnsi="Arial"/>
                  <w:noProof/>
                  <w:sz w:val="18"/>
                </w:rPr>
                <w:delText>Normal</w:delText>
              </w:r>
            </w:del>
          </w:p>
        </w:tc>
        <w:tc>
          <w:tcPr>
            <w:tcW w:w="1534" w:type="pct"/>
          </w:tcPr>
          <w:p w14:paraId="0A5AB381" w14:textId="6143E9AB" w:rsidR="00BE18BD" w:rsidRPr="00BE18BD" w:rsidDel="008C0B89" w:rsidRDefault="00BE18BD" w:rsidP="00BE18BD">
            <w:pPr>
              <w:keepNext/>
              <w:keepLines/>
              <w:spacing w:after="0"/>
              <w:jc w:val="center"/>
              <w:rPr>
                <w:del w:id="2882" w:author="Chen, Delia (NSB - CN/Hangzhou)" w:date="2019-03-26T10:58:00Z"/>
                <w:rFonts w:ascii="Arial" w:eastAsia="宋体" w:hAnsi="Arial"/>
                <w:noProof/>
                <w:sz w:val="18"/>
              </w:rPr>
            </w:pPr>
            <w:del w:id="2883" w:author="Chen, Delia (NSB - CN/Hangzhou)" w:date="2019-03-26T10:58:00Z">
              <w:r w:rsidRPr="00BE18BD" w:rsidDel="008C0B89">
                <w:rPr>
                  <w:rFonts w:ascii="Arial" w:eastAsia="宋体" w:hAnsi="Arial"/>
                  <w:noProof/>
                  <w:sz w:val="18"/>
                </w:rPr>
                <w:delText>Normal</w:delText>
              </w:r>
            </w:del>
          </w:p>
        </w:tc>
      </w:tr>
      <w:tr w:rsidR="00BE18BD" w:rsidRPr="00BE18BD" w:rsidDel="008C0B89" w14:paraId="6C58B815" w14:textId="68B8F41A" w:rsidTr="006633E6">
        <w:trPr>
          <w:trHeight w:val="340"/>
          <w:jc w:val="center"/>
          <w:del w:id="2884" w:author="Chen, Delia (NSB - CN/Hangzhou)" w:date="2019-03-26T10:58:00Z"/>
        </w:trPr>
        <w:tc>
          <w:tcPr>
            <w:tcW w:w="1614" w:type="pct"/>
            <w:gridSpan w:val="4"/>
            <w:shd w:val="clear" w:color="auto" w:fill="auto"/>
          </w:tcPr>
          <w:p w14:paraId="5BB4A97E" w14:textId="3910DA8C" w:rsidR="00BE18BD" w:rsidRPr="00BE18BD" w:rsidDel="008C0B89" w:rsidRDefault="00BE18BD" w:rsidP="00BE18BD">
            <w:pPr>
              <w:keepNext/>
              <w:keepLines/>
              <w:spacing w:after="0"/>
              <w:rPr>
                <w:del w:id="2885" w:author="Chen, Delia (NSB - CN/Hangzhou)" w:date="2019-03-26T10:58:00Z"/>
                <w:rFonts w:ascii="Arial" w:eastAsia="宋体" w:hAnsi="Arial"/>
                <w:noProof/>
                <w:sz w:val="18"/>
              </w:rPr>
            </w:pPr>
            <w:del w:id="2886" w:author="Chen, Delia (NSB - CN/Hangzhou)" w:date="2019-03-26T10:58:00Z">
              <w:r w:rsidRPr="00BE18BD" w:rsidDel="008C0B89">
                <w:rPr>
                  <w:rFonts w:ascii="Arial" w:eastAsia="宋体" w:hAnsi="Arial"/>
                  <w:noProof/>
                  <w:sz w:val="18"/>
                </w:rPr>
                <w:delText>Correlation Matrix and Antenna Configuration</w:delText>
              </w:r>
            </w:del>
          </w:p>
        </w:tc>
        <w:tc>
          <w:tcPr>
            <w:tcW w:w="318" w:type="pct"/>
            <w:shd w:val="clear" w:color="auto" w:fill="auto"/>
          </w:tcPr>
          <w:p w14:paraId="3CD72123" w14:textId="569D05A6" w:rsidR="00BE18BD" w:rsidRPr="00BE18BD" w:rsidDel="008C0B89" w:rsidRDefault="00BE18BD" w:rsidP="00BE18BD">
            <w:pPr>
              <w:keepNext/>
              <w:keepLines/>
              <w:spacing w:after="0"/>
              <w:jc w:val="center"/>
              <w:rPr>
                <w:del w:id="2887" w:author="Chen, Delia (NSB - CN/Hangzhou)" w:date="2019-03-26T10:58:00Z"/>
                <w:rFonts w:ascii="Arial" w:eastAsia="宋体" w:hAnsi="Arial"/>
                <w:noProof/>
                <w:sz w:val="18"/>
              </w:rPr>
            </w:pPr>
          </w:p>
        </w:tc>
        <w:tc>
          <w:tcPr>
            <w:tcW w:w="1534" w:type="pct"/>
            <w:shd w:val="clear" w:color="auto" w:fill="auto"/>
          </w:tcPr>
          <w:p w14:paraId="241F17CE" w14:textId="3BC42BF3" w:rsidR="00BE18BD" w:rsidRPr="00BE18BD" w:rsidDel="008C0B89" w:rsidRDefault="00BE18BD" w:rsidP="00BE18BD">
            <w:pPr>
              <w:keepNext/>
              <w:keepLines/>
              <w:spacing w:after="0"/>
              <w:jc w:val="center"/>
              <w:rPr>
                <w:del w:id="2888" w:author="Chen, Delia (NSB - CN/Hangzhou)" w:date="2019-03-26T10:58:00Z"/>
                <w:rFonts w:ascii="Arial" w:eastAsia="宋体" w:hAnsi="Arial"/>
                <w:noProof/>
                <w:sz w:val="18"/>
              </w:rPr>
            </w:pPr>
            <w:del w:id="2889" w:author="Chen, Delia (NSB - CN/Hangzhou)" w:date="2019-03-26T10:58:00Z">
              <w:r w:rsidRPr="00BE18BD" w:rsidDel="008C0B89">
                <w:rPr>
                  <w:rFonts w:ascii="Arial" w:eastAsia="宋体" w:hAnsi="Arial"/>
                  <w:noProof/>
                  <w:sz w:val="18"/>
                </w:rPr>
                <w:delText>[2x2 Low]</w:delText>
              </w:r>
            </w:del>
          </w:p>
        </w:tc>
        <w:tc>
          <w:tcPr>
            <w:tcW w:w="1534" w:type="pct"/>
            <w:shd w:val="clear" w:color="auto" w:fill="auto"/>
          </w:tcPr>
          <w:p w14:paraId="57E0F660" w14:textId="1F4D04AC" w:rsidR="00BE18BD" w:rsidRPr="00BE18BD" w:rsidDel="008C0B89" w:rsidRDefault="00BE18BD" w:rsidP="00BE18BD">
            <w:pPr>
              <w:keepNext/>
              <w:keepLines/>
              <w:spacing w:after="0"/>
              <w:jc w:val="center"/>
              <w:rPr>
                <w:del w:id="2890" w:author="Chen, Delia (NSB - CN/Hangzhou)" w:date="2019-03-26T10:58:00Z"/>
                <w:rFonts w:ascii="Arial" w:eastAsia="宋体" w:hAnsi="Arial"/>
                <w:noProof/>
                <w:sz w:val="18"/>
              </w:rPr>
            </w:pPr>
            <w:del w:id="2891" w:author="Chen, Delia (NSB - CN/Hangzhou)" w:date="2019-03-26T10:58:00Z">
              <w:r w:rsidRPr="00BE18BD" w:rsidDel="008C0B89">
                <w:rPr>
                  <w:rFonts w:ascii="Arial" w:eastAsia="宋体" w:hAnsi="Arial"/>
                  <w:noProof/>
                  <w:sz w:val="18"/>
                </w:rPr>
                <w:delText>[2x2 Low]</w:delText>
              </w:r>
            </w:del>
          </w:p>
        </w:tc>
      </w:tr>
      <w:tr w:rsidR="00BE18BD" w:rsidRPr="00BE18BD" w:rsidDel="008C0B89" w14:paraId="0B56DABA" w14:textId="6AE369E8" w:rsidTr="006633E6">
        <w:trPr>
          <w:trHeight w:val="164"/>
          <w:jc w:val="center"/>
          <w:del w:id="2892" w:author="Chen, Delia (NSB - CN/Hangzhou)" w:date="2019-03-26T10:58:00Z"/>
        </w:trPr>
        <w:tc>
          <w:tcPr>
            <w:tcW w:w="613" w:type="pct"/>
            <w:vMerge w:val="restart"/>
            <w:shd w:val="clear" w:color="auto" w:fill="auto"/>
          </w:tcPr>
          <w:p w14:paraId="229AFD75" w14:textId="1A797D70" w:rsidR="00BE18BD" w:rsidRPr="00BE18BD" w:rsidDel="008C0B89" w:rsidRDefault="00BE18BD" w:rsidP="00BE18BD">
            <w:pPr>
              <w:keepNext/>
              <w:keepLines/>
              <w:spacing w:after="0"/>
              <w:rPr>
                <w:del w:id="2893" w:author="Chen, Delia (NSB - CN/Hangzhou)" w:date="2019-03-26T10:58:00Z"/>
                <w:rFonts w:ascii="Arial" w:eastAsia="宋体" w:hAnsi="Arial"/>
                <w:noProof/>
                <w:sz w:val="18"/>
              </w:rPr>
            </w:pPr>
          </w:p>
          <w:p w14:paraId="2EFA46D9" w14:textId="41CDEC0F" w:rsidR="00BE18BD" w:rsidRPr="00BE18BD" w:rsidDel="008C0B89" w:rsidRDefault="00BE18BD" w:rsidP="00BE18BD">
            <w:pPr>
              <w:keepNext/>
              <w:keepLines/>
              <w:spacing w:after="0"/>
              <w:rPr>
                <w:del w:id="2894" w:author="Chen, Delia (NSB - CN/Hangzhou)" w:date="2019-03-26T10:58:00Z"/>
                <w:rFonts w:ascii="Arial" w:eastAsia="宋体" w:hAnsi="Arial"/>
                <w:noProof/>
                <w:sz w:val="18"/>
              </w:rPr>
            </w:pPr>
          </w:p>
          <w:p w14:paraId="527CC866" w14:textId="70518ACA" w:rsidR="00BE18BD" w:rsidRPr="00BE18BD" w:rsidDel="008C0B89" w:rsidRDefault="00BE18BD" w:rsidP="00BE18BD">
            <w:pPr>
              <w:keepNext/>
              <w:keepLines/>
              <w:spacing w:after="0"/>
              <w:rPr>
                <w:del w:id="2895" w:author="Chen, Delia (NSB - CN/Hangzhou)" w:date="2019-03-26T10:58:00Z"/>
                <w:rFonts w:ascii="Arial" w:eastAsia="宋体" w:hAnsi="Arial"/>
                <w:noProof/>
                <w:sz w:val="18"/>
              </w:rPr>
            </w:pPr>
            <w:del w:id="2896" w:author="Chen, Delia (NSB - CN/Hangzhou)" w:date="2019-03-26T10:58:00Z">
              <w:r w:rsidRPr="00BE18BD" w:rsidDel="008C0B89">
                <w:rPr>
                  <w:rFonts w:ascii="Arial" w:eastAsia="宋体" w:hAnsi="Arial"/>
                  <w:noProof/>
                  <w:sz w:val="18"/>
                </w:rPr>
                <w:delText xml:space="preserve">Out of sync transmission parameters </w:delText>
              </w:r>
            </w:del>
          </w:p>
        </w:tc>
        <w:tc>
          <w:tcPr>
            <w:tcW w:w="1001" w:type="pct"/>
            <w:gridSpan w:val="3"/>
            <w:shd w:val="clear" w:color="auto" w:fill="auto"/>
          </w:tcPr>
          <w:p w14:paraId="1820DB88" w14:textId="3CADB1EF" w:rsidR="00BE18BD" w:rsidRPr="00BE18BD" w:rsidDel="008C0B89" w:rsidRDefault="00BE18BD" w:rsidP="00BE18BD">
            <w:pPr>
              <w:keepNext/>
              <w:keepLines/>
              <w:spacing w:after="0"/>
              <w:rPr>
                <w:del w:id="2897" w:author="Chen, Delia (NSB - CN/Hangzhou)" w:date="2019-03-26T10:58:00Z"/>
                <w:rFonts w:ascii="Arial" w:eastAsia="宋体" w:hAnsi="Arial"/>
                <w:noProof/>
                <w:sz w:val="18"/>
              </w:rPr>
            </w:pPr>
            <w:del w:id="2898" w:author="Chen, Delia (NSB - CN/Hangzhou)" w:date="2019-03-26T10:58:00Z">
              <w:r w:rsidRPr="00BE18BD" w:rsidDel="008C0B89">
                <w:rPr>
                  <w:rFonts w:ascii="Arial" w:eastAsia="宋体" w:hAnsi="Arial"/>
                  <w:noProof/>
                  <w:sz w:val="18"/>
                </w:rPr>
                <w:delText>DCI format</w:delText>
              </w:r>
            </w:del>
          </w:p>
        </w:tc>
        <w:tc>
          <w:tcPr>
            <w:tcW w:w="318" w:type="pct"/>
            <w:shd w:val="clear" w:color="auto" w:fill="auto"/>
          </w:tcPr>
          <w:p w14:paraId="3F92A827" w14:textId="6E900048" w:rsidR="00BE18BD" w:rsidRPr="00BE18BD" w:rsidDel="008C0B89" w:rsidRDefault="00BE18BD" w:rsidP="00BE18BD">
            <w:pPr>
              <w:keepNext/>
              <w:keepLines/>
              <w:spacing w:after="0"/>
              <w:jc w:val="center"/>
              <w:rPr>
                <w:del w:id="2899" w:author="Chen, Delia (NSB - CN/Hangzhou)" w:date="2019-03-26T10:58:00Z"/>
                <w:rFonts w:ascii="Arial" w:eastAsia="宋体" w:hAnsi="Arial"/>
                <w:noProof/>
                <w:sz w:val="18"/>
              </w:rPr>
            </w:pPr>
          </w:p>
        </w:tc>
        <w:tc>
          <w:tcPr>
            <w:tcW w:w="1534" w:type="pct"/>
            <w:shd w:val="clear" w:color="auto" w:fill="auto"/>
          </w:tcPr>
          <w:p w14:paraId="7849BF66" w14:textId="15A08D14" w:rsidR="00BE18BD" w:rsidRPr="00BE18BD" w:rsidDel="008C0B89" w:rsidRDefault="00BE18BD" w:rsidP="00BE18BD">
            <w:pPr>
              <w:keepNext/>
              <w:keepLines/>
              <w:spacing w:after="0"/>
              <w:jc w:val="center"/>
              <w:rPr>
                <w:del w:id="2900" w:author="Chen, Delia (NSB - CN/Hangzhou)" w:date="2019-03-26T10:58:00Z"/>
                <w:rFonts w:ascii="Arial" w:eastAsia="宋体" w:hAnsi="Arial"/>
                <w:noProof/>
                <w:sz w:val="18"/>
              </w:rPr>
            </w:pPr>
            <w:del w:id="2901" w:author="Chen, Delia (NSB - CN/Hangzhou)" w:date="2019-03-26T10:58:00Z">
              <w:r w:rsidRPr="00BE18BD" w:rsidDel="008C0B89">
                <w:rPr>
                  <w:rFonts w:ascii="Arial" w:eastAsia="宋体" w:hAnsi="Arial"/>
                  <w:noProof/>
                  <w:sz w:val="18"/>
                </w:rPr>
                <w:delText>1-0</w:delText>
              </w:r>
            </w:del>
          </w:p>
        </w:tc>
        <w:tc>
          <w:tcPr>
            <w:tcW w:w="1534" w:type="pct"/>
          </w:tcPr>
          <w:p w14:paraId="4040A716" w14:textId="7987D42B" w:rsidR="00BE18BD" w:rsidRPr="00BE18BD" w:rsidDel="008C0B89" w:rsidRDefault="00BE18BD" w:rsidP="00BE18BD">
            <w:pPr>
              <w:keepNext/>
              <w:keepLines/>
              <w:spacing w:after="0"/>
              <w:jc w:val="center"/>
              <w:rPr>
                <w:del w:id="2902" w:author="Chen, Delia (NSB - CN/Hangzhou)" w:date="2019-03-26T10:58:00Z"/>
                <w:rFonts w:ascii="Arial" w:eastAsia="宋体" w:hAnsi="Arial"/>
                <w:noProof/>
                <w:sz w:val="18"/>
              </w:rPr>
            </w:pPr>
            <w:del w:id="2903" w:author="Chen, Delia (NSB - CN/Hangzhou)" w:date="2019-03-26T10:58:00Z">
              <w:r w:rsidRPr="00BE18BD" w:rsidDel="008C0B89">
                <w:rPr>
                  <w:rFonts w:ascii="Arial" w:eastAsia="宋体" w:hAnsi="Arial"/>
                  <w:noProof/>
                  <w:sz w:val="18"/>
                </w:rPr>
                <w:delText>1-0</w:delText>
              </w:r>
            </w:del>
          </w:p>
        </w:tc>
      </w:tr>
      <w:tr w:rsidR="00BE18BD" w:rsidRPr="00BE18BD" w:rsidDel="008C0B89" w14:paraId="02569170" w14:textId="5C00D209" w:rsidTr="006633E6">
        <w:trPr>
          <w:trHeight w:val="352"/>
          <w:jc w:val="center"/>
          <w:del w:id="2904" w:author="Chen, Delia (NSB - CN/Hangzhou)" w:date="2019-03-26T10:58:00Z"/>
        </w:trPr>
        <w:tc>
          <w:tcPr>
            <w:tcW w:w="613" w:type="pct"/>
            <w:vMerge/>
            <w:shd w:val="clear" w:color="auto" w:fill="auto"/>
          </w:tcPr>
          <w:p w14:paraId="1E11BBFB" w14:textId="3162E5E3" w:rsidR="00BE18BD" w:rsidRPr="00BE18BD" w:rsidDel="008C0B89" w:rsidRDefault="00BE18BD" w:rsidP="00BE18BD">
            <w:pPr>
              <w:keepNext/>
              <w:keepLines/>
              <w:spacing w:after="0"/>
              <w:rPr>
                <w:del w:id="2905" w:author="Chen, Delia (NSB - CN/Hangzhou)" w:date="2019-03-26T10:58:00Z"/>
                <w:rFonts w:ascii="Arial" w:eastAsia="宋体" w:hAnsi="Arial"/>
                <w:noProof/>
                <w:sz w:val="18"/>
              </w:rPr>
            </w:pPr>
          </w:p>
        </w:tc>
        <w:tc>
          <w:tcPr>
            <w:tcW w:w="1001" w:type="pct"/>
            <w:gridSpan w:val="3"/>
            <w:shd w:val="clear" w:color="auto" w:fill="auto"/>
          </w:tcPr>
          <w:p w14:paraId="29655EAE" w14:textId="1531705B" w:rsidR="00BE18BD" w:rsidRPr="00BE18BD" w:rsidDel="008C0B89" w:rsidRDefault="00BE18BD" w:rsidP="00BE18BD">
            <w:pPr>
              <w:keepNext/>
              <w:keepLines/>
              <w:spacing w:after="0"/>
              <w:rPr>
                <w:del w:id="2906" w:author="Chen, Delia (NSB - CN/Hangzhou)" w:date="2019-03-26T10:58:00Z"/>
                <w:rFonts w:ascii="Arial" w:eastAsia="宋体" w:hAnsi="Arial"/>
                <w:noProof/>
                <w:sz w:val="18"/>
              </w:rPr>
            </w:pPr>
            <w:del w:id="2907" w:author="Chen, Delia (NSB - CN/Hangzhou)" w:date="2019-03-26T10:58:00Z">
              <w:r w:rsidRPr="00BE18BD" w:rsidDel="008C0B89">
                <w:rPr>
                  <w:rFonts w:ascii="Arial" w:eastAsia="宋体" w:hAnsi="Arial"/>
                  <w:noProof/>
                  <w:sz w:val="18"/>
                </w:rPr>
                <w:delText>Number of Control OFDM symbols</w:delText>
              </w:r>
            </w:del>
          </w:p>
        </w:tc>
        <w:tc>
          <w:tcPr>
            <w:tcW w:w="318" w:type="pct"/>
            <w:shd w:val="clear" w:color="auto" w:fill="auto"/>
          </w:tcPr>
          <w:p w14:paraId="30EE1287" w14:textId="24B00B2F" w:rsidR="00BE18BD" w:rsidRPr="00BE18BD" w:rsidDel="008C0B89" w:rsidRDefault="00BE18BD" w:rsidP="00BE18BD">
            <w:pPr>
              <w:keepNext/>
              <w:keepLines/>
              <w:spacing w:after="0"/>
              <w:jc w:val="center"/>
              <w:rPr>
                <w:del w:id="2908" w:author="Chen, Delia (NSB - CN/Hangzhou)" w:date="2019-03-26T10:58:00Z"/>
                <w:rFonts w:ascii="Arial" w:eastAsia="宋体" w:hAnsi="Arial"/>
                <w:noProof/>
                <w:sz w:val="18"/>
              </w:rPr>
            </w:pPr>
          </w:p>
        </w:tc>
        <w:tc>
          <w:tcPr>
            <w:tcW w:w="1534" w:type="pct"/>
            <w:shd w:val="clear" w:color="auto" w:fill="auto"/>
          </w:tcPr>
          <w:p w14:paraId="38498C4D" w14:textId="5B2178A9" w:rsidR="00BE18BD" w:rsidRPr="00BE18BD" w:rsidDel="008C0B89" w:rsidRDefault="00BE18BD" w:rsidP="00BE18BD">
            <w:pPr>
              <w:keepNext/>
              <w:keepLines/>
              <w:spacing w:after="0"/>
              <w:jc w:val="center"/>
              <w:rPr>
                <w:del w:id="2909" w:author="Chen, Delia (NSB - CN/Hangzhou)" w:date="2019-03-26T10:58:00Z"/>
                <w:rFonts w:ascii="Arial" w:eastAsia="宋体" w:hAnsi="Arial"/>
                <w:noProof/>
                <w:sz w:val="18"/>
              </w:rPr>
            </w:pPr>
            <w:del w:id="2910" w:author="Chen, Delia (NSB - CN/Hangzhou)" w:date="2019-03-26T10:58:00Z">
              <w:r w:rsidRPr="00BE18BD" w:rsidDel="008C0B89">
                <w:rPr>
                  <w:rFonts w:ascii="Arial" w:eastAsia="宋体" w:hAnsi="Arial"/>
                  <w:noProof/>
                  <w:sz w:val="18"/>
                </w:rPr>
                <w:delText>2</w:delText>
              </w:r>
            </w:del>
          </w:p>
        </w:tc>
        <w:tc>
          <w:tcPr>
            <w:tcW w:w="1534" w:type="pct"/>
          </w:tcPr>
          <w:p w14:paraId="789835D8" w14:textId="6F3EEC6C" w:rsidR="00BE18BD" w:rsidRPr="00BE18BD" w:rsidDel="008C0B89" w:rsidRDefault="00BE18BD" w:rsidP="00BE18BD">
            <w:pPr>
              <w:keepNext/>
              <w:keepLines/>
              <w:spacing w:after="0"/>
              <w:jc w:val="center"/>
              <w:rPr>
                <w:del w:id="2911" w:author="Chen, Delia (NSB - CN/Hangzhou)" w:date="2019-03-26T10:58:00Z"/>
                <w:rFonts w:ascii="Arial" w:eastAsia="宋体" w:hAnsi="Arial"/>
                <w:noProof/>
                <w:sz w:val="18"/>
              </w:rPr>
            </w:pPr>
            <w:del w:id="2912" w:author="Chen, Delia (NSB - CN/Hangzhou)" w:date="2019-03-26T10:58:00Z">
              <w:r w:rsidRPr="00BE18BD" w:rsidDel="008C0B89">
                <w:rPr>
                  <w:rFonts w:ascii="Arial" w:eastAsia="宋体" w:hAnsi="Arial"/>
                  <w:noProof/>
                  <w:sz w:val="18"/>
                </w:rPr>
                <w:delText>2</w:delText>
              </w:r>
            </w:del>
          </w:p>
        </w:tc>
      </w:tr>
      <w:tr w:rsidR="00BE18BD" w:rsidRPr="00BE18BD" w:rsidDel="008C0B89" w14:paraId="2FE433DA" w14:textId="4D30D9B6" w:rsidTr="006633E6">
        <w:trPr>
          <w:trHeight w:val="176"/>
          <w:jc w:val="center"/>
          <w:del w:id="2913" w:author="Chen, Delia (NSB - CN/Hangzhou)" w:date="2019-03-26T10:58:00Z"/>
        </w:trPr>
        <w:tc>
          <w:tcPr>
            <w:tcW w:w="613" w:type="pct"/>
            <w:vMerge/>
            <w:shd w:val="clear" w:color="auto" w:fill="auto"/>
          </w:tcPr>
          <w:p w14:paraId="4E1633CD" w14:textId="26868534" w:rsidR="00BE18BD" w:rsidRPr="00BE18BD" w:rsidDel="008C0B89" w:rsidRDefault="00BE18BD" w:rsidP="00BE18BD">
            <w:pPr>
              <w:keepNext/>
              <w:keepLines/>
              <w:spacing w:after="0"/>
              <w:rPr>
                <w:del w:id="2914" w:author="Chen, Delia (NSB - CN/Hangzhou)" w:date="2019-03-26T10:58:00Z"/>
                <w:rFonts w:ascii="Arial" w:eastAsia="宋体" w:hAnsi="Arial"/>
                <w:noProof/>
                <w:sz w:val="18"/>
              </w:rPr>
            </w:pPr>
          </w:p>
        </w:tc>
        <w:tc>
          <w:tcPr>
            <w:tcW w:w="1001" w:type="pct"/>
            <w:gridSpan w:val="3"/>
            <w:shd w:val="clear" w:color="auto" w:fill="auto"/>
          </w:tcPr>
          <w:p w14:paraId="44CE2F91" w14:textId="4963200D" w:rsidR="00BE18BD" w:rsidRPr="00BE18BD" w:rsidDel="008C0B89" w:rsidRDefault="00BE18BD" w:rsidP="00BE18BD">
            <w:pPr>
              <w:keepNext/>
              <w:keepLines/>
              <w:spacing w:after="0"/>
              <w:rPr>
                <w:del w:id="2915" w:author="Chen, Delia (NSB - CN/Hangzhou)" w:date="2019-03-26T10:58:00Z"/>
                <w:rFonts w:ascii="Arial" w:eastAsia="宋体" w:hAnsi="Arial"/>
                <w:noProof/>
                <w:sz w:val="18"/>
              </w:rPr>
            </w:pPr>
            <w:del w:id="2916" w:author="Chen, Delia (NSB - CN/Hangzhou)" w:date="2019-03-26T10:58:00Z">
              <w:r w:rsidRPr="00BE18BD" w:rsidDel="008C0B89">
                <w:rPr>
                  <w:rFonts w:ascii="Arial" w:eastAsia="宋体" w:hAnsi="Arial"/>
                  <w:noProof/>
                  <w:sz w:val="18"/>
                </w:rPr>
                <w:delText xml:space="preserve">Aggregation level </w:delText>
              </w:r>
            </w:del>
          </w:p>
        </w:tc>
        <w:tc>
          <w:tcPr>
            <w:tcW w:w="318" w:type="pct"/>
            <w:shd w:val="clear" w:color="auto" w:fill="auto"/>
          </w:tcPr>
          <w:p w14:paraId="3503B454" w14:textId="4DD19269" w:rsidR="00BE18BD" w:rsidRPr="00BE18BD" w:rsidDel="008C0B89" w:rsidRDefault="00BE18BD" w:rsidP="00BE18BD">
            <w:pPr>
              <w:keepNext/>
              <w:keepLines/>
              <w:spacing w:after="0"/>
              <w:jc w:val="center"/>
              <w:rPr>
                <w:del w:id="2917" w:author="Chen, Delia (NSB - CN/Hangzhou)" w:date="2019-03-26T10:58:00Z"/>
                <w:rFonts w:ascii="Arial" w:eastAsia="宋体" w:hAnsi="Arial"/>
                <w:noProof/>
                <w:sz w:val="18"/>
              </w:rPr>
            </w:pPr>
            <w:del w:id="2918" w:author="Chen, Delia (NSB - CN/Hangzhou)" w:date="2019-03-26T10:58:00Z">
              <w:r w:rsidRPr="00BE18BD" w:rsidDel="008C0B89">
                <w:rPr>
                  <w:rFonts w:ascii="Arial" w:eastAsia="宋体" w:hAnsi="Arial"/>
                  <w:noProof/>
                  <w:sz w:val="18"/>
                </w:rPr>
                <w:delText>CCE</w:delText>
              </w:r>
            </w:del>
          </w:p>
        </w:tc>
        <w:tc>
          <w:tcPr>
            <w:tcW w:w="1534" w:type="pct"/>
            <w:shd w:val="clear" w:color="auto" w:fill="auto"/>
          </w:tcPr>
          <w:p w14:paraId="6A29CE82" w14:textId="70EBF088" w:rsidR="00BE18BD" w:rsidRPr="00BE18BD" w:rsidDel="008C0B89" w:rsidRDefault="00BE18BD" w:rsidP="00BE18BD">
            <w:pPr>
              <w:keepNext/>
              <w:keepLines/>
              <w:spacing w:after="0"/>
              <w:jc w:val="center"/>
              <w:rPr>
                <w:del w:id="2919" w:author="Chen, Delia (NSB - CN/Hangzhou)" w:date="2019-03-26T10:58:00Z"/>
                <w:rFonts w:ascii="Arial" w:eastAsia="宋体" w:hAnsi="Arial"/>
                <w:noProof/>
                <w:sz w:val="18"/>
              </w:rPr>
            </w:pPr>
            <w:del w:id="2920" w:author="Chen, Delia (NSB - CN/Hangzhou)" w:date="2019-03-26T10:58:00Z">
              <w:r w:rsidRPr="00BE18BD" w:rsidDel="008C0B89">
                <w:rPr>
                  <w:rFonts w:ascii="Arial" w:eastAsia="宋体" w:hAnsi="Arial"/>
                  <w:noProof/>
                  <w:sz w:val="18"/>
                </w:rPr>
                <w:delText>8</w:delText>
              </w:r>
            </w:del>
          </w:p>
        </w:tc>
        <w:tc>
          <w:tcPr>
            <w:tcW w:w="1534" w:type="pct"/>
          </w:tcPr>
          <w:p w14:paraId="60E442D1" w14:textId="4F6E1538" w:rsidR="00BE18BD" w:rsidRPr="00BE18BD" w:rsidDel="008C0B89" w:rsidRDefault="00BE18BD" w:rsidP="00BE18BD">
            <w:pPr>
              <w:keepNext/>
              <w:keepLines/>
              <w:spacing w:after="0"/>
              <w:jc w:val="center"/>
              <w:rPr>
                <w:del w:id="2921" w:author="Chen, Delia (NSB - CN/Hangzhou)" w:date="2019-03-26T10:58:00Z"/>
                <w:rFonts w:ascii="Arial" w:eastAsia="宋体" w:hAnsi="Arial"/>
                <w:noProof/>
                <w:sz w:val="18"/>
              </w:rPr>
            </w:pPr>
            <w:del w:id="2922" w:author="Chen, Delia (NSB - CN/Hangzhou)" w:date="2019-03-26T10:58:00Z">
              <w:r w:rsidRPr="00BE18BD" w:rsidDel="008C0B89">
                <w:rPr>
                  <w:rFonts w:ascii="Arial" w:eastAsia="宋体" w:hAnsi="Arial"/>
                  <w:noProof/>
                  <w:sz w:val="18"/>
                </w:rPr>
                <w:delText>8</w:delText>
              </w:r>
            </w:del>
          </w:p>
        </w:tc>
      </w:tr>
      <w:tr w:rsidR="00BE18BD" w:rsidRPr="00BE18BD" w:rsidDel="008C0B89" w14:paraId="69DB156C" w14:textId="418AACE7" w:rsidTr="006633E6">
        <w:trPr>
          <w:trHeight w:val="872"/>
          <w:jc w:val="center"/>
          <w:del w:id="2923" w:author="Chen, Delia (NSB - CN/Hangzhou)" w:date="2019-03-26T10:58:00Z"/>
        </w:trPr>
        <w:tc>
          <w:tcPr>
            <w:tcW w:w="613" w:type="pct"/>
            <w:vMerge/>
            <w:shd w:val="clear" w:color="auto" w:fill="auto"/>
          </w:tcPr>
          <w:p w14:paraId="60A6098F" w14:textId="661D092F" w:rsidR="00BE18BD" w:rsidRPr="00BE18BD" w:rsidDel="008C0B89" w:rsidRDefault="00BE18BD" w:rsidP="00BE18BD">
            <w:pPr>
              <w:keepNext/>
              <w:keepLines/>
              <w:spacing w:after="0"/>
              <w:rPr>
                <w:del w:id="2924" w:author="Chen, Delia (NSB - CN/Hangzhou)" w:date="2019-03-26T10:58:00Z"/>
                <w:rFonts w:ascii="Arial" w:eastAsia="宋体" w:hAnsi="Arial"/>
                <w:noProof/>
                <w:sz w:val="18"/>
              </w:rPr>
            </w:pPr>
          </w:p>
        </w:tc>
        <w:tc>
          <w:tcPr>
            <w:tcW w:w="1001" w:type="pct"/>
            <w:gridSpan w:val="3"/>
            <w:shd w:val="clear" w:color="auto" w:fill="auto"/>
          </w:tcPr>
          <w:p w14:paraId="5CC9AB35" w14:textId="50890322" w:rsidR="00BE18BD" w:rsidRPr="00BE18BD" w:rsidDel="008C0B89" w:rsidRDefault="00BE18BD" w:rsidP="00BE18BD">
            <w:pPr>
              <w:keepNext/>
              <w:keepLines/>
              <w:spacing w:after="0"/>
              <w:rPr>
                <w:del w:id="2925" w:author="Chen, Delia (NSB - CN/Hangzhou)" w:date="2019-03-26T10:58:00Z"/>
                <w:rFonts w:ascii="Arial" w:eastAsia="宋体" w:hAnsi="Arial"/>
                <w:noProof/>
                <w:sz w:val="18"/>
              </w:rPr>
            </w:pPr>
            <w:del w:id="2926" w:author="Chen, Delia (NSB - CN/Hangzhou)" w:date="2019-03-26T10:58:00Z">
              <w:r w:rsidRPr="00BE18BD" w:rsidDel="008C0B89">
                <w:rPr>
                  <w:rFonts w:ascii="Arial" w:eastAsia="?? ??" w:hAnsi="Arial"/>
                  <w:sz w:val="18"/>
                </w:rPr>
                <w:delText>Ratio of hypothetical PDCCH RE energy to average CSI-RS RE energy</w:delText>
              </w:r>
            </w:del>
          </w:p>
        </w:tc>
        <w:tc>
          <w:tcPr>
            <w:tcW w:w="318" w:type="pct"/>
            <w:shd w:val="clear" w:color="auto" w:fill="auto"/>
          </w:tcPr>
          <w:p w14:paraId="3FB9FE8C" w14:textId="3CE1B0DC" w:rsidR="00BE18BD" w:rsidRPr="00BE18BD" w:rsidDel="008C0B89" w:rsidRDefault="00BE18BD" w:rsidP="00BE18BD">
            <w:pPr>
              <w:keepNext/>
              <w:keepLines/>
              <w:spacing w:after="0"/>
              <w:jc w:val="center"/>
              <w:rPr>
                <w:del w:id="2927" w:author="Chen, Delia (NSB - CN/Hangzhou)" w:date="2019-03-26T10:58:00Z"/>
                <w:rFonts w:ascii="Arial" w:eastAsia="宋体" w:hAnsi="Arial"/>
                <w:noProof/>
                <w:sz w:val="18"/>
              </w:rPr>
            </w:pPr>
            <w:del w:id="2928"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5D672915" w14:textId="00746FFF" w:rsidR="00BE18BD" w:rsidRPr="00BE18BD" w:rsidDel="008C0B89" w:rsidRDefault="00BE18BD" w:rsidP="00BE18BD">
            <w:pPr>
              <w:keepNext/>
              <w:keepLines/>
              <w:spacing w:after="0"/>
              <w:jc w:val="center"/>
              <w:rPr>
                <w:del w:id="2929" w:author="Chen, Delia (NSB - CN/Hangzhou)" w:date="2019-03-26T10:58:00Z"/>
                <w:rFonts w:ascii="Arial" w:eastAsia="宋体" w:hAnsi="Arial"/>
                <w:noProof/>
                <w:sz w:val="18"/>
              </w:rPr>
            </w:pPr>
            <w:del w:id="2930" w:author="Chen, Delia (NSB - CN/Hangzhou)" w:date="2019-03-26T10:58:00Z">
              <w:r w:rsidRPr="00BE18BD" w:rsidDel="008C0B89">
                <w:rPr>
                  <w:rFonts w:ascii="Arial" w:eastAsia="宋体" w:hAnsi="Arial"/>
                  <w:noProof/>
                  <w:sz w:val="18"/>
                </w:rPr>
                <w:delText>4</w:delText>
              </w:r>
            </w:del>
          </w:p>
        </w:tc>
        <w:tc>
          <w:tcPr>
            <w:tcW w:w="1534" w:type="pct"/>
          </w:tcPr>
          <w:p w14:paraId="599FFDDE" w14:textId="2B6E4CF2" w:rsidR="00BE18BD" w:rsidRPr="00BE18BD" w:rsidDel="008C0B89" w:rsidRDefault="00BE18BD" w:rsidP="00BE18BD">
            <w:pPr>
              <w:keepNext/>
              <w:keepLines/>
              <w:spacing w:after="0"/>
              <w:jc w:val="center"/>
              <w:rPr>
                <w:del w:id="2931" w:author="Chen, Delia (NSB - CN/Hangzhou)" w:date="2019-03-26T10:58:00Z"/>
                <w:rFonts w:ascii="Arial" w:eastAsia="宋体" w:hAnsi="Arial"/>
                <w:noProof/>
                <w:sz w:val="18"/>
              </w:rPr>
            </w:pPr>
            <w:del w:id="2932" w:author="Chen, Delia (NSB - CN/Hangzhou)" w:date="2019-03-26T10:58:00Z">
              <w:r w:rsidRPr="00BE18BD" w:rsidDel="008C0B89">
                <w:rPr>
                  <w:rFonts w:ascii="Arial" w:eastAsia="宋体" w:hAnsi="Arial"/>
                  <w:noProof/>
                  <w:sz w:val="18"/>
                </w:rPr>
                <w:delText>4</w:delText>
              </w:r>
            </w:del>
          </w:p>
        </w:tc>
      </w:tr>
      <w:tr w:rsidR="00BE18BD" w:rsidRPr="00BE18BD" w:rsidDel="008C0B89" w14:paraId="6553D00D" w14:textId="787C9C73" w:rsidTr="006633E6">
        <w:trPr>
          <w:trHeight w:val="859"/>
          <w:jc w:val="center"/>
          <w:del w:id="2933" w:author="Chen, Delia (NSB - CN/Hangzhou)" w:date="2019-03-26T10:58:00Z"/>
        </w:trPr>
        <w:tc>
          <w:tcPr>
            <w:tcW w:w="613" w:type="pct"/>
            <w:vMerge/>
            <w:shd w:val="clear" w:color="auto" w:fill="auto"/>
          </w:tcPr>
          <w:p w14:paraId="14D1C008" w14:textId="0017F8F8" w:rsidR="00BE18BD" w:rsidRPr="00BE18BD" w:rsidDel="008C0B89" w:rsidRDefault="00BE18BD" w:rsidP="00BE18BD">
            <w:pPr>
              <w:keepNext/>
              <w:keepLines/>
              <w:spacing w:after="0"/>
              <w:rPr>
                <w:del w:id="2934" w:author="Chen, Delia (NSB - CN/Hangzhou)" w:date="2019-03-26T10:58:00Z"/>
                <w:rFonts w:ascii="Arial" w:eastAsia="宋体" w:hAnsi="Arial"/>
                <w:noProof/>
                <w:sz w:val="18"/>
              </w:rPr>
            </w:pPr>
          </w:p>
        </w:tc>
        <w:tc>
          <w:tcPr>
            <w:tcW w:w="1001" w:type="pct"/>
            <w:gridSpan w:val="3"/>
            <w:shd w:val="clear" w:color="auto" w:fill="auto"/>
          </w:tcPr>
          <w:p w14:paraId="4DC0A6AE" w14:textId="2F765989" w:rsidR="00BE18BD" w:rsidRPr="00BE18BD" w:rsidDel="008C0B89" w:rsidRDefault="00BE18BD" w:rsidP="00BE18BD">
            <w:pPr>
              <w:keepNext/>
              <w:keepLines/>
              <w:spacing w:after="0"/>
              <w:rPr>
                <w:del w:id="2935" w:author="Chen, Delia (NSB - CN/Hangzhou)" w:date="2019-03-26T10:58:00Z"/>
                <w:rFonts w:ascii="Arial" w:eastAsia="宋体" w:hAnsi="Arial"/>
                <w:noProof/>
                <w:sz w:val="18"/>
              </w:rPr>
            </w:pPr>
            <w:del w:id="2936" w:author="Chen, Delia (NSB - CN/Hangzhou)" w:date="2019-03-26T10:58:00Z">
              <w:r w:rsidRPr="00BE18BD" w:rsidDel="008C0B89">
                <w:rPr>
                  <w:rFonts w:ascii="Arial" w:eastAsia="?? ??" w:hAnsi="Arial"/>
                  <w:sz w:val="18"/>
                </w:rPr>
                <w:delText>Ratio of hypothetical PDCCH DMRS energy to average CSI-RS RE energy</w:delText>
              </w:r>
            </w:del>
          </w:p>
        </w:tc>
        <w:tc>
          <w:tcPr>
            <w:tcW w:w="318" w:type="pct"/>
            <w:shd w:val="clear" w:color="auto" w:fill="auto"/>
          </w:tcPr>
          <w:p w14:paraId="72C74EC1" w14:textId="709126CA" w:rsidR="00BE18BD" w:rsidRPr="00BE18BD" w:rsidDel="008C0B89" w:rsidRDefault="00BE18BD" w:rsidP="00BE18BD">
            <w:pPr>
              <w:keepNext/>
              <w:keepLines/>
              <w:spacing w:after="0"/>
              <w:jc w:val="center"/>
              <w:rPr>
                <w:del w:id="2937" w:author="Chen, Delia (NSB - CN/Hangzhou)" w:date="2019-03-26T10:58:00Z"/>
                <w:rFonts w:ascii="Arial" w:eastAsia="宋体" w:hAnsi="Arial"/>
                <w:noProof/>
                <w:sz w:val="18"/>
              </w:rPr>
            </w:pPr>
            <w:del w:id="2938"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63253161" w14:textId="4697C748" w:rsidR="00BE18BD" w:rsidRPr="00BE18BD" w:rsidDel="008C0B89" w:rsidRDefault="00BE18BD" w:rsidP="00BE18BD">
            <w:pPr>
              <w:keepNext/>
              <w:keepLines/>
              <w:spacing w:after="0"/>
              <w:jc w:val="center"/>
              <w:rPr>
                <w:del w:id="2939" w:author="Chen, Delia (NSB - CN/Hangzhou)" w:date="2019-03-26T10:58:00Z"/>
                <w:rFonts w:ascii="Arial" w:eastAsia="宋体" w:hAnsi="Arial"/>
                <w:noProof/>
                <w:sz w:val="18"/>
              </w:rPr>
            </w:pPr>
            <w:del w:id="2940" w:author="Chen, Delia (NSB - CN/Hangzhou)" w:date="2019-03-26T10:58:00Z">
              <w:r w:rsidRPr="00BE18BD" w:rsidDel="008C0B89">
                <w:rPr>
                  <w:rFonts w:ascii="Arial" w:eastAsia="宋体" w:hAnsi="Arial"/>
                  <w:noProof/>
                  <w:sz w:val="18"/>
                </w:rPr>
                <w:delText>4</w:delText>
              </w:r>
            </w:del>
          </w:p>
        </w:tc>
        <w:tc>
          <w:tcPr>
            <w:tcW w:w="1534" w:type="pct"/>
          </w:tcPr>
          <w:p w14:paraId="24E44C67" w14:textId="6AAC8BD0" w:rsidR="00BE18BD" w:rsidRPr="00BE18BD" w:rsidDel="008C0B89" w:rsidRDefault="00BE18BD" w:rsidP="00BE18BD">
            <w:pPr>
              <w:keepNext/>
              <w:keepLines/>
              <w:spacing w:after="0"/>
              <w:jc w:val="center"/>
              <w:rPr>
                <w:del w:id="2941" w:author="Chen, Delia (NSB - CN/Hangzhou)" w:date="2019-03-26T10:58:00Z"/>
                <w:rFonts w:ascii="Arial" w:eastAsia="宋体" w:hAnsi="Arial"/>
                <w:noProof/>
                <w:sz w:val="18"/>
              </w:rPr>
            </w:pPr>
            <w:del w:id="2942" w:author="Chen, Delia (NSB - CN/Hangzhou)" w:date="2019-03-26T10:58:00Z">
              <w:r w:rsidRPr="00BE18BD" w:rsidDel="008C0B89">
                <w:rPr>
                  <w:rFonts w:ascii="Arial" w:eastAsia="宋体" w:hAnsi="Arial"/>
                  <w:noProof/>
                  <w:sz w:val="18"/>
                </w:rPr>
                <w:delText>4</w:delText>
              </w:r>
            </w:del>
          </w:p>
        </w:tc>
      </w:tr>
      <w:tr w:rsidR="00BE18BD" w:rsidRPr="00BE18BD" w:rsidDel="008C0B89" w14:paraId="5EA39FFA" w14:textId="30ACBA50" w:rsidTr="006633E6">
        <w:trPr>
          <w:trHeight w:val="379"/>
          <w:jc w:val="center"/>
          <w:del w:id="2943" w:author="Chen, Delia (NSB - CN/Hangzhou)" w:date="2019-03-26T10:58:00Z"/>
        </w:trPr>
        <w:tc>
          <w:tcPr>
            <w:tcW w:w="613" w:type="pct"/>
            <w:vMerge/>
            <w:shd w:val="clear" w:color="auto" w:fill="auto"/>
          </w:tcPr>
          <w:p w14:paraId="5B616B3F" w14:textId="5F8AEB93" w:rsidR="00BE18BD" w:rsidRPr="00BE18BD" w:rsidDel="008C0B89" w:rsidRDefault="00BE18BD" w:rsidP="00BE18BD">
            <w:pPr>
              <w:keepNext/>
              <w:keepLines/>
              <w:spacing w:after="0"/>
              <w:rPr>
                <w:del w:id="2944" w:author="Chen, Delia (NSB - CN/Hangzhou)" w:date="2019-03-26T10:58:00Z"/>
                <w:rFonts w:ascii="Arial" w:eastAsia="宋体" w:hAnsi="Arial"/>
                <w:noProof/>
                <w:sz w:val="18"/>
              </w:rPr>
            </w:pPr>
          </w:p>
        </w:tc>
        <w:tc>
          <w:tcPr>
            <w:tcW w:w="1001" w:type="pct"/>
            <w:gridSpan w:val="3"/>
            <w:shd w:val="clear" w:color="auto" w:fill="auto"/>
            <w:vAlign w:val="center"/>
          </w:tcPr>
          <w:p w14:paraId="435C38A3" w14:textId="0FA4BA93" w:rsidR="00BE18BD" w:rsidRPr="00BE18BD" w:rsidDel="008C0B89" w:rsidRDefault="00BE18BD" w:rsidP="00BE18BD">
            <w:pPr>
              <w:keepNext/>
              <w:keepLines/>
              <w:spacing w:after="0"/>
              <w:rPr>
                <w:del w:id="2945" w:author="Chen, Delia (NSB - CN/Hangzhou)" w:date="2019-03-26T10:58:00Z"/>
                <w:rFonts w:ascii="Arial" w:eastAsia="?? ??" w:hAnsi="Arial"/>
                <w:sz w:val="18"/>
              </w:rPr>
            </w:pPr>
            <w:del w:id="2946" w:author="Chen, Delia (NSB - CN/Hangzhou)" w:date="2019-03-26T10:58:00Z">
              <w:r w:rsidRPr="00BE18BD" w:rsidDel="008C0B89">
                <w:rPr>
                  <w:rFonts w:ascii="Arial" w:eastAsia="?? ??" w:hAnsi="Arial"/>
                  <w:sz w:val="18"/>
                </w:rPr>
                <w:delText>DMRS precoder granularity</w:delText>
              </w:r>
            </w:del>
          </w:p>
        </w:tc>
        <w:tc>
          <w:tcPr>
            <w:tcW w:w="318" w:type="pct"/>
            <w:shd w:val="clear" w:color="auto" w:fill="auto"/>
            <w:vAlign w:val="center"/>
          </w:tcPr>
          <w:p w14:paraId="43F59C82" w14:textId="3D964F47" w:rsidR="00BE18BD" w:rsidRPr="00BE18BD" w:rsidDel="008C0B89" w:rsidRDefault="00BE18BD" w:rsidP="00BE18BD">
            <w:pPr>
              <w:keepNext/>
              <w:keepLines/>
              <w:spacing w:after="0"/>
              <w:jc w:val="center"/>
              <w:rPr>
                <w:del w:id="2947" w:author="Chen, Delia (NSB - CN/Hangzhou)" w:date="2019-03-26T10:58:00Z"/>
                <w:rFonts w:ascii="Arial" w:eastAsia="?? ??" w:hAnsi="Arial"/>
                <w:sz w:val="18"/>
              </w:rPr>
            </w:pPr>
          </w:p>
        </w:tc>
        <w:tc>
          <w:tcPr>
            <w:tcW w:w="1534" w:type="pct"/>
            <w:shd w:val="clear" w:color="auto" w:fill="auto"/>
          </w:tcPr>
          <w:p w14:paraId="4081F228" w14:textId="31454309" w:rsidR="00BE18BD" w:rsidRPr="00BE18BD" w:rsidDel="008C0B89" w:rsidRDefault="00BE18BD" w:rsidP="00BE18BD">
            <w:pPr>
              <w:keepNext/>
              <w:keepLines/>
              <w:spacing w:after="0"/>
              <w:jc w:val="center"/>
              <w:rPr>
                <w:del w:id="2948" w:author="Chen, Delia (NSB - CN/Hangzhou)" w:date="2019-03-26T10:58:00Z"/>
                <w:rFonts w:ascii="Arial" w:eastAsia="宋体" w:hAnsi="Arial"/>
                <w:noProof/>
                <w:sz w:val="18"/>
              </w:rPr>
            </w:pPr>
            <w:del w:id="2949" w:author="Chen, Delia (NSB - CN/Hangzhou)" w:date="2019-03-26T10:58:00Z">
              <w:r w:rsidRPr="00BE18BD" w:rsidDel="008C0B89">
                <w:rPr>
                  <w:rFonts w:ascii="Arial" w:eastAsia="?? ??" w:hAnsi="Arial"/>
                  <w:sz w:val="18"/>
                </w:rPr>
                <w:delText>REG bundle size</w:delText>
              </w:r>
            </w:del>
          </w:p>
        </w:tc>
        <w:tc>
          <w:tcPr>
            <w:tcW w:w="1534" w:type="pct"/>
          </w:tcPr>
          <w:p w14:paraId="5433B495" w14:textId="59B28532" w:rsidR="00BE18BD" w:rsidRPr="00BE18BD" w:rsidDel="008C0B89" w:rsidRDefault="00BE18BD" w:rsidP="00BE18BD">
            <w:pPr>
              <w:keepNext/>
              <w:keepLines/>
              <w:spacing w:after="0"/>
              <w:jc w:val="center"/>
              <w:rPr>
                <w:del w:id="2950" w:author="Chen, Delia (NSB - CN/Hangzhou)" w:date="2019-03-26T10:58:00Z"/>
                <w:rFonts w:ascii="Arial" w:eastAsia="宋体" w:hAnsi="Arial"/>
                <w:noProof/>
                <w:sz w:val="18"/>
              </w:rPr>
            </w:pPr>
            <w:del w:id="2951" w:author="Chen, Delia (NSB - CN/Hangzhou)" w:date="2019-03-26T10:58:00Z">
              <w:r w:rsidRPr="00BE18BD" w:rsidDel="008C0B89">
                <w:rPr>
                  <w:rFonts w:ascii="Arial" w:eastAsia="?? ??" w:hAnsi="Arial"/>
                  <w:sz w:val="18"/>
                </w:rPr>
                <w:delText>REG bundle size</w:delText>
              </w:r>
            </w:del>
          </w:p>
        </w:tc>
      </w:tr>
      <w:tr w:rsidR="00BE18BD" w:rsidRPr="00BE18BD" w:rsidDel="008C0B89" w14:paraId="2E662659" w14:textId="1C27A2B9" w:rsidTr="006633E6">
        <w:trPr>
          <w:trHeight w:val="188"/>
          <w:jc w:val="center"/>
          <w:del w:id="2952" w:author="Chen, Delia (NSB - CN/Hangzhou)" w:date="2019-03-26T10:58:00Z"/>
        </w:trPr>
        <w:tc>
          <w:tcPr>
            <w:tcW w:w="613" w:type="pct"/>
            <w:vMerge/>
            <w:shd w:val="clear" w:color="auto" w:fill="auto"/>
          </w:tcPr>
          <w:p w14:paraId="463D3095" w14:textId="6D745F29" w:rsidR="00BE18BD" w:rsidRPr="00BE18BD" w:rsidDel="008C0B89" w:rsidRDefault="00BE18BD" w:rsidP="00BE18BD">
            <w:pPr>
              <w:keepNext/>
              <w:keepLines/>
              <w:spacing w:after="0"/>
              <w:rPr>
                <w:del w:id="2953" w:author="Chen, Delia (NSB - CN/Hangzhou)" w:date="2019-03-26T10:58:00Z"/>
                <w:rFonts w:ascii="Arial" w:eastAsia="宋体" w:hAnsi="Arial"/>
                <w:noProof/>
                <w:sz w:val="18"/>
              </w:rPr>
            </w:pPr>
          </w:p>
        </w:tc>
        <w:tc>
          <w:tcPr>
            <w:tcW w:w="1001" w:type="pct"/>
            <w:gridSpan w:val="3"/>
            <w:shd w:val="clear" w:color="auto" w:fill="auto"/>
            <w:vAlign w:val="center"/>
          </w:tcPr>
          <w:p w14:paraId="347D9A26" w14:textId="7F44AF75" w:rsidR="00BE18BD" w:rsidRPr="00BE18BD" w:rsidDel="008C0B89" w:rsidRDefault="00BE18BD" w:rsidP="00BE18BD">
            <w:pPr>
              <w:keepNext/>
              <w:keepLines/>
              <w:spacing w:after="0"/>
              <w:rPr>
                <w:del w:id="2954" w:author="Chen, Delia (NSB - CN/Hangzhou)" w:date="2019-03-26T10:58:00Z"/>
                <w:rFonts w:ascii="Arial" w:eastAsia="?? ??" w:hAnsi="Arial"/>
                <w:sz w:val="18"/>
              </w:rPr>
            </w:pPr>
            <w:del w:id="2955" w:author="Chen, Delia (NSB - CN/Hangzhou)" w:date="2019-03-26T10:58:00Z">
              <w:r w:rsidRPr="00BE18BD" w:rsidDel="008C0B89">
                <w:rPr>
                  <w:rFonts w:ascii="Arial" w:eastAsia="?? ??" w:hAnsi="Arial"/>
                  <w:sz w:val="18"/>
                </w:rPr>
                <w:delText>REG bundle size</w:delText>
              </w:r>
            </w:del>
          </w:p>
        </w:tc>
        <w:tc>
          <w:tcPr>
            <w:tcW w:w="318" w:type="pct"/>
            <w:shd w:val="clear" w:color="auto" w:fill="auto"/>
            <w:vAlign w:val="center"/>
          </w:tcPr>
          <w:p w14:paraId="518F6B5C" w14:textId="090C05C2" w:rsidR="00BE18BD" w:rsidRPr="00BE18BD" w:rsidDel="008C0B89" w:rsidRDefault="00BE18BD" w:rsidP="00BE18BD">
            <w:pPr>
              <w:keepNext/>
              <w:keepLines/>
              <w:spacing w:after="0"/>
              <w:jc w:val="center"/>
              <w:rPr>
                <w:del w:id="2956" w:author="Chen, Delia (NSB - CN/Hangzhou)" w:date="2019-03-26T10:58:00Z"/>
                <w:rFonts w:ascii="Arial" w:eastAsia="?? ??" w:hAnsi="Arial"/>
                <w:sz w:val="18"/>
              </w:rPr>
            </w:pPr>
          </w:p>
        </w:tc>
        <w:tc>
          <w:tcPr>
            <w:tcW w:w="1534" w:type="pct"/>
            <w:shd w:val="clear" w:color="auto" w:fill="auto"/>
          </w:tcPr>
          <w:p w14:paraId="0616942C" w14:textId="5F447CC3" w:rsidR="00BE18BD" w:rsidRPr="00BE18BD" w:rsidDel="008C0B89" w:rsidRDefault="00BE18BD" w:rsidP="00BE18BD">
            <w:pPr>
              <w:keepNext/>
              <w:keepLines/>
              <w:spacing w:after="0"/>
              <w:jc w:val="center"/>
              <w:rPr>
                <w:del w:id="2957" w:author="Chen, Delia (NSB - CN/Hangzhou)" w:date="2019-03-26T10:58:00Z"/>
                <w:rFonts w:ascii="Arial" w:eastAsia="宋体" w:hAnsi="Arial"/>
                <w:noProof/>
                <w:sz w:val="18"/>
              </w:rPr>
            </w:pPr>
            <w:del w:id="2958" w:author="Chen, Delia (NSB - CN/Hangzhou)" w:date="2019-03-26T10:58:00Z">
              <w:r w:rsidRPr="00BE18BD" w:rsidDel="008C0B89">
                <w:rPr>
                  <w:rFonts w:ascii="Arial" w:eastAsia="宋体" w:hAnsi="Arial"/>
                  <w:noProof/>
                  <w:sz w:val="18"/>
                </w:rPr>
                <w:delText>6</w:delText>
              </w:r>
            </w:del>
          </w:p>
        </w:tc>
        <w:tc>
          <w:tcPr>
            <w:tcW w:w="1534" w:type="pct"/>
          </w:tcPr>
          <w:p w14:paraId="2B3F171B" w14:textId="1BFEE1C2" w:rsidR="00BE18BD" w:rsidRPr="00BE18BD" w:rsidDel="008C0B89" w:rsidRDefault="00BE18BD" w:rsidP="00BE18BD">
            <w:pPr>
              <w:keepNext/>
              <w:keepLines/>
              <w:spacing w:after="0"/>
              <w:jc w:val="center"/>
              <w:rPr>
                <w:del w:id="2959" w:author="Chen, Delia (NSB - CN/Hangzhou)" w:date="2019-03-26T10:58:00Z"/>
                <w:rFonts w:ascii="Arial" w:eastAsia="宋体" w:hAnsi="Arial"/>
                <w:noProof/>
                <w:sz w:val="18"/>
              </w:rPr>
            </w:pPr>
            <w:del w:id="2960" w:author="Chen, Delia (NSB - CN/Hangzhou)" w:date="2019-03-26T10:58:00Z">
              <w:r w:rsidRPr="00BE18BD" w:rsidDel="008C0B89">
                <w:rPr>
                  <w:rFonts w:ascii="Arial" w:eastAsia="宋体" w:hAnsi="Arial"/>
                  <w:noProof/>
                  <w:sz w:val="18"/>
                </w:rPr>
                <w:delText>6</w:delText>
              </w:r>
            </w:del>
          </w:p>
        </w:tc>
      </w:tr>
      <w:tr w:rsidR="00BE18BD" w:rsidRPr="00BE18BD" w:rsidDel="008C0B89" w14:paraId="0F3C69CA" w14:textId="4F0444E9" w:rsidTr="006633E6">
        <w:trPr>
          <w:trHeight w:val="164"/>
          <w:jc w:val="center"/>
          <w:del w:id="2961" w:author="Chen, Delia (NSB - CN/Hangzhou)" w:date="2019-03-26T10:58:00Z"/>
        </w:trPr>
        <w:tc>
          <w:tcPr>
            <w:tcW w:w="613" w:type="pct"/>
            <w:vMerge w:val="restart"/>
            <w:shd w:val="clear" w:color="auto" w:fill="auto"/>
          </w:tcPr>
          <w:p w14:paraId="1FD9FF5F" w14:textId="379A657B" w:rsidR="00BE18BD" w:rsidRPr="00BE18BD" w:rsidDel="008C0B89" w:rsidRDefault="00BE18BD" w:rsidP="00BE18BD">
            <w:pPr>
              <w:keepNext/>
              <w:keepLines/>
              <w:spacing w:after="0"/>
              <w:rPr>
                <w:del w:id="2962" w:author="Chen, Delia (NSB - CN/Hangzhou)" w:date="2019-03-26T10:58:00Z"/>
                <w:rFonts w:ascii="Arial" w:eastAsia="宋体" w:hAnsi="Arial"/>
                <w:noProof/>
                <w:sz w:val="18"/>
              </w:rPr>
            </w:pPr>
          </w:p>
          <w:p w14:paraId="0926AD97" w14:textId="3933E418" w:rsidR="00BE18BD" w:rsidRPr="00BE18BD" w:rsidDel="008C0B89" w:rsidRDefault="00BE18BD" w:rsidP="00BE18BD">
            <w:pPr>
              <w:keepNext/>
              <w:keepLines/>
              <w:spacing w:after="0"/>
              <w:rPr>
                <w:del w:id="2963" w:author="Chen, Delia (NSB - CN/Hangzhou)" w:date="2019-03-26T10:58:00Z"/>
                <w:rFonts w:ascii="Arial" w:eastAsia="宋体" w:hAnsi="Arial"/>
                <w:noProof/>
                <w:sz w:val="18"/>
              </w:rPr>
            </w:pPr>
          </w:p>
          <w:p w14:paraId="2BDE37AC" w14:textId="352B185B" w:rsidR="00BE18BD" w:rsidRPr="00BE18BD" w:rsidDel="008C0B89" w:rsidRDefault="00BE18BD" w:rsidP="00BE18BD">
            <w:pPr>
              <w:keepNext/>
              <w:keepLines/>
              <w:spacing w:after="0"/>
              <w:rPr>
                <w:del w:id="2964" w:author="Chen, Delia (NSB - CN/Hangzhou)" w:date="2019-03-26T10:58:00Z"/>
                <w:rFonts w:ascii="Arial" w:eastAsia="宋体" w:hAnsi="Arial"/>
                <w:noProof/>
                <w:sz w:val="18"/>
              </w:rPr>
            </w:pPr>
            <w:del w:id="2965" w:author="Chen, Delia (NSB - CN/Hangzhou)" w:date="2019-03-26T10:58:00Z">
              <w:r w:rsidRPr="00BE18BD" w:rsidDel="008C0B89">
                <w:rPr>
                  <w:rFonts w:ascii="Arial" w:eastAsia="宋体" w:hAnsi="Arial"/>
                  <w:noProof/>
                  <w:sz w:val="18"/>
                </w:rPr>
                <w:delText xml:space="preserve">In sync transmission parameters </w:delText>
              </w:r>
            </w:del>
          </w:p>
        </w:tc>
        <w:tc>
          <w:tcPr>
            <w:tcW w:w="1001" w:type="pct"/>
            <w:gridSpan w:val="3"/>
            <w:shd w:val="clear" w:color="auto" w:fill="auto"/>
          </w:tcPr>
          <w:p w14:paraId="070A95B5" w14:textId="59375390" w:rsidR="00BE18BD" w:rsidRPr="00BE18BD" w:rsidDel="008C0B89" w:rsidRDefault="00BE18BD" w:rsidP="00BE18BD">
            <w:pPr>
              <w:keepNext/>
              <w:keepLines/>
              <w:spacing w:after="0"/>
              <w:rPr>
                <w:del w:id="2966" w:author="Chen, Delia (NSB - CN/Hangzhou)" w:date="2019-03-26T10:58:00Z"/>
                <w:rFonts w:ascii="Arial" w:eastAsia="宋体" w:hAnsi="Arial"/>
                <w:noProof/>
                <w:sz w:val="18"/>
              </w:rPr>
            </w:pPr>
            <w:del w:id="2967" w:author="Chen, Delia (NSB - CN/Hangzhou)" w:date="2019-03-26T10:58:00Z">
              <w:r w:rsidRPr="00BE18BD" w:rsidDel="008C0B89">
                <w:rPr>
                  <w:rFonts w:ascii="Arial" w:eastAsia="宋体" w:hAnsi="Arial"/>
                  <w:noProof/>
                  <w:sz w:val="18"/>
                </w:rPr>
                <w:delText>DCI format</w:delText>
              </w:r>
            </w:del>
          </w:p>
        </w:tc>
        <w:tc>
          <w:tcPr>
            <w:tcW w:w="318" w:type="pct"/>
            <w:shd w:val="clear" w:color="auto" w:fill="auto"/>
          </w:tcPr>
          <w:p w14:paraId="3C1DFA86" w14:textId="3A8D9ED1" w:rsidR="00BE18BD" w:rsidRPr="00BE18BD" w:rsidDel="008C0B89" w:rsidRDefault="00BE18BD" w:rsidP="00BE18BD">
            <w:pPr>
              <w:keepNext/>
              <w:keepLines/>
              <w:spacing w:after="0"/>
              <w:jc w:val="center"/>
              <w:rPr>
                <w:del w:id="2968" w:author="Chen, Delia (NSB - CN/Hangzhou)" w:date="2019-03-26T10:58:00Z"/>
                <w:rFonts w:ascii="Arial" w:eastAsia="宋体" w:hAnsi="Arial"/>
                <w:noProof/>
                <w:sz w:val="18"/>
              </w:rPr>
            </w:pPr>
          </w:p>
        </w:tc>
        <w:tc>
          <w:tcPr>
            <w:tcW w:w="1534" w:type="pct"/>
            <w:shd w:val="clear" w:color="auto" w:fill="auto"/>
          </w:tcPr>
          <w:p w14:paraId="6520C23D" w14:textId="72B0CF63" w:rsidR="00BE18BD" w:rsidRPr="00BE18BD" w:rsidDel="008C0B89" w:rsidRDefault="00BE18BD" w:rsidP="00BE18BD">
            <w:pPr>
              <w:keepNext/>
              <w:keepLines/>
              <w:spacing w:after="0"/>
              <w:jc w:val="center"/>
              <w:rPr>
                <w:del w:id="2969" w:author="Chen, Delia (NSB - CN/Hangzhou)" w:date="2019-03-26T10:58:00Z"/>
                <w:rFonts w:ascii="Arial" w:eastAsia="宋体" w:hAnsi="Arial"/>
                <w:noProof/>
                <w:sz w:val="18"/>
              </w:rPr>
            </w:pPr>
            <w:del w:id="2970" w:author="Chen, Delia (NSB - CN/Hangzhou)" w:date="2019-03-26T10:58:00Z">
              <w:r w:rsidRPr="00BE18BD" w:rsidDel="008C0B89">
                <w:rPr>
                  <w:rFonts w:ascii="Arial" w:eastAsia="宋体" w:hAnsi="Arial"/>
                  <w:noProof/>
                  <w:sz w:val="18"/>
                </w:rPr>
                <w:delText>1-0</w:delText>
              </w:r>
            </w:del>
          </w:p>
        </w:tc>
        <w:tc>
          <w:tcPr>
            <w:tcW w:w="1534" w:type="pct"/>
          </w:tcPr>
          <w:p w14:paraId="34C89D04" w14:textId="1C5A4B37" w:rsidR="00BE18BD" w:rsidRPr="00BE18BD" w:rsidDel="008C0B89" w:rsidRDefault="00BE18BD" w:rsidP="00BE18BD">
            <w:pPr>
              <w:keepNext/>
              <w:keepLines/>
              <w:spacing w:after="0"/>
              <w:jc w:val="center"/>
              <w:rPr>
                <w:del w:id="2971" w:author="Chen, Delia (NSB - CN/Hangzhou)" w:date="2019-03-26T10:58:00Z"/>
                <w:rFonts w:ascii="Arial" w:eastAsia="宋体" w:hAnsi="Arial"/>
                <w:noProof/>
                <w:sz w:val="18"/>
              </w:rPr>
            </w:pPr>
            <w:del w:id="2972" w:author="Chen, Delia (NSB - CN/Hangzhou)" w:date="2019-03-26T10:58:00Z">
              <w:r w:rsidRPr="00BE18BD" w:rsidDel="008C0B89">
                <w:rPr>
                  <w:rFonts w:ascii="Arial" w:eastAsia="宋体" w:hAnsi="Arial"/>
                  <w:noProof/>
                  <w:sz w:val="18"/>
                </w:rPr>
                <w:delText>1-0</w:delText>
              </w:r>
            </w:del>
          </w:p>
        </w:tc>
      </w:tr>
      <w:tr w:rsidR="00BE18BD" w:rsidRPr="00BE18BD" w:rsidDel="008C0B89" w14:paraId="63A9B56B" w14:textId="2F92F219" w:rsidTr="006633E6">
        <w:trPr>
          <w:trHeight w:val="352"/>
          <w:jc w:val="center"/>
          <w:del w:id="2973" w:author="Chen, Delia (NSB - CN/Hangzhou)" w:date="2019-03-26T10:58:00Z"/>
        </w:trPr>
        <w:tc>
          <w:tcPr>
            <w:tcW w:w="613" w:type="pct"/>
            <w:vMerge/>
            <w:shd w:val="clear" w:color="auto" w:fill="auto"/>
          </w:tcPr>
          <w:p w14:paraId="1BB31ADD" w14:textId="71D486DE" w:rsidR="00BE18BD" w:rsidRPr="00BE18BD" w:rsidDel="008C0B89" w:rsidRDefault="00BE18BD" w:rsidP="00BE18BD">
            <w:pPr>
              <w:keepNext/>
              <w:keepLines/>
              <w:spacing w:after="0"/>
              <w:rPr>
                <w:del w:id="2974" w:author="Chen, Delia (NSB - CN/Hangzhou)" w:date="2019-03-26T10:58:00Z"/>
                <w:rFonts w:ascii="Arial" w:eastAsia="宋体" w:hAnsi="Arial"/>
                <w:noProof/>
                <w:sz w:val="18"/>
              </w:rPr>
            </w:pPr>
          </w:p>
        </w:tc>
        <w:tc>
          <w:tcPr>
            <w:tcW w:w="1001" w:type="pct"/>
            <w:gridSpan w:val="3"/>
            <w:shd w:val="clear" w:color="auto" w:fill="auto"/>
          </w:tcPr>
          <w:p w14:paraId="411A57C4" w14:textId="17EE1D65" w:rsidR="00BE18BD" w:rsidRPr="00BE18BD" w:rsidDel="008C0B89" w:rsidRDefault="00BE18BD" w:rsidP="00BE18BD">
            <w:pPr>
              <w:keepNext/>
              <w:keepLines/>
              <w:spacing w:after="0"/>
              <w:rPr>
                <w:del w:id="2975" w:author="Chen, Delia (NSB - CN/Hangzhou)" w:date="2019-03-26T10:58:00Z"/>
                <w:rFonts w:ascii="Arial" w:eastAsia="宋体" w:hAnsi="Arial"/>
                <w:noProof/>
                <w:sz w:val="18"/>
              </w:rPr>
            </w:pPr>
            <w:del w:id="2976" w:author="Chen, Delia (NSB - CN/Hangzhou)" w:date="2019-03-26T10:58:00Z">
              <w:r w:rsidRPr="00BE18BD" w:rsidDel="008C0B89">
                <w:rPr>
                  <w:rFonts w:ascii="Arial" w:eastAsia="宋体" w:hAnsi="Arial"/>
                  <w:noProof/>
                  <w:sz w:val="18"/>
                </w:rPr>
                <w:delText>Number of Control OFDM symbols</w:delText>
              </w:r>
            </w:del>
          </w:p>
        </w:tc>
        <w:tc>
          <w:tcPr>
            <w:tcW w:w="318" w:type="pct"/>
            <w:shd w:val="clear" w:color="auto" w:fill="auto"/>
          </w:tcPr>
          <w:p w14:paraId="2AA5DEFC" w14:textId="24EA5CB3" w:rsidR="00BE18BD" w:rsidRPr="00BE18BD" w:rsidDel="008C0B89" w:rsidRDefault="00BE18BD" w:rsidP="00BE18BD">
            <w:pPr>
              <w:keepNext/>
              <w:keepLines/>
              <w:spacing w:after="0"/>
              <w:jc w:val="center"/>
              <w:rPr>
                <w:del w:id="2977" w:author="Chen, Delia (NSB - CN/Hangzhou)" w:date="2019-03-26T10:58:00Z"/>
                <w:rFonts w:ascii="Arial" w:eastAsia="宋体" w:hAnsi="Arial"/>
                <w:noProof/>
                <w:sz w:val="18"/>
              </w:rPr>
            </w:pPr>
          </w:p>
        </w:tc>
        <w:tc>
          <w:tcPr>
            <w:tcW w:w="1534" w:type="pct"/>
            <w:shd w:val="clear" w:color="auto" w:fill="auto"/>
          </w:tcPr>
          <w:p w14:paraId="386828CA" w14:textId="7CD69A64" w:rsidR="00BE18BD" w:rsidRPr="00BE18BD" w:rsidDel="008C0B89" w:rsidRDefault="00BE18BD" w:rsidP="00BE18BD">
            <w:pPr>
              <w:keepNext/>
              <w:keepLines/>
              <w:spacing w:after="0"/>
              <w:jc w:val="center"/>
              <w:rPr>
                <w:del w:id="2978" w:author="Chen, Delia (NSB - CN/Hangzhou)" w:date="2019-03-26T10:58:00Z"/>
                <w:rFonts w:ascii="Arial" w:eastAsia="宋体" w:hAnsi="Arial"/>
                <w:noProof/>
                <w:sz w:val="18"/>
              </w:rPr>
            </w:pPr>
            <w:del w:id="2979" w:author="Chen, Delia (NSB - CN/Hangzhou)" w:date="2019-03-26T10:58:00Z">
              <w:r w:rsidRPr="00BE18BD" w:rsidDel="008C0B89">
                <w:rPr>
                  <w:rFonts w:ascii="Arial" w:eastAsia="宋体" w:hAnsi="Arial"/>
                  <w:noProof/>
                  <w:sz w:val="18"/>
                </w:rPr>
                <w:delText>2</w:delText>
              </w:r>
            </w:del>
          </w:p>
        </w:tc>
        <w:tc>
          <w:tcPr>
            <w:tcW w:w="1534" w:type="pct"/>
          </w:tcPr>
          <w:p w14:paraId="0EF18C8D" w14:textId="725B31D0" w:rsidR="00BE18BD" w:rsidRPr="00BE18BD" w:rsidDel="008C0B89" w:rsidRDefault="00BE18BD" w:rsidP="00BE18BD">
            <w:pPr>
              <w:keepNext/>
              <w:keepLines/>
              <w:spacing w:after="0"/>
              <w:jc w:val="center"/>
              <w:rPr>
                <w:del w:id="2980" w:author="Chen, Delia (NSB - CN/Hangzhou)" w:date="2019-03-26T10:58:00Z"/>
                <w:rFonts w:ascii="Arial" w:eastAsia="宋体" w:hAnsi="Arial"/>
                <w:noProof/>
                <w:sz w:val="18"/>
              </w:rPr>
            </w:pPr>
            <w:del w:id="2981" w:author="Chen, Delia (NSB - CN/Hangzhou)" w:date="2019-03-26T10:58:00Z">
              <w:r w:rsidRPr="00BE18BD" w:rsidDel="008C0B89">
                <w:rPr>
                  <w:rFonts w:ascii="Arial" w:eastAsia="宋体" w:hAnsi="Arial"/>
                  <w:noProof/>
                  <w:sz w:val="18"/>
                </w:rPr>
                <w:delText>2</w:delText>
              </w:r>
            </w:del>
          </w:p>
        </w:tc>
      </w:tr>
      <w:tr w:rsidR="00BE18BD" w:rsidRPr="00BE18BD" w:rsidDel="008C0B89" w14:paraId="6A264CBA" w14:textId="47917086" w:rsidTr="006633E6">
        <w:trPr>
          <w:trHeight w:val="176"/>
          <w:jc w:val="center"/>
          <w:del w:id="2982" w:author="Chen, Delia (NSB - CN/Hangzhou)" w:date="2019-03-26T10:58:00Z"/>
        </w:trPr>
        <w:tc>
          <w:tcPr>
            <w:tcW w:w="613" w:type="pct"/>
            <w:vMerge/>
            <w:shd w:val="clear" w:color="auto" w:fill="auto"/>
          </w:tcPr>
          <w:p w14:paraId="00A1AC8E" w14:textId="335E7489" w:rsidR="00BE18BD" w:rsidRPr="00BE18BD" w:rsidDel="008C0B89" w:rsidRDefault="00BE18BD" w:rsidP="00BE18BD">
            <w:pPr>
              <w:keepNext/>
              <w:keepLines/>
              <w:spacing w:after="0"/>
              <w:rPr>
                <w:del w:id="2983" w:author="Chen, Delia (NSB - CN/Hangzhou)" w:date="2019-03-26T10:58:00Z"/>
                <w:rFonts w:ascii="Arial" w:eastAsia="宋体" w:hAnsi="Arial"/>
                <w:noProof/>
                <w:sz w:val="18"/>
              </w:rPr>
            </w:pPr>
          </w:p>
        </w:tc>
        <w:tc>
          <w:tcPr>
            <w:tcW w:w="1001" w:type="pct"/>
            <w:gridSpan w:val="3"/>
            <w:shd w:val="clear" w:color="auto" w:fill="auto"/>
          </w:tcPr>
          <w:p w14:paraId="55657F87" w14:textId="06F6292B" w:rsidR="00BE18BD" w:rsidRPr="00BE18BD" w:rsidDel="008C0B89" w:rsidRDefault="00BE18BD" w:rsidP="00BE18BD">
            <w:pPr>
              <w:keepNext/>
              <w:keepLines/>
              <w:spacing w:after="0"/>
              <w:rPr>
                <w:del w:id="2984" w:author="Chen, Delia (NSB - CN/Hangzhou)" w:date="2019-03-26T10:58:00Z"/>
                <w:rFonts w:ascii="Arial" w:eastAsia="宋体" w:hAnsi="Arial"/>
                <w:noProof/>
                <w:sz w:val="18"/>
              </w:rPr>
            </w:pPr>
            <w:del w:id="2985" w:author="Chen, Delia (NSB - CN/Hangzhou)" w:date="2019-03-26T10:58:00Z">
              <w:r w:rsidRPr="00BE18BD" w:rsidDel="008C0B89">
                <w:rPr>
                  <w:rFonts w:ascii="Arial" w:eastAsia="宋体" w:hAnsi="Arial"/>
                  <w:noProof/>
                  <w:sz w:val="18"/>
                </w:rPr>
                <w:delText xml:space="preserve">Aggregation level </w:delText>
              </w:r>
            </w:del>
          </w:p>
        </w:tc>
        <w:tc>
          <w:tcPr>
            <w:tcW w:w="318" w:type="pct"/>
            <w:shd w:val="clear" w:color="auto" w:fill="auto"/>
          </w:tcPr>
          <w:p w14:paraId="31DA43DF" w14:textId="12089E87" w:rsidR="00BE18BD" w:rsidRPr="00BE18BD" w:rsidDel="008C0B89" w:rsidRDefault="00BE18BD" w:rsidP="00BE18BD">
            <w:pPr>
              <w:keepNext/>
              <w:keepLines/>
              <w:spacing w:after="0"/>
              <w:jc w:val="center"/>
              <w:rPr>
                <w:del w:id="2986" w:author="Chen, Delia (NSB - CN/Hangzhou)" w:date="2019-03-26T10:58:00Z"/>
                <w:rFonts w:ascii="Arial" w:eastAsia="宋体" w:hAnsi="Arial"/>
                <w:noProof/>
                <w:sz w:val="18"/>
              </w:rPr>
            </w:pPr>
            <w:del w:id="2987" w:author="Chen, Delia (NSB - CN/Hangzhou)" w:date="2019-03-26T10:58:00Z">
              <w:r w:rsidRPr="00BE18BD" w:rsidDel="008C0B89">
                <w:rPr>
                  <w:rFonts w:ascii="Arial" w:eastAsia="宋体" w:hAnsi="Arial"/>
                  <w:noProof/>
                  <w:sz w:val="18"/>
                </w:rPr>
                <w:delText>CCE</w:delText>
              </w:r>
            </w:del>
          </w:p>
        </w:tc>
        <w:tc>
          <w:tcPr>
            <w:tcW w:w="1534" w:type="pct"/>
            <w:shd w:val="clear" w:color="auto" w:fill="auto"/>
          </w:tcPr>
          <w:p w14:paraId="1D6AA18C" w14:textId="3F7973A3" w:rsidR="00BE18BD" w:rsidRPr="00BE18BD" w:rsidDel="008C0B89" w:rsidRDefault="00BE18BD" w:rsidP="00BE18BD">
            <w:pPr>
              <w:keepNext/>
              <w:keepLines/>
              <w:spacing w:after="0"/>
              <w:jc w:val="center"/>
              <w:rPr>
                <w:del w:id="2988" w:author="Chen, Delia (NSB - CN/Hangzhou)" w:date="2019-03-26T10:58:00Z"/>
                <w:rFonts w:ascii="Arial" w:eastAsia="宋体" w:hAnsi="Arial"/>
                <w:noProof/>
                <w:sz w:val="18"/>
              </w:rPr>
            </w:pPr>
            <w:del w:id="2989" w:author="Chen, Delia (NSB - CN/Hangzhou)" w:date="2019-03-26T10:58:00Z">
              <w:r w:rsidRPr="00BE18BD" w:rsidDel="008C0B89">
                <w:rPr>
                  <w:rFonts w:ascii="Arial" w:eastAsia="宋体" w:hAnsi="Arial"/>
                  <w:noProof/>
                  <w:sz w:val="18"/>
                </w:rPr>
                <w:delText>4</w:delText>
              </w:r>
            </w:del>
          </w:p>
        </w:tc>
        <w:tc>
          <w:tcPr>
            <w:tcW w:w="1534" w:type="pct"/>
          </w:tcPr>
          <w:p w14:paraId="1EC4420A" w14:textId="4D54C189" w:rsidR="00BE18BD" w:rsidRPr="00BE18BD" w:rsidDel="008C0B89" w:rsidRDefault="00BE18BD" w:rsidP="00BE18BD">
            <w:pPr>
              <w:keepNext/>
              <w:keepLines/>
              <w:spacing w:after="0"/>
              <w:jc w:val="center"/>
              <w:rPr>
                <w:del w:id="2990" w:author="Chen, Delia (NSB - CN/Hangzhou)" w:date="2019-03-26T10:58:00Z"/>
                <w:rFonts w:ascii="Arial" w:eastAsia="宋体" w:hAnsi="Arial"/>
                <w:noProof/>
                <w:sz w:val="18"/>
              </w:rPr>
            </w:pPr>
            <w:del w:id="2991" w:author="Chen, Delia (NSB - CN/Hangzhou)" w:date="2019-03-26T10:58:00Z">
              <w:r w:rsidRPr="00BE18BD" w:rsidDel="008C0B89">
                <w:rPr>
                  <w:rFonts w:ascii="Arial" w:eastAsia="宋体" w:hAnsi="Arial"/>
                  <w:noProof/>
                  <w:sz w:val="18"/>
                </w:rPr>
                <w:delText>4</w:delText>
              </w:r>
            </w:del>
          </w:p>
        </w:tc>
      </w:tr>
      <w:tr w:rsidR="00BE18BD" w:rsidRPr="00BE18BD" w:rsidDel="008C0B89" w14:paraId="31F4F129" w14:textId="49F6EE9B" w:rsidTr="006633E6">
        <w:trPr>
          <w:trHeight w:val="872"/>
          <w:jc w:val="center"/>
          <w:del w:id="2992" w:author="Chen, Delia (NSB - CN/Hangzhou)" w:date="2019-03-26T10:58:00Z"/>
        </w:trPr>
        <w:tc>
          <w:tcPr>
            <w:tcW w:w="613" w:type="pct"/>
            <w:vMerge/>
            <w:shd w:val="clear" w:color="auto" w:fill="auto"/>
          </w:tcPr>
          <w:p w14:paraId="5A5A6644" w14:textId="319690A8" w:rsidR="00BE18BD" w:rsidRPr="00BE18BD" w:rsidDel="008C0B89" w:rsidRDefault="00BE18BD" w:rsidP="00BE18BD">
            <w:pPr>
              <w:keepNext/>
              <w:keepLines/>
              <w:spacing w:after="0"/>
              <w:rPr>
                <w:del w:id="2993" w:author="Chen, Delia (NSB - CN/Hangzhou)" w:date="2019-03-26T10:58:00Z"/>
                <w:rFonts w:ascii="Arial" w:eastAsia="宋体" w:hAnsi="Arial"/>
                <w:noProof/>
                <w:sz w:val="18"/>
              </w:rPr>
            </w:pPr>
          </w:p>
        </w:tc>
        <w:tc>
          <w:tcPr>
            <w:tcW w:w="1001" w:type="pct"/>
            <w:gridSpan w:val="3"/>
            <w:shd w:val="clear" w:color="auto" w:fill="auto"/>
          </w:tcPr>
          <w:p w14:paraId="591231B8" w14:textId="2577AE87" w:rsidR="00BE18BD" w:rsidRPr="00BE18BD" w:rsidDel="008C0B89" w:rsidRDefault="00BE18BD" w:rsidP="00BE18BD">
            <w:pPr>
              <w:keepNext/>
              <w:keepLines/>
              <w:spacing w:after="0"/>
              <w:rPr>
                <w:del w:id="2994" w:author="Chen, Delia (NSB - CN/Hangzhou)" w:date="2019-03-26T10:58:00Z"/>
                <w:rFonts w:ascii="Arial" w:eastAsia="宋体" w:hAnsi="Arial"/>
                <w:noProof/>
                <w:sz w:val="18"/>
              </w:rPr>
            </w:pPr>
            <w:del w:id="2995" w:author="Chen, Delia (NSB - CN/Hangzhou)" w:date="2019-03-26T10:58:00Z">
              <w:r w:rsidRPr="00BE18BD" w:rsidDel="008C0B89">
                <w:rPr>
                  <w:rFonts w:ascii="Arial" w:eastAsia="?? ??" w:hAnsi="Arial"/>
                  <w:sz w:val="18"/>
                </w:rPr>
                <w:delText>Ratio of hypothetical PDCCH RE energy to average CSI-RS RE energy</w:delText>
              </w:r>
            </w:del>
          </w:p>
        </w:tc>
        <w:tc>
          <w:tcPr>
            <w:tcW w:w="318" w:type="pct"/>
            <w:shd w:val="clear" w:color="auto" w:fill="auto"/>
          </w:tcPr>
          <w:p w14:paraId="2A0A32B7" w14:textId="76F79903" w:rsidR="00BE18BD" w:rsidRPr="00BE18BD" w:rsidDel="008C0B89" w:rsidRDefault="00BE18BD" w:rsidP="00BE18BD">
            <w:pPr>
              <w:keepNext/>
              <w:keepLines/>
              <w:spacing w:after="0"/>
              <w:jc w:val="center"/>
              <w:rPr>
                <w:del w:id="2996" w:author="Chen, Delia (NSB - CN/Hangzhou)" w:date="2019-03-26T10:58:00Z"/>
                <w:rFonts w:ascii="Arial" w:eastAsia="宋体" w:hAnsi="Arial"/>
                <w:noProof/>
                <w:sz w:val="18"/>
              </w:rPr>
            </w:pPr>
            <w:del w:id="2997"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64486C45" w14:textId="4974767A" w:rsidR="00BE18BD" w:rsidRPr="00BE18BD" w:rsidDel="008C0B89" w:rsidRDefault="00BE18BD" w:rsidP="00BE18BD">
            <w:pPr>
              <w:keepNext/>
              <w:keepLines/>
              <w:spacing w:after="0"/>
              <w:jc w:val="center"/>
              <w:rPr>
                <w:del w:id="2998" w:author="Chen, Delia (NSB - CN/Hangzhou)" w:date="2019-03-26T10:58:00Z"/>
                <w:rFonts w:ascii="Arial" w:eastAsia="宋体" w:hAnsi="Arial"/>
                <w:noProof/>
                <w:sz w:val="18"/>
              </w:rPr>
            </w:pPr>
            <w:del w:id="2999" w:author="Chen, Delia (NSB - CN/Hangzhou)" w:date="2019-03-26T10:58:00Z">
              <w:r w:rsidRPr="00BE18BD" w:rsidDel="008C0B89">
                <w:rPr>
                  <w:rFonts w:ascii="Arial" w:eastAsia="宋体" w:hAnsi="Arial"/>
                  <w:noProof/>
                  <w:sz w:val="18"/>
                </w:rPr>
                <w:delText>0</w:delText>
              </w:r>
            </w:del>
          </w:p>
        </w:tc>
        <w:tc>
          <w:tcPr>
            <w:tcW w:w="1534" w:type="pct"/>
          </w:tcPr>
          <w:p w14:paraId="496E9272" w14:textId="447EA7C4" w:rsidR="00BE18BD" w:rsidRPr="00BE18BD" w:rsidDel="008C0B89" w:rsidRDefault="00BE18BD" w:rsidP="00BE18BD">
            <w:pPr>
              <w:keepNext/>
              <w:keepLines/>
              <w:spacing w:after="0"/>
              <w:jc w:val="center"/>
              <w:rPr>
                <w:del w:id="3000" w:author="Chen, Delia (NSB - CN/Hangzhou)" w:date="2019-03-26T10:58:00Z"/>
                <w:rFonts w:ascii="Arial" w:eastAsia="宋体" w:hAnsi="Arial"/>
                <w:noProof/>
                <w:sz w:val="18"/>
              </w:rPr>
            </w:pPr>
            <w:del w:id="3001" w:author="Chen, Delia (NSB - CN/Hangzhou)" w:date="2019-03-26T10:58:00Z">
              <w:r w:rsidRPr="00BE18BD" w:rsidDel="008C0B89">
                <w:rPr>
                  <w:rFonts w:ascii="Arial" w:eastAsia="宋体" w:hAnsi="Arial"/>
                  <w:noProof/>
                  <w:sz w:val="18"/>
                </w:rPr>
                <w:delText>0</w:delText>
              </w:r>
            </w:del>
          </w:p>
        </w:tc>
      </w:tr>
      <w:tr w:rsidR="00BE18BD" w:rsidRPr="00BE18BD" w:rsidDel="008C0B89" w14:paraId="75481EE9" w14:textId="2C84F3D4" w:rsidTr="006633E6">
        <w:trPr>
          <w:trHeight w:val="859"/>
          <w:jc w:val="center"/>
          <w:del w:id="3002" w:author="Chen, Delia (NSB - CN/Hangzhou)" w:date="2019-03-26T10:58:00Z"/>
        </w:trPr>
        <w:tc>
          <w:tcPr>
            <w:tcW w:w="613" w:type="pct"/>
            <w:vMerge/>
            <w:shd w:val="clear" w:color="auto" w:fill="auto"/>
          </w:tcPr>
          <w:p w14:paraId="1CD49241" w14:textId="212C996F" w:rsidR="00BE18BD" w:rsidRPr="00BE18BD" w:rsidDel="008C0B89" w:rsidRDefault="00BE18BD" w:rsidP="00BE18BD">
            <w:pPr>
              <w:keepNext/>
              <w:keepLines/>
              <w:spacing w:after="0"/>
              <w:rPr>
                <w:del w:id="3003" w:author="Chen, Delia (NSB - CN/Hangzhou)" w:date="2019-03-26T10:58:00Z"/>
                <w:rFonts w:ascii="Arial" w:eastAsia="宋体" w:hAnsi="Arial"/>
                <w:noProof/>
                <w:sz w:val="18"/>
              </w:rPr>
            </w:pPr>
          </w:p>
        </w:tc>
        <w:tc>
          <w:tcPr>
            <w:tcW w:w="1001" w:type="pct"/>
            <w:gridSpan w:val="3"/>
            <w:shd w:val="clear" w:color="auto" w:fill="auto"/>
          </w:tcPr>
          <w:p w14:paraId="21FB91B8" w14:textId="0E1B87B6" w:rsidR="00BE18BD" w:rsidRPr="00BE18BD" w:rsidDel="008C0B89" w:rsidRDefault="00BE18BD" w:rsidP="00BE18BD">
            <w:pPr>
              <w:keepNext/>
              <w:keepLines/>
              <w:spacing w:after="0"/>
              <w:rPr>
                <w:del w:id="3004" w:author="Chen, Delia (NSB - CN/Hangzhou)" w:date="2019-03-26T10:58:00Z"/>
                <w:rFonts w:ascii="Arial" w:eastAsia="宋体" w:hAnsi="Arial"/>
                <w:noProof/>
                <w:sz w:val="18"/>
              </w:rPr>
            </w:pPr>
            <w:del w:id="3005" w:author="Chen, Delia (NSB - CN/Hangzhou)" w:date="2019-03-26T10:58:00Z">
              <w:r w:rsidRPr="00BE18BD" w:rsidDel="008C0B89">
                <w:rPr>
                  <w:rFonts w:ascii="Arial" w:eastAsia="?? ??" w:hAnsi="Arial"/>
                  <w:sz w:val="18"/>
                </w:rPr>
                <w:delText>Ratio of hypothetical PDCCH DMRS energy to average CSI-RS RE energy</w:delText>
              </w:r>
            </w:del>
          </w:p>
        </w:tc>
        <w:tc>
          <w:tcPr>
            <w:tcW w:w="318" w:type="pct"/>
            <w:shd w:val="clear" w:color="auto" w:fill="auto"/>
          </w:tcPr>
          <w:p w14:paraId="4B120BF8" w14:textId="065D131A" w:rsidR="00BE18BD" w:rsidRPr="00BE18BD" w:rsidDel="008C0B89" w:rsidRDefault="00BE18BD" w:rsidP="00BE18BD">
            <w:pPr>
              <w:keepNext/>
              <w:keepLines/>
              <w:spacing w:after="0"/>
              <w:jc w:val="center"/>
              <w:rPr>
                <w:del w:id="3006" w:author="Chen, Delia (NSB - CN/Hangzhou)" w:date="2019-03-26T10:58:00Z"/>
                <w:rFonts w:ascii="Arial" w:eastAsia="宋体" w:hAnsi="Arial"/>
                <w:noProof/>
                <w:sz w:val="18"/>
              </w:rPr>
            </w:pPr>
            <w:del w:id="3007" w:author="Chen, Delia (NSB - CN/Hangzhou)" w:date="2019-03-26T10:58:00Z">
              <w:r w:rsidRPr="00BE18BD" w:rsidDel="008C0B89">
                <w:rPr>
                  <w:rFonts w:ascii="Arial" w:eastAsia="宋体" w:hAnsi="Arial"/>
                  <w:noProof/>
                  <w:sz w:val="18"/>
                </w:rPr>
                <w:delText>dB</w:delText>
              </w:r>
            </w:del>
          </w:p>
        </w:tc>
        <w:tc>
          <w:tcPr>
            <w:tcW w:w="1534" w:type="pct"/>
            <w:shd w:val="clear" w:color="auto" w:fill="auto"/>
          </w:tcPr>
          <w:p w14:paraId="0E6217EB" w14:textId="4AB708D6" w:rsidR="00BE18BD" w:rsidRPr="00BE18BD" w:rsidDel="008C0B89" w:rsidRDefault="00BE18BD" w:rsidP="00BE18BD">
            <w:pPr>
              <w:keepNext/>
              <w:keepLines/>
              <w:spacing w:after="0"/>
              <w:jc w:val="center"/>
              <w:rPr>
                <w:del w:id="3008" w:author="Chen, Delia (NSB - CN/Hangzhou)" w:date="2019-03-26T10:58:00Z"/>
                <w:rFonts w:ascii="Arial" w:eastAsia="宋体" w:hAnsi="Arial"/>
                <w:noProof/>
                <w:sz w:val="18"/>
              </w:rPr>
            </w:pPr>
            <w:del w:id="3009" w:author="Chen, Delia (NSB - CN/Hangzhou)" w:date="2019-03-26T10:58:00Z">
              <w:r w:rsidRPr="00BE18BD" w:rsidDel="008C0B89">
                <w:rPr>
                  <w:rFonts w:ascii="Arial" w:eastAsia="宋体" w:hAnsi="Arial"/>
                  <w:noProof/>
                  <w:sz w:val="18"/>
                </w:rPr>
                <w:delText>0</w:delText>
              </w:r>
            </w:del>
          </w:p>
        </w:tc>
        <w:tc>
          <w:tcPr>
            <w:tcW w:w="1534" w:type="pct"/>
          </w:tcPr>
          <w:p w14:paraId="643C3848" w14:textId="682D4A36" w:rsidR="00BE18BD" w:rsidRPr="00BE18BD" w:rsidDel="008C0B89" w:rsidRDefault="00BE18BD" w:rsidP="00BE18BD">
            <w:pPr>
              <w:keepNext/>
              <w:keepLines/>
              <w:spacing w:after="0"/>
              <w:jc w:val="center"/>
              <w:rPr>
                <w:del w:id="3010" w:author="Chen, Delia (NSB - CN/Hangzhou)" w:date="2019-03-26T10:58:00Z"/>
                <w:rFonts w:ascii="Arial" w:eastAsia="宋体" w:hAnsi="Arial"/>
                <w:noProof/>
                <w:sz w:val="18"/>
              </w:rPr>
            </w:pPr>
            <w:del w:id="3011" w:author="Chen, Delia (NSB - CN/Hangzhou)" w:date="2019-03-26T10:58:00Z">
              <w:r w:rsidRPr="00BE18BD" w:rsidDel="008C0B89">
                <w:rPr>
                  <w:rFonts w:ascii="Arial" w:eastAsia="宋体" w:hAnsi="Arial"/>
                  <w:noProof/>
                  <w:sz w:val="18"/>
                </w:rPr>
                <w:delText>0</w:delText>
              </w:r>
            </w:del>
          </w:p>
        </w:tc>
      </w:tr>
      <w:tr w:rsidR="00BE18BD" w:rsidRPr="00BE18BD" w:rsidDel="008C0B89" w14:paraId="4B26EC54" w14:textId="06371A30" w:rsidTr="006633E6">
        <w:trPr>
          <w:trHeight w:val="379"/>
          <w:jc w:val="center"/>
          <w:del w:id="3012" w:author="Chen, Delia (NSB - CN/Hangzhou)" w:date="2019-03-26T10:58:00Z"/>
        </w:trPr>
        <w:tc>
          <w:tcPr>
            <w:tcW w:w="613" w:type="pct"/>
            <w:vMerge/>
            <w:shd w:val="clear" w:color="auto" w:fill="auto"/>
          </w:tcPr>
          <w:p w14:paraId="6AD6BB0A" w14:textId="038AC950" w:rsidR="00BE18BD" w:rsidRPr="00BE18BD" w:rsidDel="008C0B89" w:rsidRDefault="00BE18BD" w:rsidP="00BE18BD">
            <w:pPr>
              <w:keepNext/>
              <w:keepLines/>
              <w:spacing w:after="0"/>
              <w:rPr>
                <w:del w:id="3013" w:author="Chen, Delia (NSB - CN/Hangzhou)" w:date="2019-03-26T10:58:00Z"/>
                <w:rFonts w:ascii="Arial" w:eastAsia="宋体" w:hAnsi="Arial"/>
                <w:noProof/>
                <w:sz w:val="18"/>
              </w:rPr>
            </w:pPr>
          </w:p>
        </w:tc>
        <w:tc>
          <w:tcPr>
            <w:tcW w:w="1001" w:type="pct"/>
            <w:gridSpan w:val="3"/>
            <w:shd w:val="clear" w:color="auto" w:fill="auto"/>
            <w:vAlign w:val="center"/>
          </w:tcPr>
          <w:p w14:paraId="4AD26C23" w14:textId="502F1C7B" w:rsidR="00BE18BD" w:rsidRPr="00BE18BD" w:rsidDel="008C0B89" w:rsidRDefault="00BE18BD" w:rsidP="00BE18BD">
            <w:pPr>
              <w:keepNext/>
              <w:keepLines/>
              <w:spacing w:after="0"/>
              <w:rPr>
                <w:del w:id="3014" w:author="Chen, Delia (NSB - CN/Hangzhou)" w:date="2019-03-26T10:58:00Z"/>
                <w:rFonts w:ascii="Arial" w:eastAsia="?? ??" w:hAnsi="Arial"/>
                <w:sz w:val="18"/>
              </w:rPr>
            </w:pPr>
            <w:del w:id="3015" w:author="Chen, Delia (NSB - CN/Hangzhou)" w:date="2019-03-26T10:58:00Z">
              <w:r w:rsidRPr="00BE18BD" w:rsidDel="008C0B89">
                <w:rPr>
                  <w:rFonts w:ascii="Arial" w:eastAsia="?? ??" w:hAnsi="Arial"/>
                  <w:sz w:val="18"/>
                </w:rPr>
                <w:delText>DMRS precoder granularity</w:delText>
              </w:r>
            </w:del>
          </w:p>
        </w:tc>
        <w:tc>
          <w:tcPr>
            <w:tcW w:w="318" w:type="pct"/>
            <w:shd w:val="clear" w:color="auto" w:fill="auto"/>
            <w:vAlign w:val="center"/>
          </w:tcPr>
          <w:p w14:paraId="058B5E26" w14:textId="3A6473A0" w:rsidR="00BE18BD" w:rsidRPr="00BE18BD" w:rsidDel="008C0B89" w:rsidRDefault="00BE18BD" w:rsidP="00BE18BD">
            <w:pPr>
              <w:keepNext/>
              <w:keepLines/>
              <w:spacing w:after="0"/>
              <w:jc w:val="center"/>
              <w:rPr>
                <w:del w:id="3016" w:author="Chen, Delia (NSB - CN/Hangzhou)" w:date="2019-03-26T10:58:00Z"/>
                <w:rFonts w:ascii="Arial" w:eastAsia="?? ??" w:hAnsi="Arial"/>
                <w:sz w:val="18"/>
              </w:rPr>
            </w:pPr>
          </w:p>
        </w:tc>
        <w:tc>
          <w:tcPr>
            <w:tcW w:w="1534" w:type="pct"/>
            <w:shd w:val="clear" w:color="auto" w:fill="auto"/>
          </w:tcPr>
          <w:p w14:paraId="4EA78CB4" w14:textId="3B680166" w:rsidR="00BE18BD" w:rsidRPr="00BE18BD" w:rsidDel="008C0B89" w:rsidRDefault="00BE18BD" w:rsidP="00BE18BD">
            <w:pPr>
              <w:keepNext/>
              <w:keepLines/>
              <w:spacing w:after="0"/>
              <w:jc w:val="center"/>
              <w:rPr>
                <w:del w:id="3017" w:author="Chen, Delia (NSB - CN/Hangzhou)" w:date="2019-03-26T10:58:00Z"/>
                <w:rFonts w:ascii="Arial" w:eastAsia="宋体" w:hAnsi="Arial"/>
                <w:noProof/>
                <w:sz w:val="18"/>
              </w:rPr>
            </w:pPr>
            <w:del w:id="3018" w:author="Chen, Delia (NSB - CN/Hangzhou)" w:date="2019-03-26T10:58:00Z">
              <w:r w:rsidRPr="00BE18BD" w:rsidDel="008C0B89">
                <w:rPr>
                  <w:rFonts w:ascii="Arial" w:eastAsia="?? ??" w:hAnsi="Arial"/>
                  <w:sz w:val="18"/>
                </w:rPr>
                <w:delText>REG bundle size</w:delText>
              </w:r>
            </w:del>
          </w:p>
        </w:tc>
        <w:tc>
          <w:tcPr>
            <w:tcW w:w="1534" w:type="pct"/>
          </w:tcPr>
          <w:p w14:paraId="0CCDB860" w14:textId="4B6F41AB" w:rsidR="00BE18BD" w:rsidRPr="00BE18BD" w:rsidDel="008C0B89" w:rsidRDefault="00BE18BD" w:rsidP="00BE18BD">
            <w:pPr>
              <w:keepNext/>
              <w:keepLines/>
              <w:spacing w:after="0"/>
              <w:jc w:val="center"/>
              <w:rPr>
                <w:del w:id="3019" w:author="Chen, Delia (NSB - CN/Hangzhou)" w:date="2019-03-26T10:58:00Z"/>
                <w:rFonts w:ascii="Arial" w:eastAsia="宋体" w:hAnsi="Arial"/>
                <w:noProof/>
                <w:sz w:val="18"/>
              </w:rPr>
            </w:pPr>
            <w:del w:id="3020" w:author="Chen, Delia (NSB - CN/Hangzhou)" w:date="2019-03-26T10:58:00Z">
              <w:r w:rsidRPr="00BE18BD" w:rsidDel="008C0B89">
                <w:rPr>
                  <w:rFonts w:ascii="Arial" w:eastAsia="?? ??" w:hAnsi="Arial"/>
                  <w:sz w:val="18"/>
                </w:rPr>
                <w:delText>REG bundle size</w:delText>
              </w:r>
            </w:del>
          </w:p>
        </w:tc>
      </w:tr>
      <w:tr w:rsidR="00BE18BD" w:rsidRPr="00BE18BD" w:rsidDel="008C0B89" w14:paraId="35DB2ADD" w14:textId="6228217C" w:rsidTr="006633E6">
        <w:trPr>
          <w:trHeight w:val="188"/>
          <w:jc w:val="center"/>
          <w:del w:id="3021" w:author="Chen, Delia (NSB - CN/Hangzhou)" w:date="2019-03-26T10:58:00Z"/>
        </w:trPr>
        <w:tc>
          <w:tcPr>
            <w:tcW w:w="613" w:type="pct"/>
            <w:vMerge/>
            <w:shd w:val="clear" w:color="auto" w:fill="auto"/>
          </w:tcPr>
          <w:p w14:paraId="2F4527DC" w14:textId="0AF4477B" w:rsidR="00BE18BD" w:rsidRPr="00BE18BD" w:rsidDel="008C0B89" w:rsidRDefault="00BE18BD" w:rsidP="00BE18BD">
            <w:pPr>
              <w:keepNext/>
              <w:keepLines/>
              <w:spacing w:after="0"/>
              <w:rPr>
                <w:del w:id="3022" w:author="Chen, Delia (NSB - CN/Hangzhou)" w:date="2019-03-26T10:58:00Z"/>
                <w:rFonts w:ascii="Arial" w:eastAsia="宋体" w:hAnsi="Arial"/>
                <w:noProof/>
                <w:sz w:val="18"/>
              </w:rPr>
            </w:pPr>
          </w:p>
        </w:tc>
        <w:tc>
          <w:tcPr>
            <w:tcW w:w="1001" w:type="pct"/>
            <w:gridSpan w:val="3"/>
            <w:shd w:val="clear" w:color="auto" w:fill="auto"/>
            <w:vAlign w:val="center"/>
          </w:tcPr>
          <w:p w14:paraId="0B16F87E" w14:textId="01C45721" w:rsidR="00BE18BD" w:rsidRPr="00BE18BD" w:rsidDel="008C0B89" w:rsidRDefault="00BE18BD" w:rsidP="00BE18BD">
            <w:pPr>
              <w:keepNext/>
              <w:keepLines/>
              <w:spacing w:after="0"/>
              <w:rPr>
                <w:del w:id="3023" w:author="Chen, Delia (NSB - CN/Hangzhou)" w:date="2019-03-26T10:58:00Z"/>
                <w:rFonts w:ascii="Arial" w:eastAsia="?? ??" w:hAnsi="Arial"/>
                <w:sz w:val="18"/>
              </w:rPr>
            </w:pPr>
            <w:del w:id="3024" w:author="Chen, Delia (NSB - CN/Hangzhou)" w:date="2019-03-26T10:58:00Z">
              <w:r w:rsidRPr="00BE18BD" w:rsidDel="008C0B89">
                <w:rPr>
                  <w:rFonts w:ascii="Arial" w:eastAsia="?? ??" w:hAnsi="Arial"/>
                  <w:sz w:val="18"/>
                </w:rPr>
                <w:delText>REG bundle size</w:delText>
              </w:r>
            </w:del>
          </w:p>
        </w:tc>
        <w:tc>
          <w:tcPr>
            <w:tcW w:w="318" w:type="pct"/>
            <w:shd w:val="clear" w:color="auto" w:fill="auto"/>
            <w:vAlign w:val="center"/>
          </w:tcPr>
          <w:p w14:paraId="0B47BDE3" w14:textId="644F3466" w:rsidR="00BE18BD" w:rsidRPr="00BE18BD" w:rsidDel="008C0B89" w:rsidRDefault="00BE18BD" w:rsidP="00BE18BD">
            <w:pPr>
              <w:keepNext/>
              <w:keepLines/>
              <w:spacing w:after="0"/>
              <w:jc w:val="center"/>
              <w:rPr>
                <w:del w:id="3025" w:author="Chen, Delia (NSB - CN/Hangzhou)" w:date="2019-03-26T10:58:00Z"/>
                <w:rFonts w:ascii="Arial" w:eastAsia="?? ??" w:hAnsi="Arial"/>
                <w:sz w:val="18"/>
              </w:rPr>
            </w:pPr>
          </w:p>
        </w:tc>
        <w:tc>
          <w:tcPr>
            <w:tcW w:w="1534" w:type="pct"/>
            <w:shd w:val="clear" w:color="auto" w:fill="auto"/>
          </w:tcPr>
          <w:p w14:paraId="5A4C6536" w14:textId="2C2683EA" w:rsidR="00BE18BD" w:rsidRPr="00BE18BD" w:rsidDel="008C0B89" w:rsidRDefault="00BE18BD" w:rsidP="00BE18BD">
            <w:pPr>
              <w:keepNext/>
              <w:keepLines/>
              <w:spacing w:after="0"/>
              <w:jc w:val="center"/>
              <w:rPr>
                <w:del w:id="3026" w:author="Chen, Delia (NSB - CN/Hangzhou)" w:date="2019-03-26T10:58:00Z"/>
                <w:rFonts w:ascii="Arial" w:eastAsia="宋体" w:hAnsi="Arial"/>
                <w:noProof/>
                <w:sz w:val="18"/>
              </w:rPr>
            </w:pPr>
            <w:del w:id="3027" w:author="Chen, Delia (NSB - CN/Hangzhou)" w:date="2019-03-26T10:58:00Z">
              <w:r w:rsidRPr="00BE18BD" w:rsidDel="008C0B89">
                <w:rPr>
                  <w:rFonts w:ascii="Arial" w:eastAsia="宋体" w:hAnsi="Arial"/>
                  <w:noProof/>
                  <w:sz w:val="18"/>
                </w:rPr>
                <w:delText>6</w:delText>
              </w:r>
            </w:del>
          </w:p>
        </w:tc>
        <w:tc>
          <w:tcPr>
            <w:tcW w:w="1534" w:type="pct"/>
          </w:tcPr>
          <w:p w14:paraId="3FD3A7DA" w14:textId="6DA15ADF" w:rsidR="00BE18BD" w:rsidRPr="00BE18BD" w:rsidDel="008C0B89" w:rsidRDefault="00BE18BD" w:rsidP="00BE18BD">
            <w:pPr>
              <w:keepNext/>
              <w:keepLines/>
              <w:spacing w:after="0"/>
              <w:jc w:val="center"/>
              <w:rPr>
                <w:del w:id="3028" w:author="Chen, Delia (NSB - CN/Hangzhou)" w:date="2019-03-26T10:58:00Z"/>
                <w:rFonts w:ascii="Arial" w:eastAsia="宋体" w:hAnsi="Arial"/>
                <w:noProof/>
                <w:sz w:val="18"/>
              </w:rPr>
            </w:pPr>
            <w:del w:id="3029" w:author="Chen, Delia (NSB - CN/Hangzhou)" w:date="2019-03-26T10:58:00Z">
              <w:r w:rsidRPr="00BE18BD" w:rsidDel="008C0B89">
                <w:rPr>
                  <w:rFonts w:ascii="Arial" w:eastAsia="宋体" w:hAnsi="Arial"/>
                  <w:noProof/>
                  <w:sz w:val="18"/>
                </w:rPr>
                <w:delText>6</w:delText>
              </w:r>
            </w:del>
          </w:p>
        </w:tc>
      </w:tr>
      <w:tr w:rsidR="00BE18BD" w:rsidRPr="00BE18BD" w:rsidDel="008C0B89" w14:paraId="1C1C00CB" w14:textId="49A6DE10" w:rsidTr="006633E6">
        <w:trPr>
          <w:trHeight w:val="176"/>
          <w:jc w:val="center"/>
          <w:del w:id="3030" w:author="Chen, Delia (NSB - CN/Hangzhou)" w:date="2019-03-26T10:58:00Z"/>
        </w:trPr>
        <w:tc>
          <w:tcPr>
            <w:tcW w:w="1614" w:type="pct"/>
            <w:gridSpan w:val="4"/>
            <w:shd w:val="clear" w:color="auto" w:fill="auto"/>
          </w:tcPr>
          <w:p w14:paraId="340843DE" w14:textId="719BABD3" w:rsidR="00BE18BD" w:rsidRPr="00BE18BD" w:rsidDel="008C0B89" w:rsidRDefault="00BE18BD" w:rsidP="00BE18BD">
            <w:pPr>
              <w:keepNext/>
              <w:keepLines/>
              <w:spacing w:after="0"/>
              <w:rPr>
                <w:del w:id="3031" w:author="Chen, Delia (NSB - CN/Hangzhou)" w:date="2019-03-26T10:58:00Z"/>
                <w:rFonts w:ascii="Arial" w:eastAsia="宋体" w:hAnsi="Arial"/>
                <w:noProof/>
                <w:sz w:val="18"/>
              </w:rPr>
            </w:pPr>
            <w:del w:id="3032" w:author="Chen, Delia (NSB - CN/Hangzhou)" w:date="2019-03-26T10:58:00Z">
              <w:r w:rsidRPr="00BE18BD" w:rsidDel="008C0B89">
                <w:rPr>
                  <w:rFonts w:ascii="Arial" w:eastAsia="宋体" w:hAnsi="Arial"/>
                  <w:noProof/>
                  <w:sz w:val="18"/>
                </w:rPr>
                <w:delText>DRX</w:delText>
              </w:r>
            </w:del>
          </w:p>
        </w:tc>
        <w:tc>
          <w:tcPr>
            <w:tcW w:w="318" w:type="pct"/>
            <w:shd w:val="clear" w:color="auto" w:fill="auto"/>
          </w:tcPr>
          <w:p w14:paraId="3C205E7C" w14:textId="7C1BA13B" w:rsidR="00BE18BD" w:rsidRPr="00BE18BD" w:rsidDel="008C0B89" w:rsidRDefault="00BE18BD" w:rsidP="00BE18BD">
            <w:pPr>
              <w:keepNext/>
              <w:keepLines/>
              <w:spacing w:after="0"/>
              <w:jc w:val="center"/>
              <w:rPr>
                <w:del w:id="3033" w:author="Chen, Delia (NSB - CN/Hangzhou)" w:date="2019-03-26T10:58:00Z"/>
                <w:rFonts w:ascii="Arial" w:eastAsia="宋体" w:hAnsi="Arial"/>
                <w:noProof/>
                <w:sz w:val="18"/>
              </w:rPr>
            </w:pPr>
          </w:p>
        </w:tc>
        <w:tc>
          <w:tcPr>
            <w:tcW w:w="1534" w:type="pct"/>
            <w:shd w:val="clear" w:color="auto" w:fill="auto"/>
          </w:tcPr>
          <w:p w14:paraId="40D595C9" w14:textId="231D2A8A" w:rsidR="00BE18BD" w:rsidRPr="00BE18BD" w:rsidDel="008C0B89" w:rsidRDefault="00BE18BD" w:rsidP="00BE18BD">
            <w:pPr>
              <w:keepNext/>
              <w:keepLines/>
              <w:spacing w:after="0"/>
              <w:jc w:val="center"/>
              <w:rPr>
                <w:del w:id="3034" w:author="Chen, Delia (NSB - CN/Hangzhou)" w:date="2019-03-26T10:58:00Z"/>
                <w:rFonts w:ascii="Arial" w:eastAsia="宋体" w:hAnsi="Arial"/>
                <w:iCs/>
                <w:sz w:val="18"/>
              </w:rPr>
            </w:pPr>
            <w:del w:id="3035" w:author="Chen, Delia (NSB - CN/Hangzhou)" w:date="2019-03-26T10:58:00Z">
              <w:r w:rsidRPr="00BE18BD" w:rsidDel="008C0B89">
                <w:rPr>
                  <w:rFonts w:ascii="Arial" w:eastAsia="宋体" w:hAnsi="Arial"/>
                  <w:iCs/>
                  <w:sz w:val="18"/>
                </w:rPr>
                <w:delText>640</w:delText>
              </w:r>
            </w:del>
          </w:p>
        </w:tc>
        <w:tc>
          <w:tcPr>
            <w:tcW w:w="1534" w:type="pct"/>
          </w:tcPr>
          <w:p w14:paraId="5CE01895" w14:textId="5ACEC6A0" w:rsidR="00BE18BD" w:rsidRPr="00BE18BD" w:rsidDel="008C0B89" w:rsidRDefault="00BE18BD" w:rsidP="00BE18BD">
            <w:pPr>
              <w:keepNext/>
              <w:keepLines/>
              <w:spacing w:after="0"/>
              <w:jc w:val="center"/>
              <w:rPr>
                <w:del w:id="3036" w:author="Chen, Delia (NSB - CN/Hangzhou)" w:date="2019-03-26T10:58:00Z"/>
                <w:rFonts w:ascii="Arial" w:eastAsia="宋体" w:hAnsi="Arial"/>
                <w:iCs/>
                <w:sz w:val="18"/>
              </w:rPr>
            </w:pPr>
            <w:del w:id="3037" w:author="Chen, Delia (NSB - CN/Hangzhou)" w:date="2019-03-26T10:58:00Z">
              <w:r w:rsidRPr="00BE18BD" w:rsidDel="008C0B89">
                <w:rPr>
                  <w:rFonts w:ascii="Arial" w:eastAsia="宋体" w:hAnsi="Arial"/>
                  <w:iCs/>
                  <w:sz w:val="18"/>
                </w:rPr>
                <w:delText>640</w:delText>
              </w:r>
            </w:del>
          </w:p>
        </w:tc>
      </w:tr>
      <w:tr w:rsidR="00BE18BD" w:rsidRPr="00BE18BD" w:rsidDel="008C0B89" w14:paraId="53E9F625" w14:textId="0AA686D2" w:rsidTr="006633E6">
        <w:trPr>
          <w:trHeight w:val="164"/>
          <w:jc w:val="center"/>
          <w:del w:id="3038" w:author="Chen, Delia (NSB - CN/Hangzhou)" w:date="2019-03-26T10:58:00Z"/>
        </w:trPr>
        <w:tc>
          <w:tcPr>
            <w:tcW w:w="1614" w:type="pct"/>
            <w:gridSpan w:val="4"/>
            <w:shd w:val="clear" w:color="auto" w:fill="auto"/>
          </w:tcPr>
          <w:p w14:paraId="79573E77" w14:textId="5A644FCE" w:rsidR="00BE18BD" w:rsidRPr="00BE18BD" w:rsidDel="008C0B89" w:rsidRDefault="00BE18BD" w:rsidP="00BE18BD">
            <w:pPr>
              <w:keepNext/>
              <w:keepLines/>
              <w:spacing w:after="0"/>
              <w:rPr>
                <w:del w:id="3039" w:author="Chen, Delia (NSB - CN/Hangzhou)" w:date="2019-03-26T10:58:00Z"/>
                <w:rFonts w:ascii="Arial" w:eastAsia="宋体" w:hAnsi="Arial"/>
                <w:noProof/>
                <w:sz w:val="18"/>
              </w:rPr>
            </w:pPr>
            <w:del w:id="3040" w:author="Chen, Delia (NSB - CN/Hangzhou)" w:date="2019-03-26T10:58:00Z">
              <w:r w:rsidRPr="00BE18BD" w:rsidDel="008C0B89">
                <w:rPr>
                  <w:rFonts w:ascii="Arial" w:eastAsia="宋体" w:hAnsi="Arial"/>
                  <w:noProof/>
                  <w:sz w:val="18"/>
                </w:rPr>
                <w:delText xml:space="preserve">Gap pattern ID </w:delText>
              </w:r>
            </w:del>
          </w:p>
        </w:tc>
        <w:tc>
          <w:tcPr>
            <w:tcW w:w="318" w:type="pct"/>
            <w:shd w:val="clear" w:color="auto" w:fill="auto"/>
          </w:tcPr>
          <w:p w14:paraId="23044974" w14:textId="55567976" w:rsidR="00BE18BD" w:rsidRPr="00BE18BD" w:rsidDel="008C0B89" w:rsidRDefault="00BE18BD" w:rsidP="00BE18BD">
            <w:pPr>
              <w:keepNext/>
              <w:keepLines/>
              <w:spacing w:after="0"/>
              <w:jc w:val="center"/>
              <w:rPr>
                <w:del w:id="3041" w:author="Chen, Delia (NSB - CN/Hangzhou)" w:date="2019-03-26T10:58:00Z"/>
                <w:rFonts w:ascii="Arial" w:eastAsia="宋体" w:hAnsi="Arial"/>
                <w:noProof/>
                <w:sz w:val="18"/>
              </w:rPr>
            </w:pPr>
          </w:p>
        </w:tc>
        <w:tc>
          <w:tcPr>
            <w:tcW w:w="1534" w:type="pct"/>
            <w:shd w:val="clear" w:color="auto" w:fill="auto"/>
          </w:tcPr>
          <w:p w14:paraId="7682A21B" w14:textId="1DDCEC97" w:rsidR="00BE18BD" w:rsidRPr="00BE18BD" w:rsidDel="008C0B89" w:rsidRDefault="00BE18BD" w:rsidP="00BE18BD">
            <w:pPr>
              <w:keepNext/>
              <w:keepLines/>
              <w:spacing w:after="0"/>
              <w:jc w:val="center"/>
              <w:rPr>
                <w:del w:id="3042" w:author="Chen, Delia (NSB - CN/Hangzhou)" w:date="2019-03-26T10:58:00Z"/>
                <w:rFonts w:ascii="Arial" w:eastAsia="宋体" w:hAnsi="Arial"/>
                <w:iCs/>
                <w:sz w:val="18"/>
              </w:rPr>
            </w:pPr>
            <w:del w:id="3043" w:author="Chen, Delia (NSB - CN/Hangzhou)" w:date="2019-03-26T10:58:00Z">
              <w:r w:rsidRPr="00BE18BD" w:rsidDel="008C0B89">
                <w:rPr>
                  <w:rFonts w:ascii="Arial" w:eastAsia="宋体" w:hAnsi="Arial"/>
                  <w:iCs/>
                  <w:sz w:val="18"/>
                </w:rPr>
                <w:delText>[N.A.]</w:delText>
              </w:r>
            </w:del>
          </w:p>
        </w:tc>
        <w:tc>
          <w:tcPr>
            <w:tcW w:w="1534" w:type="pct"/>
          </w:tcPr>
          <w:p w14:paraId="0C91E424" w14:textId="7FD788C2" w:rsidR="00BE18BD" w:rsidRPr="00BE18BD" w:rsidDel="008C0B89" w:rsidRDefault="00BE18BD" w:rsidP="00BE18BD">
            <w:pPr>
              <w:keepNext/>
              <w:keepLines/>
              <w:spacing w:after="0"/>
              <w:jc w:val="center"/>
              <w:rPr>
                <w:del w:id="3044" w:author="Chen, Delia (NSB - CN/Hangzhou)" w:date="2019-03-26T10:58:00Z"/>
                <w:rFonts w:ascii="Arial" w:eastAsia="宋体" w:hAnsi="Arial"/>
                <w:iCs/>
                <w:sz w:val="18"/>
              </w:rPr>
            </w:pPr>
            <w:del w:id="3045" w:author="Chen, Delia (NSB - CN/Hangzhou)" w:date="2019-03-26T10:58:00Z">
              <w:r w:rsidRPr="00BE18BD" w:rsidDel="008C0B89">
                <w:rPr>
                  <w:rFonts w:ascii="Arial" w:eastAsia="宋体" w:hAnsi="Arial"/>
                  <w:iCs/>
                  <w:sz w:val="18"/>
                </w:rPr>
                <w:delText>*[</w:delText>
              </w:r>
              <w:r w:rsidRPr="00BE18BD" w:rsidDel="008C0B89">
                <w:rPr>
                  <w:rFonts w:ascii="Arial" w:eastAsia="宋体" w:hAnsi="Arial"/>
                  <w:i/>
                  <w:iCs/>
                  <w:sz w:val="18"/>
                </w:rPr>
                <w:delText>gp0</w:delText>
              </w:r>
              <w:r w:rsidRPr="00BE18BD" w:rsidDel="008C0B89">
                <w:rPr>
                  <w:rFonts w:ascii="Arial" w:eastAsia="宋体" w:hAnsi="Arial"/>
                  <w:iCs/>
                  <w:sz w:val="18"/>
                </w:rPr>
                <w:delText>]</w:delText>
              </w:r>
            </w:del>
          </w:p>
        </w:tc>
      </w:tr>
      <w:tr w:rsidR="00BE18BD" w:rsidRPr="00BE18BD" w:rsidDel="008C0B89" w14:paraId="6049B07E" w14:textId="74DE3DEA" w:rsidTr="006633E6">
        <w:trPr>
          <w:trHeight w:val="340"/>
          <w:jc w:val="center"/>
          <w:del w:id="3046" w:author="Chen, Delia (NSB - CN/Hangzhou)" w:date="2019-03-26T10:58:00Z"/>
        </w:trPr>
        <w:tc>
          <w:tcPr>
            <w:tcW w:w="1614" w:type="pct"/>
            <w:gridSpan w:val="4"/>
            <w:shd w:val="clear" w:color="auto" w:fill="auto"/>
          </w:tcPr>
          <w:p w14:paraId="5194C4B4" w14:textId="518137A6" w:rsidR="00BE18BD" w:rsidRPr="00BE18BD" w:rsidDel="008C0B89" w:rsidRDefault="00BE18BD" w:rsidP="00BE18BD">
            <w:pPr>
              <w:keepNext/>
              <w:keepLines/>
              <w:spacing w:after="0"/>
              <w:rPr>
                <w:del w:id="3047" w:author="Chen, Delia (NSB - CN/Hangzhou)" w:date="2019-03-26T10:58:00Z"/>
                <w:rFonts w:ascii="Arial" w:eastAsia="宋体" w:hAnsi="Arial"/>
                <w:noProof/>
                <w:sz w:val="18"/>
              </w:rPr>
            </w:pPr>
            <w:del w:id="3048" w:author="Chen, Delia (NSB - CN/Hangzhou)" w:date="2019-03-26T10:58:00Z">
              <w:r w:rsidRPr="00BE18BD" w:rsidDel="008C0B89">
                <w:rPr>
                  <w:rFonts w:ascii="Arial" w:eastAsia="宋体" w:hAnsi="Arial"/>
                  <w:noProof/>
                  <w:sz w:val="18"/>
                </w:rPr>
                <w:delText>Layer 3 filtering</w:delText>
              </w:r>
            </w:del>
          </w:p>
        </w:tc>
        <w:tc>
          <w:tcPr>
            <w:tcW w:w="318" w:type="pct"/>
            <w:shd w:val="clear" w:color="auto" w:fill="auto"/>
          </w:tcPr>
          <w:p w14:paraId="534B105F" w14:textId="6540BBBC" w:rsidR="00BE18BD" w:rsidRPr="00BE18BD" w:rsidDel="008C0B89" w:rsidRDefault="00BE18BD" w:rsidP="00BE18BD">
            <w:pPr>
              <w:keepNext/>
              <w:keepLines/>
              <w:spacing w:after="0"/>
              <w:jc w:val="center"/>
              <w:rPr>
                <w:del w:id="3049" w:author="Chen, Delia (NSB - CN/Hangzhou)" w:date="2019-03-26T10:58:00Z"/>
                <w:rFonts w:ascii="Arial" w:eastAsia="宋体" w:hAnsi="Arial"/>
                <w:noProof/>
                <w:sz w:val="18"/>
              </w:rPr>
            </w:pPr>
          </w:p>
        </w:tc>
        <w:tc>
          <w:tcPr>
            <w:tcW w:w="1534" w:type="pct"/>
            <w:shd w:val="clear" w:color="auto" w:fill="auto"/>
          </w:tcPr>
          <w:p w14:paraId="01BFE455" w14:textId="632E7E4D" w:rsidR="00BE18BD" w:rsidRPr="00BE18BD" w:rsidDel="008C0B89" w:rsidRDefault="00BE18BD" w:rsidP="00BE18BD">
            <w:pPr>
              <w:keepNext/>
              <w:keepLines/>
              <w:spacing w:after="0"/>
              <w:jc w:val="center"/>
              <w:rPr>
                <w:del w:id="3050" w:author="Chen, Delia (NSB - CN/Hangzhou)" w:date="2019-03-26T10:58:00Z"/>
                <w:rFonts w:ascii="Arial" w:eastAsia="宋体" w:hAnsi="Arial"/>
                <w:noProof/>
                <w:sz w:val="18"/>
              </w:rPr>
            </w:pPr>
            <w:del w:id="3051" w:author="Chen, Delia (NSB - CN/Hangzhou)" w:date="2019-03-26T10:58:00Z">
              <w:r w:rsidRPr="00BE18BD" w:rsidDel="008C0B89">
                <w:rPr>
                  <w:rFonts w:ascii="Arial" w:eastAsia="宋体" w:hAnsi="Arial"/>
                  <w:i/>
                  <w:iCs/>
                  <w:sz w:val="18"/>
                </w:rPr>
                <w:delText>Enabled</w:delText>
              </w:r>
            </w:del>
          </w:p>
        </w:tc>
        <w:tc>
          <w:tcPr>
            <w:tcW w:w="1534" w:type="pct"/>
          </w:tcPr>
          <w:p w14:paraId="39A73FDC" w14:textId="4976FD3F" w:rsidR="00BE18BD" w:rsidRPr="00BE18BD" w:rsidDel="008C0B89" w:rsidRDefault="00BE18BD" w:rsidP="00BE18BD">
            <w:pPr>
              <w:keepNext/>
              <w:keepLines/>
              <w:spacing w:after="0"/>
              <w:jc w:val="center"/>
              <w:rPr>
                <w:del w:id="3052" w:author="Chen, Delia (NSB - CN/Hangzhou)" w:date="2019-03-26T10:58:00Z"/>
                <w:rFonts w:ascii="Arial" w:eastAsia="宋体" w:hAnsi="Arial"/>
                <w:noProof/>
                <w:sz w:val="18"/>
              </w:rPr>
            </w:pPr>
            <w:del w:id="3053" w:author="Chen, Delia (NSB - CN/Hangzhou)" w:date="2019-03-26T10:58:00Z">
              <w:r w:rsidRPr="00BE18BD" w:rsidDel="008C0B89">
                <w:rPr>
                  <w:rFonts w:ascii="Arial" w:eastAsia="宋体" w:hAnsi="Arial"/>
                  <w:i/>
                  <w:iCs/>
                  <w:sz w:val="18"/>
                </w:rPr>
                <w:delText>Enabled</w:delText>
              </w:r>
            </w:del>
          </w:p>
        </w:tc>
      </w:tr>
      <w:tr w:rsidR="00BE18BD" w:rsidRPr="00BE18BD" w:rsidDel="008C0B89" w14:paraId="5604A1F6" w14:textId="4F8286CF" w:rsidTr="006633E6">
        <w:trPr>
          <w:trHeight w:val="164"/>
          <w:jc w:val="center"/>
          <w:del w:id="3054" w:author="Chen, Delia (NSB - CN/Hangzhou)" w:date="2019-03-26T10:58:00Z"/>
        </w:trPr>
        <w:tc>
          <w:tcPr>
            <w:tcW w:w="1614" w:type="pct"/>
            <w:gridSpan w:val="4"/>
            <w:shd w:val="clear" w:color="auto" w:fill="auto"/>
          </w:tcPr>
          <w:p w14:paraId="0604ACE4" w14:textId="73A9BD31" w:rsidR="00BE18BD" w:rsidRPr="00BE18BD" w:rsidDel="008C0B89" w:rsidRDefault="00BE18BD" w:rsidP="00BE18BD">
            <w:pPr>
              <w:keepNext/>
              <w:keepLines/>
              <w:spacing w:after="0"/>
              <w:rPr>
                <w:del w:id="3055" w:author="Chen, Delia (NSB - CN/Hangzhou)" w:date="2019-03-26T10:58:00Z"/>
                <w:rFonts w:ascii="Arial" w:eastAsia="宋体" w:hAnsi="Arial"/>
                <w:noProof/>
                <w:sz w:val="18"/>
              </w:rPr>
            </w:pPr>
            <w:del w:id="3056" w:author="Chen, Delia (NSB - CN/Hangzhou)" w:date="2019-03-26T10:58:00Z">
              <w:r w:rsidRPr="00BE18BD" w:rsidDel="008C0B89">
                <w:rPr>
                  <w:rFonts w:ascii="Arial" w:eastAsia="宋体" w:hAnsi="Arial"/>
                  <w:noProof/>
                  <w:sz w:val="18"/>
                </w:rPr>
                <w:delText>T310 timer</w:delText>
              </w:r>
            </w:del>
          </w:p>
        </w:tc>
        <w:tc>
          <w:tcPr>
            <w:tcW w:w="318" w:type="pct"/>
            <w:shd w:val="clear" w:color="auto" w:fill="auto"/>
          </w:tcPr>
          <w:p w14:paraId="7C695581" w14:textId="16CB9DAB" w:rsidR="00BE18BD" w:rsidRPr="00BE18BD" w:rsidDel="008C0B89" w:rsidRDefault="00BE18BD" w:rsidP="00BE18BD">
            <w:pPr>
              <w:keepNext/>
              <w:keepLines/>
              <w:spacing w:after="0"/>
              <w:jc w:val="center"/>
              <w:rPr>
                <w:del w:id="3057" w:author="Chen, Delia (NSB - CN/Hangzhou)" w:date="2019-03-26T10:58:00Z"/>
                <w:rFonts w:ascii="Arial" w:eastAsia="宋体" w:hAnsi="Arial"/>
                <w:iCs/>
                <w:sz w:val="18"/>
              </w:rPr>
            </w:pPr>
            <w:del w:id="3058" w:author="Chen, Delia (NSB - CN/Hangzhou)" w:date="2019-03-26T10:58:00Z">
              <w:r w:rsidRPr="00BE18BD" w:rsidDel="008C0B89">
                <w:rPr>
                  <w:rFonts w:ascii="Arial" w:eastAsia="宋体" w:hAnsi="Arial"/>
                  <w:iCs/>
                  <w:sz w:val="18"/>
                </w:rPr>
                <w:delText>ms</w:delText>
              </w:r>
            </w:del>
          </w:p>
        </w:tc>
        <w:tc>
          <w:tcPr>
            <w:tcW w:w="1534" w:type="pct"/>
            <w:shd w:val="clear" w:color="auto" w:fill="auto"/>
          </w:tcPr>
          <w:p w14:paraId="70023C48" w14:textId="0403CCF0" w:rsidR="00BE18BD" w:rsidRPr="00BE18BD" w:rsidDel="008C0B89" w:rsidRDefault="00BE18BD" w:rsidP="00BE18BD">
            <w:pPr>
              <w:keepNext/>
              <w:keepLines/>
              <w:spacing w:after="0"/>
              <w:jc w:val="center"/>
              <w:rPr>
                <w:del w:id="3059" w:author="Chen, Delia (NSB - CN/Hangzhou)" w:date="2019-03-26T10:58:00Z"/>
                <w:rFonts w:ascii="Arial" w:eastAsia="宋体" w:hAnsi="Arial"/>
                <w:i/>
                <w:iCs/>
                <w:sz w:val="18"/>
              </w:rPr>
            </w:pPr>
            <w:del w:id="3060" w:author="Chen, Delia (NSB - CN/Hangzhou)" w:date="2019-03-26T10:58:00Z">
              <w:r w:rsidRPr="00BE18BD" w:rsidDel="008C0B89">
                <w:rPr>
                  <w:rFonts w:ascii="Arial" w:eastAsia="宋体" w:hAnsi="Arial"/>
                  <w:i/>
                  <w:iCs/>
                  <w:sz w:val="18"/>
                </w:rPr>
                <w:delText>0</w:delText>
              </w:r>
            </w:del>
          </w:p>
        </w:tc>
        <w:tc>
          <w:tcPr>
            <w:tcW w:w="1534" w:type="pct"/>
          </w:tcPr>
          <w:p w14:paraId="20CF9144" w14:textId="5FDD7FF3" w:rsidR="00BE18BD" w:rsidRPr="00BE18BD" w:rsidDel="008C0B89" w:rsidRDefault="00BE18BD" w:rsidP="00BE18BD">
            <w:pPr>
              <w:keepNext/>
              <w:keepLines/>
              <w:spacing w:after="0"/>
              <w:jc w:val="center"/>
              <w:rPr>
                <w:del w:id="3061" w:author="Chen, Delia (NSB - CN/Hangzhou)" w:date="2019-03-26T10:58:00Z"/>
                <w:rFonts w:ascii="Arial" w:eastAsia="宋体" w:hAnsi="Arial"/>
                <w:i/>
                <w:iCs/>
                <w:sz w:val="18"/>
              </w:rPr>
            </w:pPr>
            <w:del w:id="3062" w:author="Chen, Delia (NSB - CN/Hangzhou)" w:date="2019-03-26T10:58:00Z">
              <w:r w:rsidRPr="00BE18BD" w:rsidDel="008C0B89">
                <w:rPr>
                  <w:rFonts w:ascii="Arial" w:eastAsia="宋体" w:hAnsi="Arial"/>
                  <w:i/>
                  <w:iCs/>
                  <w:sz w:val="18"/>
                </w:rPr>
                <w:delText>0</w:delText>
              </w:r>
            </w:del>
          </w:p>
        </w:tc>
      </w:tr>
      <w:tr w:rsidR="00BE18BD" w:rsidRPr="00BE18BD" w:rsidDel="008C0B89" w14:paraId="0EF2AFA3" w14:textId="20FD5B6D" w:rsidTr="006633E6">
        <w:trPr>
          <w:trHeight w:val="164"/>
          <w:jc w:val="center"/>
          <w:del w:id="3063" w:author="Chen, Delia (NSB - CN/Hangzhou)" w:date="2019-03-26T10:58:00Z"/>
        </w:trPr>
        <w:tc>
          <w:tcPr>
            <w:tcW w:w="1614" w:type="pct"/>
            <w:gridSpan w:val="4"/>
            <w:shd w:val="clear" w:color="auto" w:fill="auto"/>
          </w:tcPr>
          <w:p w14:paraId="0AC6466B" w14:textId="4513A12E" w:rsidR="00BE18BD" w:rsidRPr="00BE18BD" w:rsidDel="008C0B89" w:rsidRDefault="00BE18BD" w:rsidP="00BE18BD">
            <w:pPr>
              <w:keepNext/>
              <w:keepLines/>
              <w:spacing w:after="0"/>
              <w:rPr>
                <w:del w:id="3064" w:author="Chen, Delia (NSB - CN/Hangzhou)" w:date="2019-03-26T10:58:00Z"/>
                <w:rFonts w:ascii="Arial" w:eastAsia="宋体" w:hAnsi="Arial"/>
                <w:noProof/>
                <w:sz w:val="18"/>
              </w:rPr>
            </w:pPr>
            <w:del w:id="3065" w:author="Chen, Delia (NSB - CN/Hangzhou)" w:date="2019-03-26T10:58:00Z">
              <w:r w:rsidRPr="00BE18BD" w:rsidDel="008C0B89">
                <w:rPr>
                  <w:rFonts w:ascii="Arial" w:eastAsia="宋体" w:hAnsi="Arial"/>
                  <w:noProof/>
                  <w:sz w:val="18"/>
                </w:rPr>
                <w:delText>T311 timer</w:delText>
              </w:r>
            </w:del>
          </w:p>
        </w:tc>
        <w:tc>
          <w:tcPr>
            <w:tcW w:w="318" w:type="pct"/>
            <w:shd w:val="clear" w:color="auto" w:fill="auto"/>
          </w:tcPr>
          <w:p w14:paraId="7388277F" w14:textId="37CB6D47" w:rsidR="00BE18BD" w:rsidRPr="00BE18BD" w:rsidDel="008C0B89" w:rsidRDefault="00BE18BD" w:rsidP="00BE18BD">
            <w:pPr>
              <w:keepNext/>
              <w:keepLines/>
              <w:spacing w:after="0"/>
              <w:jc w:val="center"/>
              <w:rPr>
                <w:del w:id="3066" w:author="Chen, Delia (NSB - CN/Hangzhou)" w:date="2019-03-26T10:58:00Z"/>
                <w:rFonts w:ascii="Arial" w:eastAsia="宋体" w:hAnsi="Arial"/>
                <w:iCs/>
                <w:sz w:val="18"/>
              </w:rPr>
            </w:pPr>
            <w:del w:id="3067" w:author="Chen, Delia (NSB - CN/Hangzhou)" w:date="2019-03-26T10:58:00Z">
              <w:r w:rsidRPr="00BE18BD" w:rsidDel="008C0B89">
                <w:rPr>
                  <w:rFonts w:ascii="Arial" w:eastAsia="宋体" w:hAnsi="Arial"/>
                  <w:noProof/>
                  <w:sz w:val="18"/>
                </w:rPr>
                <w:delText>ms</w:delText>
              </w:r>
            </w:del>
          </w:p>
        </w:tc>
        <w:tc>
          <w:tcPr>
            <w:tcW w:w="1534" w:type="pct"/>
            <w:shd w:val="clear" w:color="auto" w:fill="auto"/>
          </w:tcPr>
          <w:p w14:paraId="49602EEB" w14:textId="3D36FB83" w:rsidR="00BE18BD" w:rsidRPr="00BE18BD" w:rsidDel="008C0B89" w:rsidRDefault="00BE18BD" w:rsidP="00BE18BD">
            <w:pPr>
              <w:keepNext/>
              <w:keepLines/>
              <w:spacing w:after="0"/>
              <w:jc w:val="center"/>
              <w:rPr>
                <w:del w:id="3068" w:author="Chen, Delia (NSB - CN/Hangzhou)" w:date="2019-03-26T10:58:00Z"/>
                <w:rFonts w:ascii="Arial" w:eastAsia="宋体" w:hAnsi="Arial"/>
                <w:i/>
                <w:iCs/>
                <w:sz w:val="18"/>
              </w:rPr>
            </w:pPr>
            <w:del w:id="3069" w:author="Chen, Delia (NSB - CN/Hangzhou)" w:date="2019-03-26T10:58:00Z">
              <w:r w:rsidRPr="00BE18BD" w:rsidDel="008C0B89">
                <w:rPr>
                  <w:rFonts w:ascii="Arial" w:eastAsia="宋体" w:hAnsi="Arial"/>
                  <w:noProof/>
                  <w:sz w:val="18"/>
                </w:rPr>
                <w:delText>1000</w:delText>
              </w:r>
            </w:del>
          </w:p>
        </w:tc>
        <w:tc>
          <w:tcPr>
            <w:tcW w:w="1534" w:type="pct"/>
          </w:tcPr>
          <w:p w14:paraId="09F4C9E9" w14:textId="32FCA2C6" w:rsidR="00BE18BD" w:rsidRPr="00BE18BD" w:rsidDel="008C0B89" w:rsidRDefault="00BE18BD" w:rsidP="00BE18BD">
            <w:pPr>
              <w:keepNext/>
              <w:keepLines/>
              <w:spacing w:after="0"/>
              <w:jc w:val="center"/>
              <w:rPr>
                <w:del w:id="3070" w:author="Chen, Delia (NSB - CN/Hangzhou)" w:date="2019-03-26T10:58:00Z"/>
                <w:rFonts w:ascii="Arial" w:eastAsia="宋体" w:hAnsi="Arial"/>
                <w:i/>
                <w:iCs/>
                <w:sz w:val="18"/>
              </w:rPr>
            </w:pPr>
            <w:del w:id="3071" w:author="Chen, Delia (NSB - CN/Hangzhou)" w:date="2019-03-26T10:58:00Z">
              <w:r w:rsidRPr="00BE18BD" w:rsidDel="008C0B89">
                <w:rPr>
                  <w:rFonts w:ascii="Arial" w:eastAsia="宋体" w:hAnsi="Arial"/>
                  <w:noProof/>
                  <w:sz w:val="18"/>
                </w:rPr>
                <w:delText>1000</w:delText>
              </w:r>
            </w:del>
          </w:p>
        </w:tc>
      </w:tr>
      <w:tr w:rsidR="00BE18BD" w:rsidRPr="00BE18BD" w:rsidDel="008C0B89" w14:paraId="5C9241F3" w14:textId="1E7BCF0C" w:rsidTr="006633E6">
        <w:trPr>
          <w:trHeight w:val="164"/>
          <w:jc w:val="center"/>
          <w:del w:id="3072" w:author="Chen, Delia (NSB - CN/Hangzhou)" w:date="2019-03-26T10:58:00Z"/>
        </w:trPr>
        <w:tc>
          <w:tcPr>
            <w:tcW w:w="1614" w:type="pct"/>
            <w:gridSpan w:val="4"/>
            <w:shd w:val="clear" w:color="auto" w:fill="auto"/>
          </w:tcPr>
          <w:p w14:paraId="0F48B857" w14:textId="1F396E0B" w:rsidR="00BE18BD" w:rsidRPr="00BE18BD" w:rsidDel="008C0B89" w:rsidRDefault="00BE18BD" w:rsidP="00BE18BD">
            <w:pPr>
              <w:keepNext/>
              <w:keepLines/>
              <w:spacing w:after="0"/>
              <w:rPr>
                <w:del w:id="3073" w:author="Chen, Delia (NSB - CN/Hangzhou)" w:date="2019-03-26T10:58:00Z"/>
                <w:rFonts w:ascii="Arial" w:eastAsia="宋体" w:hAnsi="Arial"/>
                <w:noProof/>
                <w:sz w:val="18"/>
              </w:rPr>
            </w:pPr>
            <w:del w:id="3074" w:author="Chen, Delia (NSB - CN/Hangzhou)" w:date="2019-03-26T10:58:00Z">
              <w:r w:rsidRPr="00BE18BD" w:rsidDel="008C0B89">
                <w:rPr>
                  <w:rFonts w:ascii="Arial" w:eastAsia="宋体" w:hAnsi="Arial"/>
                  <w:noProof/>
                  <w:sz w:val="18"/>
                </w:rPr>
                <w:delText>N310</w:delText>
              </w:r>
            </w:del>
          </w:p>
        </w:tc>
        <w:tc>
          <w:tcPr>
            <w:tcW w:w="318" w:type="pct"/>
            <w:shd w:val="clear" w:color="auto" w:fill="auto"/>
          </w:tcPr>
          <w:p w14:paraId="73D496F4" w14:textId="793F54E7" w:rsidR="00BE18BD" w:rsidRPr="00BE18BD" w:rsidDel="008C0B89" w:rsidRDefault="00BE18BD" w:rsidP="00BE18BD">
            <w:pPr>
              <w:keepNext/>
              <w:keepLines/>
              <w:spacing w:after="0"/>
              <w:jc w:val="center"/>
              <w:rPr>
                <w:del w:id="3075" w:author="Chen, Delia (NSB - CN/Hangzhou)" w:date="2019-03-26T10:58:00Z"/>
                <w:rFonts w:ascii="Arial" w:eastAsia="宋体" w:hAnsi="Arial"/>
                <w:noProof/>
                <w:sz w:val="18"/>
              </w:rPr>
            </w:pPr>
          </w:p>
        </w:tc>
        <w:tc>
          <w:tcPr>
            <w:tcW w:w="1534" w:type="pct"/>
            <w:shd w:val="clear" w:color="auto" w:fill="auto"/>
          </w:tcPr>
          <w:p w14:paraId="3DAFF511" w14:textId="296E4511" w:rsidR="00BE18BD" w:rsidRPr="00BE18BD" w:rsidDel="008C0B89" w:rsidRDefault="00BE18BD" w:rsidP="00BE18BD">
            <w:pPr>
              <w:keepNext/>
              <w:keepLines/>
              <w:spacing w:after="0"/>
              <w:jc w:val="center"/>
              <w:rPr>
                <w:del w:id="3076" w:author="Chen, Delia (NSB - CN/Hangzhou)" w:date="2019-03-26T10:58:00Z"/>
                <w:rFonts w:ascii="Arial" w:eastAsia="宋体" w:hAnsi="Arial"/>
                <w:noProof/>
                <w:sz w:val="18"/>
              </w:rPr>
            </w:pPr>
            <w:del w:id="3077" w:author="Chen, Delia (NSB - CN/Hangzhou)" w:date="2019-03-26T10:58:00Z">
              <w:r w:rsidRPr="00BE18BD" w:rsidDel="008C0B89">
                <w:rPr>
                  <w:rFonts w:ascii="Arial" w:eastAsia="宋体" w:hAnsi="Arial"/>
                  <w:noProof/>
                  <w:sz w:val="18"/>
                </w:rPr>
                <w:delText>1</w:delText>
              </w:r>
            </w:del>
          </w:p>
        </w:tc>
        <w:tc>
          <w:tcPr>
            <w:tcW w:w="1534" w:type="pct"/>
          </w:tcPr>
          <w:p w14:paraId="225972B5" w14:textId="1F947C93" w:rsidR="00BE18BD" w:rsidRPr="00BE18BD" w:rsidDel="008C0B89" w:rsidRDefault="00BE18BD" w:rsidP="00BE18BD">
            <w:pPr>
              <w:keepNext/>
              <w:keepLines/>
              <w:spacing w:after="0"/>
              <w:jc w:val="center"/>
              <w:rPr>
                <w:del w:id="3078" w:author="Chen, Delia (NSB - CN/Hangzhou)" w:date="2019-03-26T10:58:00Z"/>
                <w:rFonts w:ascii="Arial" w:eastAsia="宋体" w:hAnsi="Arial"/>
                <w:noProof/>
                <w:sz w:val="18"/>
              </w:rPr>
            </w:pPr>
            <w:del w:id="3079" w:author="Chen, Delia (NSB - CN/Hangzhou)" w:date="2019-03-26T10:58:00Z">
              <w:r w:rsidRPr="00BE18BD" w:rsidDel="008C0B89">
                <w:rPr>
                  <w:rFonts w:ascii="Arial" w:eastAsia="宋体" w:hAnsi="Arial"/>
                  <w:noProof/>
                  <w:sz w:val="18"/>
                </w:rPr>
                <w:delText>1</w:delText>
              </w:r>
            </w:del>
          </w:p>
        </w:tc>
      </w:tr>
      <w:tr w:rsidR="00BE18BD" w:rsidRPr="00BE18BD" w:rsidDel="008C0B89" w14:paraId="5FFD4FAD" w14:textId="6BB00625" w:rsidTr="006633E6">
        <w:trPr>
          <w:trHeight w:val="164"/>
          <w:jc w:val="center"/>
          <w:del w:id="3080" w:author="Chen, Delia (NSB - CN/Hangzhou)" w:date="2019-03-26T10:58:00Z"/>
        </w:trPr>
        <w:tc>
          <w:tcPr>
            <w:tcW w:w="1614" w:type="pct"/>
            <w:gridSpan w:val="4"/>
            <w:shd w:val="clear" w:color="auto" w:fill="auto"/>
          </w:tcPr>
          <w:p w14:paraId="71F8E9F5" w14:textId="61B1E69D" w:rsidR="00BE18BD" w:rsidRPr="00BE18BD" w:rsidDel="008C0B89" w:rsidRDefault="00BE18BD" w:rsidP="00BE18BD">
            <w:pPr>
              <w:keepNext/>
              <w:keepLines/>
              <w:spacing w:after="0"/>
              <w:rPr>
                <w:del w:id="3081" w:author="Chen, Delia (NSB - CN/Hangzhou)" w:date="2019-03-26T10:58:00Z"/>
                <w:rFonts w:ascii="Arial" w:eastAsia="宋体" w:hAnsi="Arial"/>
                <w:noProof/>
                <w:sz w:val="18"/>
              </w:rPr>
            </w:pPr>
            <w:del w:id="3082" w:author="Chen, Delia (NSB - CN/Hangzhou)" w:date="2019-03-26T10:58:00Z">
              <w:r w:rsidRPr="00BE18BD" w:rsidDel="008C0B89">
                <w:rPr>
                  <w:rFonts w:ascii="Arial" w:eastAsia="宋体" w:hAnsi="Arial"/>
                  <w:noProof/>
                  <w:sz w:val="18"/>
                </w:rPr>
                <w:delText>N311</w:delText>
              </w:r>
            </w:del>
          </w:p>
        </w:tc>
        <w:tc>
          <w:tcPr>
            <w:tcW w:w="318" w:type="pct"/>
            <w:shd w:val="clear" w:color="auto" w:fill="auto"/>
          </w:tcPr>
          <w:p w14:paraId="75343E4F" w14:textId="00E90C1A" w:rsidR="00BE18BD" w:rsidRPr="00BE18BD" w:rsidDel="008C0B89" w:rsidRDefault="00BE18BD" w:rsidP="00BE18BD">
            <w:pPr>
              <w:keepNext/>
              <w:keepLines/>
              <w:spacing w:after="0"/>
              <w:jc w:val="center"/>
              <w:rPr>
                <w:del w:id="3083" w:author="Chen, Delia (NSB - CN/Hangzhou)" w:date="2019-03-26T10:58:00Z"/>
                <w:rFonts w:ascii="Arial" w:eastAsia="宋体" w:hAnsi="Arial"/>
                <w:noProof/>
                <w:sz w:val="18"/>
              </w:rPr>
            </w:pPr>
          </w:p>
        </w:tc>
        <w:tc>
          <w:tcPr>
            <w:tcW w:w="1534" w:type="pct"/>
            <w:shd w:val="clear" w:color="auto" w:fill="auto"/>
          </w:tcPr>
          <w:p w14:paraId="70474286" w14:textId="1D78CC1C" w:rsidR="00BE18BD" w:rsidRPr="00BE18BD" w:rsidDel="008C0B89" w:rsidRDefault="00BE18BD" w:rsidP="00BE18BD">
            <w:pPr>
              <w:keepNext/>
              <w:keepLines/>
              <w:spacing w:after="0"/>
              <w:jc w:val="center"/>
              <w:rPr>
                <w:del w:id="3084" w:author="Chen, Delia (NSB - CN/Hangzhou)" w:date="2019-03-26T10:58:00Z"/>
                <w:rFonts w:ascii="Arial" w:eastAsia="宋体" w:hAnsi="Arial"/>
                <w:noProof/>
                <w:sz w:val="18"/>
              </w:rPr>
            </w:pPr>
            <w:del w:id="3085" w:author="Chen, Delia (NSB - CN/Hangzhou)" w:date="2019-03-26T10:58:00Z">
              <w:r w:rsidRPr="00BE18BD" w:rsidDel="008C0B89">
                <w:rPr>
                  <w:rFonts w:ascii="Arial" w:eastAsia="宋体" w:hAnsi="Arial"/>
                  <w:noProof/>
                  <w:sz w:val="18"/>
                </w:rPr>
                <w:delText>1</w:delText>
              </w:r>
            </w:del>
          </w:p>
        </w:tc>
        <w:tc>
          <w:tcPr>
            <w:tcW w:w="1534" w:type="pct"/>
          </w:tcPr>
          <w:p w14:paraId="78D0092F" w14:textId="7D5CC9A0" w:rsidR="00BE18BD" w:rsidRPr="00BE18BD" w:rsidDel="008C0B89" w:rsidRDefault="00BE18BD" w:rsidP="00BE18BD">
            <w:pPr>
              <w:keepNext/>
              <w:keepLines/>
              <w:spacing w:after="0"/>
              <w:jc w:val="center"/>
              <w:rPr>
                <w:del w:id="3086" w:author="Chen, Delia (NSB - CN/Hangzhou)" w:date="2019-03-26T10:58:00Z"/>
                <w:rFonts w:ascii="Arial" w:eastAsia="宋体" w:hAnsi="Arial"/>
                <w:noProof/>
                <w:sz w:val="18"/>
              </w:rPr>
            </w:pPr>
            <w:del w:id="3087" w:author="Chen, Delia (NSB - CN/Hangzhou)" w:date="2019-03-26T10:58:00Z">
              <w:r w:rsidRPr="00BE18BD" w:rsidDel="008C0B89">
                <w:rPr>
                  <w:rFonts w:ascii="Arial" w:eastAsia="宋体" w:hAnsi="Arial"/>
                  <w:noProof/>
                  <w:sz w:val="18"/>
                </w:rPr>
                <w:delText>1</w:delText>
              </w:r>
            </w:del>
          </w:p>
        </w:tc>
      </w:tr>
      <w:tr w:rsidR="00BE18BD" w:rsidRPr="00BE18BD" w:rsidDel="008C0B89" w14:paraId="1C842ADB" w14:textId="626CA8B3" w:rsidTr="006633E6">
        <w:trPr>
          <w:trHeight w:val="261"/>
          <w:jc w:val="center"/>
          <w:del w:id="3088" w:author="Chen, Delia (NSB - CN/Hangzhou)" w:date="2019-03-26T10:58:00Z"/>
        </w:trPr>
        <w:tc>
          <w:tcPr>
            <w:tcW w:w="1614" w:type="pct"/>
            <w:gridSpan w:val="4"/>
            <w:shd w:val="clear" w:color="auto" w:fill="auto"/>
          </w:tcPr>
          <w:p w14:paraId="13E68694" w14:textId="293E6DB2" w:rsidR="00BE18BD" w:rsidRPr="00BE18BD" w:rsidDel="008C0B89" w:rsidRDefault="00BE18BD" w:rsidP="00BE18BD">
            <w:pPr>
              <w:keepNext/>
              <w:keepLines/>
              <w:spacing w:after="0"/>
              <w:rPr>
                <w:del w:id="3089" w:author="Chen, Delia (NSB - CN/Hangzhou)" w:date="2019-03-26T10:58:00Z"/>
                <w:rFonts w:ascii="Arial" w:eastAsia="宋体" w:hAnsi="Arial"/>
                <w:noProof/>
                <w:sz w:val="18"/>
              </w:rPr>
            </w:pPr>
            <w:del w:id="3090" w:author="Chen, Delia (NSB - CN/Hangzhou)" w:date="2019-03-26T10:58:00Z">
              <w:r w:rsidRPr="00BE18BD" w:rsidDel="008C0B89">
                <w:rPr>
                  <w:rFonts w:ascii="Arial" w:eastAsia="宋体" w:hAnsi="Arial"/>
                  <w:noProof/>
                  <w:sz w:val="18"/>
                </w:rPr>
                <w:delText xml:space="preserve">NZP CSI-RS configuration </w:delText>
              </w:r>
            </w:del>
          </w:p>
        </w:tc>
        <w:tc>
          <w:tcPr>
            <w:tcW w:w="318" w:type="pct"/>
            <w:shd w:val="clear" w:color="auto" w:fill="auto"/>
          </w:tcPr>
          <w:p w14:paraId="0DC5905E" w14:textId="5B030E58" w:rsidR="00BE18BD" w:rsidRPr="00BE18BD" w:rsidDel="008C0B89" w:rsidRDefault="00BE18BD" w:rsidP="00BE18BD">
            <w:pPr>
              <w:keepNext/>
              <w:keepLines/>
              <w:spacing w:after="0"/>
              <w:jc w:val="center"/>
              <w:rPr>
                <w:del w:id="3091" w:author="Chen, Delia (NSB - CN/Hangzhou)" w:date="2019-03-26T10:58:00Z"/>
                <w:rFonts w:ascii="Arial" w:eastAsia="宋体" w:hAnsi="Arial"/>
                <w:noProof/>
                <w:sz w:val="18"/>
              </w:rPr>
            </w:pPr>
          </w:p>
        </w:tc>
        <w:tc>
          <w:tcPr>
            <w:tcW w:w="1534" w:type="pct"/>
            <w:shd w:val="clear" w:color="auto" w:fill="auto"/>
          </w:tcPr>
          <w:p w14:paraId="6F402D41" w14:textId="0A4D4698" w:rsidR="00BE18BD" w:rsidRPr="00BE18BD" w:rsidDel="008C0B89" w:rsidRDefault="00BE18BD" w:rsidP="00BE18BD">
            <w:pPr>
              <w:keepNext/>
              <w:keepLines/>
              <w:spacing w:after="0"/>
              <w:jc w:val="center"/>
              <w:rPr>
                <w:del w:id="3092" w:author="Chen, Delia (NSB - CN/Hangzhou)" w:date="2019-03-26T10:58:00Z"/>
                <w:rFonts w:ascii="Arial" w:eastAsia="宋体" w:hAnsi="Arial"/>
                <w:noProof/>
                <w:sz w:val="18"/>
              </w:rPr>
            </w:pPr>
            <w:del w:id="3093" w:author="Chen, Delia (NSB - CN/Hangzhou)" w:date="2019-03-26T10:58:00Z">
              <w:r w:rsidRPr="00BE18BD" w:rsidDel="008C0B89">
                <w:rPr>
                  <w:rFonts w:ascii="Arial" w:eastAsia="宋体" w:hAnsi="Arial"/>
                  <w:noProof/>
                  <w:sz w:val="18"/>
                </w:rPr>
                <w:delText>[</w:delText>
              </w:r>
              <w:r w:rsidRPr="00BE18BD" w:rsidDel="008C0B89">
                <w:rPr>
                  <w:rFonts w:ascii="Arial" w:eastAsia="宋体" w:hAnsi="Arial"/>
                  <w:noProof/>
                  <w:sz w:val="18"/>
                  <w:lang w:val="fi-FI"/>
                </w:rPr>
                <w:delText>ResourceId 1</w:delText>
              </w:r>
              <w:r w:rsidRPr="00BE18BD" w:rsidDel="008C0B89">
                <w:rPr>
                  <w:rFonts w:ascii="Arial" w:eastAsia="宋体" w:hAnsi="Arial"/>
                  <w:noProof/>
                  <w:sz w:val="18"/>
                </w:rPr>
                <w:delText>]</w:delText>
              </w:r>
            </w:del>
          </w:p>
        </w:tc>
        <w:tc>
          <w:tcPr>
            <w:tcW w:w="1534" w:type="pct"/>
          </w:tcPr>
          <w:p w14:paraId="0C14FEEB" w14:textId="1BF6B439" w:rsidR="00BE18BD" w:rsidRPr="00BE18BD" w:rsidDel="008C0B89" w:rsidRDefault="00BE18BD" w:rsidP="00BE18BD">
            <w:pPr>
              <w:keepNext/>
              <w:keepLines/>
              <w:spacing w:after="0"/>
              <w:jc w:val="center"/>
              <w:rPr>
                <w:del w:id="3094" w:author="Chen, Delia (NSB - CN/Hangzhou)" w:date="2019-03-26T10:58:00Z"/>
                <w:rFonts w:ascii="Arial" w:eastAsia="宋体" w:hAnsi="Arial"/>
                <w:noProof/>
                <w:sz w:val="18"/>
              </w:rPr>
            </w:pPr>
            <w:del w:id="3095" w:author="Chen, Delia (NSB - CN/Hangzhou)" w:date="2019-03-26T10:58:00Z">
              <w:r w:rsidRPr="00BE18BD" w:rsidDel="008C0B89">
                <w:rPr>
                  <w:rFonts w:ascii="Arial" w:eastAsia="宋体" w:hAnsi="Arial"/>
                  <w:noProof/>
                  <w:sz w:val="18"/>
                </w:rPr>
                <w:delText>[</w:delText>
              </w:r>
              <w:r w:rsidRPr="00BE18BD" w:rsidDel="008C0B89">
                <w:rPr>
                  <w:rFonts w:ascii="Arial" w:eastAsia="宋体" w:hAnsi="Arial"/>
                  <w:noProof/>
                  <w:sz w:val="18"/>
                  <w:lang w:val="fi-FI"/>
                </w:rPr>
                <w:delText>ResourceId 0</w:delText>
              </w:r>
              <w:r w:rsidRPr="00BE18BD" w:rsidDel="008C0B89">
                <w:rPr>
                  <w:rFonts w:ascii="Arial" w:eastAsia="宋体" w:hAnsi="Arial"/>
                  <w:noProof/>
                  <w:sz w:val="18"/>
                </w:rPr>
                <w:delText>]</w:delText>
              </w:r>
            </w:del>
          </w:p>
        </w:tc>
      </w:tr>
      <w:tr w:rsidR="00BE18BD" w:rsidRPr="00BE18BD" w:rsidDel="008C0B89" w14:paraId="0425A163" w14:textId="581D8465" w:rsidTr="006633E6">
        <w:trPr>
          <w:trHeight w:val="279"/>
          <w:jc w:val="center"/>
          <w:del w:id="3096" w:author="Chen, Delia (NSB - CN/Hangzhou)" w:date="2019-03-26T10:58:00Z"/>
        </w:trPr>
        <w:tc>
          <w:tcPr>
            <w:tcW w:w="1614" w:type="pct"/>
            <w:gridSpan w:val="4"/>
            <w:shd w:val="clear" w:color="auto" w:fill="auto"/>
          </w:tcPr>
          <w:p w14:paraId="156CD0DA" w14:textId="36DB9344" w:rsidR="00BE18BD" w:rsidRPr="00BE18BD" w:rsidDel="008C0B89" w:rsidRDefault="00BE18BD" w:rsidP="00BE18BD">
            <w:pPr>
              <w:keepNext/>
              <w:keepLines/>
              <w:spacing w:after="0"/>
              <w:rPr>
                <w:del w:id="3097" w:author="Chen, Delia (NSB - CN/Hangzhou)" w:date="2019-03-26T10:58:00Z"/>
                <w:rFonts w:ascii="Arial" w:eastAsia="宋体" w:hAnsi="Arial"/>
                <w:noProof/>
                <w:sz w:val="18"/>
              </w:rPr>
            </w:pPr>
            <w:del w:id="3098" w:author="Chen, Delia (NSB - CN/Hangzhou)" w:date="2019-03-26T10:58:00Z">
              <w:r w:rsidRPr="00BE18BD" w:rsidDel="008C0B89">
                <w:rPr>
                  <w:rFonts w:ascii="Arial" w:eastAsia="宋体" w:hAnsi="Arial"/>
                  <w:noProof/>
                  <w:sz w:val="18"/>
                </w:rPr>
                <w:delText xml:space="preserve">ZP CSI-RS configuation </w:delText>
              </w:r>
            </w:del>
          </w:p>
        </w:tc>
        <w:tc>
          <w:tcPr>
            <w:tcW w:w="318" w:type="pct"/>
            <w:shd w:val="clear" w:color="auto" w:fill="auto"/>
          </w:tcPr>
          <w:p w14:paraId="0A950501" w14:textId="20AD6029" w:rsidR="00BE18BD" w:rsidRPr="00BE18BD" w:rsidDel="008C0B89" w:rsidRDefault="00BE18BD" w:rsidP="00BE18BD">
            <w:pPr>
              <w:keepNext/>
              <w:keepLines/>
              <w:spacing w:after="0"/>
              <w:jc w:val="center"/>
              <w:rPr>
                <w:del w:id="3099" w:author="Chen, Delia (NSB - CN/Hangzhou)" w:date="2019-03-26T10:58:00Z"/>
                <w:rFonts w:ascii="Arial" w:eastAsia="宋体" w:hAnsi="Arial"/>
                <w:noProof/>
                <w:sz w:val="18"/>
              </w:rPr>
            </w:pPr>
          </w:p>
        </w:tc>
        <w:tc>
          <w:tcPr>
            <w:tcW w:w="1534" w:type="pct"/>
            <w:shd w:val="clear" w:color="auto" w:fill="auto"/>
          </w:tcPr>
          <w:p w14:paraId="11EDA79F" w14:textId="08BB5B61" w:rsidR="00BE18BD" w:rsidRPr="00BE18BD" w:rsidDel="008C0B89" w:rsidRDefault="00BE18BD" w:rsidP="00BE18BD">
            <w:pPr>
              <w:keepNext/>
              <w:keepLines/>
              <w:spacing w:after="0"/>
              <w:jc w:val="center"/>
              <w:rPr>
                <w:del w:id="3100" w:author="Chen, Delia (NSB - CN/Hangzhou)" w:date="2019-03-26T10:58:00Z"/>
                <w:rFonts w:ascii="Arial" w:eastAsia="宋体" w:hAnsi="Arial"/>
                <w:noProof/>
                <w:sz w:val="18"/>
              </w:rPr>
            </w:pPr>
            <w:del w:id="3101" w:author="Chen, Delia (NSB - CN/Hangzhou)" w:date="2019-03-26T10:58:00Z">
              <w:r w:rsidRPr="00BE18BD" w:rsidDel="008C0B89">
                <w:rPr>
                  <w:rFonts w:ascii="Arial" w:eastAsia="宋体" w:hAnsi="Arial"/>
                  <w:noProof/>
                  <w:sz w:val="18"/>
                </w:rPr>
                <w:delText>TBD</w:delText>
              </w:r>
            </w:del>
          </w:p>
        </w:tc>
        <w:tc>
          <w:tcPr>
            <w:tcW w:w="1534" w:type="pct"/>
          </w:tcPr>
          <w:p w14:paraId="65443156" w14:textId="13B9C093" w:rsidR="00BE18BD" w:rsidRPr="00BE18BD" w:rsidDel="008C0B89" w:rsidRDefault="00BE18BD" w:rsidP="00BE18BD">
            <w:pPr>
              <w:keepNext/>
              <w:keepLines/>
              <w:spacing w:after="0"/>
              <w:jc w:val="center"/>
              <w:rPr>
                <w:del w:id="3102" w:author="Chen, Delia (NSB - CN/Hangzhou)" w:date="2019-03-26T10:58:00Z"/>
                <w:rFonts w:ascii="Arial" w:eastAsia="宋体" w:hAnsi="Arial"/>
                <w:noProof/>
                <w:sz w:val="18"/>
              </w:rPr>
            </w:pPr>
            <w:del w:id="3103" w:author="Chen, Delia (NSB - CN/Hangzhou)" w:date="2019-03-26T10:58:00Z">
              <w:r w:rsidRPr="00BE18BD" w:rsidDel="008C0B89">
                <w:rPr>
                  <w:rFonts w:ascii="Arial" w:eastAsia="宋体" w:hAnsi="Arial"/>
                  <w:noProof/>
                  <w:sz w:val="18"/>
                </w:rPr>
                <w:delText>TBD</w:delText>
              </w:r>
            </w:del>
          </w:p>
        </w:tc>
      </w:tr>
      <w:tr w:rsidR="00BE18BD" w:rsidRPr="00BE18BD" w:rsidDel="008C0B89" w14:paraId="69057E59" w14:textId="4591E454" w:rsidTr="006633E6">
        <w:trPr>
          <w:trHeight w:val="279"/>
          <w:jc w:val="center"/>
          <w:del w:id="3104" w:author="Chen, Delia (NSB - CN/Hangzhou)" w:date="2019-03-26T10:58:00Z"/>
        </w:trPr>
        <w:tc>
          <w:tcPr>
            <w:tcW w:w="1614" w:type="pct"/>
            <w:gridSpan w:val="4"/>
            <w:shd w:val="clear" w:color="auto" w:fill="auto"/>
          </w:tcPr>
          <w:p w14:paraId="32AD1115" w14:textId="107FACA7" w:rsidR="00BE18BD" w:rsidRPr="00BE18BD" w:rsidDel="008C0B89" w:rsidRDefault="00BE18BD" w:rsidP="00BE18BD">
            <w:pPr>
              <w:keepNext/>
              <w:keepLines/>
              <w:spacing w:after="0"/>
              <w:rPr>
                <w:del w:id="3105" w:author="Chen, Delia (NSB - CN/Hangzhou)" w:date="2019-03-26T10:58:00Z"/>
                <w:rFonts w:ascii="Arial" w:eastAsia="宋体" w:hAnsi="Arial"/>
                <w:noProof/>
                <w:sz w:val="18"/>
              </w:rPr>
            </w:pPr>
            <w:del w:id="3106" w:author="Chen, Delia (NSB - CN/Hangzhou)" w:date="2019-03-26T10:58:00Z">
              <w:r w:rsidRPr="00BE18BD" w:rsidDel="008C0B89">
                <w:rPr>
                  <w:rFonts w:ascii="Arial" w:eastAsia="宋体" w:hAnsi="Arial"/>
                  <w:noProof/>
                  <w:sz w:val="18"/>
                </w:rPr>
                <w:lastRenderedPageBreak/>
                <w:delText xml:space="preserve">CSI-IM configuration </w:delText>
              </w:r>
            </w:del>
          </w:p>
        </w:tc>
        <w:tc>
          <w:tcPr>
            <w:tcW w:w="318" w:type="pct"/>
            <w:shd w:val="clear" w:color="auto" w:fill="auto"/>
          </w:tcPr>
          <w:p w14:paraId="34751C5C" w14:textId="0D0F33C0" w:rsidR="00BE18BD" w:rsidRPr="00BE18BD" w:rsidDel="008C0B89" w:rsidRDefault="00BE18BD" w:rsidP="00BE18BD">
            <w:pPr>
              <w:keepNext/>
              <w:keepLines/>
              <w:spacing w:after="0"/>
              <w:jc w:val="center"/>
              <w:rPr>
                <w:del w:id="3107" w:author="Chen, Delia (NSB - CN/Hangzhou)" w:date="2019-03-26T10:58:00Z"/>
                <w:rFonts w:ascii="Arial" w:eastAsia="宋体" w:hAnsi="Arial"/>
                <w:noProof/>
                <w:sz w:val="18"/>
              </w:rPr>
            </w:pPr>
          </w:p>
        </w:tc>
        <w:tc>
          <w:tcPr>
            <w:tcW w:w="1534" w:type="pct"/>
            <w:shd w:val="clear" w:color="auto" w:fill="auto"/>
          </w:tcPr>
          <w:p w14:paraId="0BCDC513" w14:textId="278D246D" w:rsidR="00BE18BD" w:rsidRPr="00BE18BD" w:rsidDel="008C0B89" w:rsidRDefault="00BE18BD" w:rsidP="00BE18BD">
            <w:pPr>
              <w:keepNext/>
              <w:keepLines/>
              <w:spacing w:after="0"/>
              <w:jc w:val="center"/>
              <w:rPr>
                <w:del w:id="3108" w:author="Chen, Delia (NSB - CN/Hangzhou)" w:date="2019-03-26T10:58:00Z"/>
                <w:rFonts w:ascii="Arial" w:eastAsia="宋体" w:hAnsi="Arial"/>
                <w:noProof/>
                <w:sz w:val="18"/>
              </w:rPr>
            </w:pPr>
            <w:del w:id="3109" w:author="Chen, Delia (NSB - CN/Hangzhou)" w:date="2019-03-26T10:58:00Z">
              <w:r w:rsidRPr="00BE18BD" w:rsidDel="008C0B89">
                <w:rPr>
                  <w:rFonts w:ascii="Arial" w:eastAsia="宋体" w:hAnsi="Arial"/>
                  <w:noProof/>
                  <w:sz w:val="18"/>
                </w:rPr>
                <w:delText>TBD</w:delText>
              </w:r>
            </w:del>
          </w:p>
        </w:tc>
        <w:tc>
          <w:tcPr>
            <w:tcW w:w="1534" w:type="pct"/>
          </w:tcPr>
          <w:p w14:paraId="700E2099" w14:textId="638D7A18" w:rsidR="00BE18BD" w:rsidRPr="00BE18BD" w:rsidDel="008C0B89" w:rsidRDefault="00BE18BD" w:rsidP="00BE18BD">
            <w:pPr>
              <w:keepNext/>
              <w:keepLines/>
              <w:spacing w:after="0"/>
              <w:jc w:val="center"/>
              <w:rPr>
                <w:del w:id="3110" w:author="Chen, Delia (NSB - CN/Hangzhou)" w:date="2019-03-26T10:58:00Z"/>
                <w:rFonts w:ascii="Arial" w:eastAsia="宋体" w:hAnsi="Arial"/>
                <w:noProof/>
                <w:sz w:val="18"/>
              </w:rPr>
            </w:pPr>
            <w:del w:id="3111" w:author="Chen, Delia (NSB - CN/Hangzhou)" w:date="2019-03-26T10:58:00Z">
              <w:r w:rsidRPr="00BE18BD" w:rsidDel="008C0B89">
                <w:rPr>
                  <w:rFonts w:ascii="Arial" w:eastAsia="宋体" w:hAnsi="Arial"/>
                  <w:noProof/>
                  <w:sz w:val="18"/>
                </w:rPr>
                <w:delText>TBD</w:delText>
              </w:r>
            </w:del>
          </w:p>
        </w:tc>
      </w:tr>
      <w:tr w:rsidR="00BE18BD" w:rsidRPr="00BE18BD" w:rsidDel="008C0B89" w14:paraId="5794D4BA" w14:textId="2D23A4A4" w:rsidTr="006633E6">
        <w:trPr>
          <w:trHeight w:val="279"/>
          <w:jc w:val="center"/>
          <w:del w:id="3112" w:author="Chen, Delia (NSB - CN/Hangzhou)" w:date="2019-03-26T10:58:00Z"/>
        </w:trPr>
        <w:tc>
          <w:tcPr>
            <w:tcW w:w="1614" w:type="pct"/>
            <w:gridSpan w:val="4"/>
            <w:shd w:val="clear" w:color="auto" w:fill="auto"/>
          </w:tcPr>
          <w:p w14:paraId="12CD0469" w14:textId="29B5D5CB" w:rsidR="00BE18BD" w:rsidRPr="00BE18BD" w:rsidDel="008C0B89" w:rsidRDefault="00BE18BD" w:rsidP="00BE18BD">
            <w:pPr>
              <w:keepNext/>
              <w:keepLines/>
              <w:spacing w:after="0"/>
              <w:rPr>
                <w:del w:id="3113" w:author="Chen, Delia (NSB - CN/Hangzhou)" w:date="2019-03-26T10:58:00Z"/>
                <w:rFonts w:ascii="Arial" w:eastAsia="宋体" w:hAnsi="Arial"/>
                <w:noProof/>
                <w:sz w:val="18"/>
              </w:rPr>
            </w:pPr>
            <w:del w:id="3114" w:author="Chen, Delia (NSB - CN/Hangzhou)" w:date="2019-03-26T10:58:00Z">
              <w:r w:rsidRPr="00BE18BD" w:rsidDel="008C0B89">
                <w:rPr>
                  <w:rFonts w:ascii="Arial" w:eastAsia="宋体" w:hAnsi="Arial"/>
                  <w:noProof/>
                  <w:sz w:val="18"/>
                </w:rPr>
                <w:delText>Periodic CSI reporting</w:delText>
              </w:r>
            </w:del>
          </w:p>
        </w:tc>
        <w:tc>
          <w:tcPr>
            <w:tcW w:w="318" w:type="pct"/>
            <w:shd w:val="clear" w:color="auto" w:fill="auto"/>
          </w:tcPr>
          <w:p w14:paraId="5E2EEF15" w14:textId="3FD7A05E" w:rsidR="00BE18BD" w:rsidRPr="00BE18BD" w:rsidDel="008C0B89" w:rsidRDefault="00BE18BD" w:rsidP="00BE18BD">
            <w:pPr>
              <w:keepNext/>
              <w:keepLines/>
              <w:spacing w:after="0"/>
              <w:jc w:val="center"/>
              <w:rPr>
                <w:del w:id="3115" w:author="Chen, Delia (NSB - CN/Hangzhou)" w:date="2019-03-26T10:58:00Z"/>
                <w:rFonts w:ascii="Arial" w:eastAsia="宋体" w:hAnsi="Arial"/>
                <w:noProof/>
                <w:sz w:val="18"/>
              </w:rPr>
            </w:pPr>
          </w:p>
        </w:tc>
        <w:tc>
          <w:tcPr>
            <w:tcW w:w="1534" w:type="pct"/>
            <w:shd w:val="clear" w:color="auto" w:fill="auto"/>
          </w:tcPr>
          <w:p w14:paraId="4996E8A5" w14:textId="2338C1B9" w:rsidR="00BE18BD" w:rsidRPr="00BE18BD" w:rsidDel="008C0B89" w:rsidRDefault="00BE18BD" w:rsidP="00BE18BD">
            <w:pPr>
              <w:keepNext/>
              <w:keepLines/>
              <w:spacing w:after="0"/>
              <w:jc w:val="center"/>
              <w:rPr>
                <w:del w:id="3116" w:author="Chen, Delia (NSB - CN/Hangzhou)" w:date="2019-03-26T10:58:00Z"/>
                <w:rFonts w:ascii="Arial" w:eastAsia="宋体" w:hAnsi="Arial"/>
                <w:noProof/>
                <w:sz w:val="18"/>
              </w:rPr>
            </w:pPr>
            <w:del w:id="3117" w:author="Chen, Delia (NSB - CN/Hangzhou)" w:date="2019-03-26T10:58:00Z">
              <w:r w:rsidRPr="00BE18BD" w:rsidDel="008C0B89">
                <w:rPr>
                  <w:rFonts w:ascii="Arial" w:eastAsia="宋体" w:hAnsi="Arial"/>
                  <w:noProof/>
                  <w:sz w:val="18"/>
                </w:rPr>
                <w:delText>PUCCH</w:delText>
              </w:r>
            </w:del>
          </w:p>
        </w:tc>
        <w:tc>
          <w:tcPr>
            <w:tcW w:w="1534" w:type="pct"/>
          </w:tcPr>
          <w:p w14:paraId="3D67F0FC" w14:textId="0B03D589" w:rsidR="00BE18BD" w:rsidRPr="00BE18BD" w:rsidDel="008C0B89" w:rsidRDefault="00BE18BD" w:rsidP="00BE18BD">
            <w:pPr>
              <w:keepNext/>
              <w:keepLines/>
              <w:spacing w:after="0"/>
              <w:jc w:val="center"/>
              <w:rPr>
                <w:del w:id="3118" w:author="Chen, Delia (NSB - CN/Hangzhou)" w:date="2019-03-26T10:58:00Z"/>
                <w:rFonts w:ascii="Arial" w:eastAsia="宋体" w:hAnsi="Arial"/>
                <w:noProof/>
                <w:sz w:val="18"/>
              </w:rPr>
            </w:pPr>
            <w:del w:id="3119" w:author="Chen, Delia (NSB - CN/Hangzhou)" w:date="2019-03-26T10:58:00Z">
              <w:r w:rsidRPr="00BE18BD" w:rsidDel="008C0B89">
                <w:rPr>
                  <w:rFonts w:ascii="Arial" w:eastAsia="宋体" w:hAnsi="Arial"/>
                  <w:noProof/>
                  <w:sz w:val="18"/>
                </w:rPr>
                <w:delText>PUCCH</w:delText>
              </w:r>
            </w:del>
          </w:p>
        </w:tc>
      </w:tr>
      <w:tr w:rsidR="00BE18BD" w:rsidRPr="00BE18BD" w:rsidDel="008C0B89" w14:paraId="569EF5EC" w14:textId="4F3878CE" w:rsidTr="006633E6">
        <w:trPr>
          <w:trHeight w:val="185"/>
          <w:jc w:val="center"/>
          <w:del w:id="3120" w:author="Chen, Delia (NSB - CN/Hangzhou)" w:date="2019-03-26T10:58:00Z"/>
        </w:trPr>
        <w:tc>
          <w:tcPr>
            <w:tcW w:w="767" w:type="pct"/>
            <w:gridSpan w:val="2"/>
            <w:shd w:val="clear" w:color="auto" w:fill="auto"/>
          </w:tcPr>
          <w:p w14:paraId="03B1D3F7" w14:textId="1DF41118" w:rsidR="00BE18BD" w:rsidRPr="00BE18BD" w:rsidDel="008C0B89" w:rsidRDefault="00BE18BD" w:rsidP="00BE18BD">
            <w:pPr>
              <w:keepNext/>
              <w:keepLines/>
              <w:spacing w:after="0"/>
              <w:rPr>
                <w:del w:id="3121" w:author="Chen, Delia (NSB - CN/Hangzhou)" w:date="2019-03-26T10:58:00Z"/>
                <w:rFonts w:ascii="Arial" w:eastAsia="宋体" w:hAnsi="Arial"/>
                <w:noProof/>
                <w:sz w:val="18"/>
              </w:rPr>
            </w:pPr>
            <w:del w:id="3122" w:author="Chen, Delia (NSB - CN/Hangzhou)" w:date="2019-03-26T10:58:00Z">
              <w:r w:rsidRPr="00BE18BD" w:rsidDel="008C0B89">
                <w:rPr>
                  <w:rFonts w:ascii="Arial" w:eastAsia="宋体" w:hAnsi="Arial"/>
                  <w:noProof/>
                  <w:sz w:val="18"/>
                </w:rPr>
                <w:delText>CSI reporting periodicity</w:delText>
              </w:r>
            </w:del>
          </w:p>
        </w:tc>
        <w:tc>
          <w:tcPr>
            <w:tcW w:w="847" w:type="pct"/>
            <w:gridSpan w:val="2"/>
            <w:shd w:val="clear" w:color="auto" w:fill="auto"/>
          </w:tcPr>
          <w:p w14:paraId="581D6FE3" w14:textId="44027076" w:rsidR="00BE18BD" w:rsidRPr="00BE18BD" w:rsidDel="008C0B89" w:rsidRDefault="00BE18BD" w:rsidP="00BE18BD">
            <w:pPr>
              <w:keepNext/>
              <w:keepLines/>
              <w:spacing w:after="0"/>
              <w:rPr>
                <w:del w:id="3123" w:author="Chen, Delia (NSB - CN/Hangzhou)" w:date="2019-03-26T10:58:00Z"/>
                <w:rFonts w:ascii="Arial" w:eastAsia="宋体" w:hAnsi="Arial"/>
                <w:noProof/>
                <w:sz w:val="18"/>
              </w:rPr>
            </w:pPr>
            <w:del w:id="3124" w:author="Chen, Delia (NSB - CN/Hangzhou)" w:date="2019-03-26T10:58:00Z">
              <w:r w:rsidRPr="00BE18BD" w:rsidDel="008C0B89">
                <w:rPr>
                  <w:rFonts w:ascii="Arial" w:eastAsia="宋体" w:hAnsi="Arial"/>
                  <w:noProof/>
                  <w:sz w:val="18"/>
                </w:rPr>
                <w:delText>Config 1</w:delText>
              </w:r>
            </w:del>
          </w:p>
        </w:tc>
        <w:tc>
          <w:tcPr>
            <w:tcW w:w="318" w:type="pct"/>
            <w:shd w:val="clear" w:color="auto" w:fill="auto"/>
          </w:tcPr>
          <w:p w14:paraId="7C5A4A67" w14:textId="3D0F8BB3" w:rsidR="00BE18BD" w:rsidRPr="00BE18BD" w:rsidDel="008C0B89" w:rsidRDefault="00BE18BD" w:rsidP="00BE18BD">
            <w:pPr>
              <w:keepNext/>
              <w:keepLines/>
              <w:spacing w:after="0"/>
              <w:jc w:val="center"/>
              <w:rPr>
                <w:del w:id="3125" w:author="Chen, Delia (NSB - CN/Hangzhou)" w:date="2019-03-26T10:58:00Z"/>
                <w:rFonts w:ascii="Arial" w:eastAsia="宋体" w:hAnsi="Arial"/>
                <w:noProof/>
                <w:sz w:val="18"/>
              </w:rPr>
            </w:pPr>
            <w:del w:id="3126" w:author="Chen, Delia (NSB - CN/Hangzhou)" w:date="2019-03-26T10:58:00Z">
              <w:r w:rsidRPr="00BE18BD" w:rsidDel="008C0B89">
                <w:rPr>
                  <w:rFonts w:ascii="Arial" w:eastAsia="宋体" w:hAnsi="Arial"/>
                  <w:noProof/>
                  <w:sz w:val="18"/>
                </w:rPr>
                <w:delText>slot</w:delText>
              </w:r>
            </w:del>
          </w:p>
        </w:tc>
        <w:tc>
          <w:tcPr>
            <w:tcW w:w="1534" w:type="pct"/>
            <w:shd w:val="clear" w:color="auto" w:fill="auto"/>
          </w:tcPr>
          <w:p w14:paraId="2EE543AF" w14:textId="78D0B966" w:rsidR="00BE18BD" w:rsidRPr="00BE18BD" w:rsidDel="008C0B89" w:rsidRDefault="00BE18BD" w:rsidP="00BE18BD">
            <w:pPr>
              <w:keepNext/>
              <w:keepLines/>
              <w:spacing w:after="0"/>
              <w:jc w:val="center"/>
              <w:rPr>
                <w:del w:id="3127" w:author="Chen, Delia (NSB - CN/Hangzhou)" w:date="2019-03-26T10:58:00Z"/>
                <w:rFonts w:ascii="Arial" w:eastAsia="宋体" w:hAnsi="Arial"/>
                <w:noProof/>
                <w:sz w:val="18"/>
              </w:rPr>
            </w:pPr>
            <w:del w:id="3128" w:author="Chen, Delia (NSB - CN/Hangzhou)" w:date="2019-03-26T10:58:00Z">
              <w:r w:rsidRPr="00BE18BD" w:rsidDel="008C0B89">
                <w:rPr>
                  <w:rFonts w:ascii="Arial" w:eastAsia="宋体" w:hAnsi="Arial"/>
                  <w:noProof/>
                  <w:sz w:val="18"/>
                </w:rPr>
                <w:delText>[10]</w:delText>
              </w:r>
            </w:del>
          </w:p>
        </w:tc>
        <w:tc>
          <w:tcPr>
            <w:tcW w:w="1534" w:type="pct"/>
          </w:tcPr>
          <w:p w14:paraId="2C626A91" w14:textId="226D1E84" w:rsidR="00BE18BD" w:rsidRPr="00BE18BD" w:rsidDel="008C0B89" w:rsidRDefault="00BE18BD" w:rsidP="00BE18BD">
            <w:pPr>
              <w:keepNext/>
              <w:keepLines/>
              <w:spacing w:after="0"/>
              <w:jc w:val="center"/>
              <w:rPr>
                <w:del w:id="3129" w:author="Chen, Delia (NSB - CN/Hangzhou)" w:date="2019-03-26T10:58:00Z"/>
                <w:rFonts w:ascii="Arial" w:eastAsia="宋体" w:hAnsi="Arial"/>
                <w:noProof/>
                <w:sz w:val="18"/>
              </w:rPr>
            </w:pPr>
            <w:del w:id="3130" w:author="Chen, Delia (NSB - CN/Hangzhou)" w:date="2019-03-26T10:58:00Z">
              <w:r w:rsidRPr="00BE18BD" w:rsidDel="008C0B89">
                <w:rPr>
                  <w:rFonts w:ascii="Arial" w:eastAsia="宋体" w:hAnsi="Arial"/>
                  <w:noProof/>
                  <w:sz w:val="18"/>
                </w:rPr>
                <w:delText>[10]</w:delText>
              </w:r>
            </w:del>
          </w:p>
        </w:tc>
      </w:tr>
      <w:tr w:rsidR="00BE18BD" w:rsidRPr="00BE18BD" w:rsidDel="008C0B89" w14:paraId="2F210CE8" w14:textId="38E3B57A" w:rsidTr="006633E6">
        <w:trPr>
          <w:trHeight w:val="164"/>
          <w:jc w:val="center"/>
          <w:del w:id="3131" w:author="Chen, Delia (NSB - CN/Hangzhou)" w:date="2019-03-26T10:58:00Z"/>
        </w:trPr>
        <w:tc>
          <w:tcPr>
            <w:tcW w:w="1614" w:type="pct"/>
            <w:gridSpan w:val="4"/>
            <w:shd w:val="clear" w:color="auto" w:fill="auto"/>
          </w:tcPr>
          <w:p w14:paraId="2B4D2FE2" w14:textId="65EA5020" w:rsidR="00BE18BD" w:rsidRPr="00BE18BD" w:rsidDel="008C0B89" w:rsidRDefault="00BE18BD" w:rsidP="00BE18BD">
            <w:pPr>
              <w:keepNext/>
              <w:keepLines/>
              <w:spacing w:after="0"/>
              <w:rPr>
                <w:del w:id="3132" w:author="Chen, Delia (NSB - CN/Hangzhou)" w:date="2019-03-26T10:58:00Z"/>
                <w:rFonts w:ascii="Arial" w:eastAsia="宋体" w:hAnsi="Arial"/>
                <w:noProof/>
                <w:sz w:val="18"/>
              </w:rPr>
            </w:pPr>
            <w:del w:id="3133" w:author="Chen, Delia (NSB - CN/Hangzhou)" w:date="2019-03-26T10:58:00Z">
              <w:r w:rsidRPr="00BE18BD" w:rsidDel="008C0B89">
                <w:rPr>
                  <w:rFonts w:ascii="Arial" w:eastAsia="宋体" w:hAnsi="Arial"/>
                  <w:noProof/>
                  <w:sz w:val="18"/>
                </w:rPr>
                <w:delText>T1</w:delText>
              </w:r>
            </w:del>
          </w:p>
        </w:tc>
        <w:tc>
          <w:tcPr>
            <w:tcW w:w="318" w:type="pct"/>
            <w:shd w:val="clear" w:color="auto" w:fill="auto"/>
          </w:tcPr>
          <w:p w14:paraId="4B32C013" w14:textId="455596A1" w:rsidR="00BE18BD" w:rsidRPr="00BE18BD" w:rsidDel="008C0B89" w:rsidRDefault="00BE18BD" w:rsidP="00BE18BD">
            <w:pPr>
              <w:keepNext/>
              <w:keepLines/>
              <w:spacing w:after="0"/>
              <w:jc w:val="center"/>
              <w:rPr>
                <w:del w:id="3134" w:author="Chen, Delia (NSB - CN/Hangzhou)" w:date="2019-03-26T10:58:00Z"/>
                <w:rFonts w:ascii="Arial" w:eastAsia="宋体" w:hAnsi="Arial"/>
                <w:noProof/>
                <w:sz w:val="18"/>
              </w:rPr>
            </w:pPr>
            <w:del w:id="3135"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4FF83F9" w14:textId="7EEE1C2D" w:rsidR="00BE18BD" w:rsidRPr="00BE18BD" w:rsidDel="008C0B89" w:rsidRDefault="00BE18BD" w:rsidP="00BE18BD">
            <w:pPr>
              <w:keepNext/>
              <w:keepLines/>
              <w:spacing w:after="0"/>
              <w:jc w:val="center"/>
              <w:rPr>
                <w:del w:id="3136" w:author="Chen, Delia (NSB - CN/Hangzhou)" w:date="2019-03-26T10:58:00Z"/>
                <w:rFonts w:ascii="Arial" w:eastAsia="宋体" w:hAnsi="Arial"/>
                <w:noProof/>
                <w:sz w:val="18"/>
              </w:rPr>
            </w:pPr>
            <w:del w:id="3137" w:author="Chen, Delia (NSB - CN/Hangzhou)" w:date="2019-03-26T10:58:00Z">
              <w:r w:rsidRPr="00BE18BD" w:rsidDel="008C0B89">
                <w:rPr>
                  <w:rFonts w:ascii="Arial" w:eastAsia="宋体" w:hAnsi="Arial"/>
                  <w:noProof/>
                  <w:sz w:val="18"/>
                </w:rPr>
                <w:delText>1</w:delText>
              </w:r>
            </w:del>
          </w:p>
        </w:tc>
        <w:tc>
          <w:tcPr>
            <w:tcW w:w="1534" w:type="pct"/>
          </w:tcPr>
          <w:p w14:paraId="0976D6F4" w14:textId="352DCB79" w:rsidR="00BE18BD" w:rsidRPr="00BE18BD" w:rsidDel="008C0B89" w:rsidRDefault="00BE18BD" w:rsidP="00BE18BD">
            <w:pPr>
              <w:keepNext/>
              <w:keepLines/>
              <w:spacing w:after="0"/>
              <w:jc w:val="center"/>
              <w:rPr>
                <w:del w:id="3138" w:author="Chen, Delia (NSB - CN/Hangzhou)" w:date="2019-03-26T10:58:00Z"/>
                <w:rFonts w:ascii="Arial" w:eastAsia="宋体" w:hAnsi="Arial"/>
                <w:noProof/>
                <w:sz w:val="18"/>
              </w:rPr>
            </w:pPr>
            <w:del w:id="3139" w:author="Chen, Delia (NSB - CN/Hangzhou)" w:date="2019-03-26T10:58:00Z">
              <w:r w:rsidRPr="00BE18BD" w:rsidDel="008C0B89">
                <w:rPr>
                  <w:rFonts w:ascii="Arial" w:eastAsia="宋体" w:hAnsi="Arial"/>
                  <w:noProof/>
                  <w:sz w:val="18"/>
                </w:rPr>
                <w:delText>1</w:delText>
              </w:r>
            </w:del>
          </w:p>
        </w:tc>
      </w:tr>
      <w:tr w:rsidR="00BE18BD" w:rsidRPr="00BE18BD" w:rsidDel="008C0B89" w14:paraId="0462954F" w14:textId="2294C851" w:rsidTr="006633E6">
        <w:trPr>
          <w:trHeight w:val="176"/>
          <w:jc w:val="center"/>
          <w:del w:id="3140" w:author="Chen, Delia (NSB - CN/Hangzhou)" w:date="2019-03-26T10:58:00Z"/>
        </w:trPr>
        <w:tc>
          <w:tcPr>
            <w:tcW w:w="1614" w:type="pct"/>
            <w:gridSpan w:val="4"/>
            <w:shd w:val="clear" w:color="auto" w:fill="auto"/>
          </w:tcPr>
          <w:p w14:paraId="21F8F7F3" w14:textId="663774CE" w:rsidR="00BE18BD" w:rsidRPr="00BE18BD" w:rsidDel="008C0B89" w:rsidRDefault="00BE18BD" w:rsidP="00BE18BD">
            <w:pPr>
              <w:keepNext/>
              <w:keepLines/>
              <w:spacing w:after="0"/>
              <w:rPr>
                <w:del w:id="3141" w:author="Chen, Delia (NSB - CN/Hangzhou)" w:date="2019-03-26T10:58:00Z"/>
                <w:rFonts w:ascii="Arial" w:eastAsia="宋体" w:hAnsi="Arial"/>
                <w:noProof/>
                <w:sz w:val="18"/>
              </w:rPr>
            </w:pPr>
            <w:del w:id="3142" w:author="Chen, Delia (NSB - CN/Hangzhou)" w:date="2019-03-26T10:58:00Z">
              <w:r w:rsidRPr="00BE18BD" w:rsidDel="008C0B89">
                <w:rPr>
                  <w:rFonts w:ascii="Arial" w:eastAsia="宋体" w:hAnsi="Arial"/>
                  <w:noProof/>
                  <w:sz w:val="18"/>
                </w:rPr>
                <w:delText>T2</w:delText>
              </w:r>
            </w:del>
          </w:p>
        </w:tc>
        <w:tc>
          <w:tcPr>
            <w:tcW w:w="318" w:type="pct"/>
            <w:shd w:val="clear" w:color="auto" w:fill="auto"/>
          </w:tcPr>
          <w:p w14:paraId="674CECAF" w14:textId="3B4C280C" w:rsidR="00BE18BD" w:rsidRPr="00BE18BD" w:rsidDel="008C0B89" w:rsidRDefault="00BE18BD" w:rsidP="00BE18BD">
            <w:pPr>
              <w:keepNext/>
              <w:keepLines/>
              <w:spacing w:after="0"/>
              <w:jc w:val="center"/>
              <w:rPr>
                <w:del w:id="3143" w:author="Chen, Delia (NSB - CN/Hangzhou)" w:date="2019-03-26T10:58:00Z"/>
                <w:rFonts w:ascii="Arial" w:eastAsia="宋体" w:hAnsi="Arial"/>
                <w:noProof/>
                <w:sz w:val="18"/>
              </w:rPr>
            </w:pPr>
            <w:del w:id="3144"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0D20D363" w14:textId="3B10BB34" w:rsidR="00BE18BD" w:rsidRPr="00BE18BD" w:rsidDel="008C0B89" w:rsidRDefault="00BE18BD" w:rsidP="00BE18BD">
            <w:pPr>
              <w:keepNext/>
              <w:keepLines/>
              <w:spacing w:after="0"/>
              <w:jc w:val="center"/>
              <w:rPr>
                <w:del w:id="3145" w:author="Chen, Delia (NSB - CN/Hangzhou)" w:date="2019-03-26T10:58:00Z"/>
                <w:rFonts w:ascii="Arial" w:eastAsia="宋体" w:hAnsi="Arial"/>
                <w:noProof/>
                <w:sz w:val="18"/>
              </w:rPr>
            </w:pPr>
            <w:del w:id="3146" w:author="Chen, Delia (NSB - CN/Hangzhou)" w:date="2019-03-26T10:58:00Z">
              <w:r w:rsidRPr="00BE18BD" w:rsidDel="008C0B89">
                <w:rPr>
                  <w:rFonts w:ascii="Arial" w:eastAsia="宋体" w:hAnsi="Arial"/>
                  <w:noProof/>
                  <w:sz w:val="18"/>
                </w:rPr>
                <w:delText>0.4</w:delText>
              </w:r>
            </w:del>
          </w:p>
        </w:tc>
        <w:tc>
          <w:tcPr>
            <w:tcW w:w="1534" w:type="pct"/>
          </w:tcPr>
          <w:p w14:paraId="3F5A4053" w14:textId="3E0D62D1" w:rsidR="00BE18BD" w:rsidRPr="00BE18BD" w:rsidDel="008C0B89" w:rsidRDefault="00BE18BD" w:rsidP="00BE18BD">
            <w:pPr>
              <w:keepNext/>
              <w:keepLines/>
              <w:spacing w:after="0"/>
              <w:jc w:val="center"/>
              <w:rPr>
                <w:del w:id="3147" w:author="Chen, Delia (NSB - CN/Hangzhou)" w:date="2019-03-26T10:58:00Z"/>
                <w:rFonts w:ascii="Arial" w:eastAsia="宋体" w:hAnsi="Arial"/>
                <w:noProof/>
                <w:sz w:val="18"/>
              </w:rPr>
            </w:pPr>
            <w:del w:id="3148" w:author="Chen, Delia (NSB - CN/Hangzhou)" w:date="2019-03-26T10:58:00Z">
              <w:r w:rsidRPr="00BE18BD" w:rsidDel="008C0B89">
                <w:rPr>
                  <w:rFonts w:ascii="Arial" w:eastAsia="宋体" w:hAnsi="Arial"/>
                  <w:noProof/>
                  <w:sz w:val="18"/>
                </w:rPr>
                <w:delText>0.4</w:delText>
              </w:r>
            </w:del>
          </w:p>
        </w:tc>
      </w:tr>
      <w:tr w:rsidR="00BE18BD" w:rsidRPr="00BE18BD" w:rsidDel="008C0B89" w14:paraId="46E493F9" w14:textId="0E12D770" w:rsidTr="006633E6">
        <w:trPr>
          <w:trHeight w:val="164"/>
          <w:jc w:val="center"/>
          <w:del w:id="3149" w:author="Chen, Delia (NSB - CN/Hangzhou)" w:date="2019-03-26T10:58:00Z"/>
        </w:trPr>
        <w:tc>
          <w:tcPr>
            <w:tcW w:w="1614" w:type="pct"/>
            <w:gridSpan w:val="4"/>
            <w:shd w:val="clear" w:color="auto" w:fill="auto"/>
          </w:tcPr>
          <w:p w14:paraId="5506B36B" w14:textId="593B980C" w:rsidR="00BE18BD" w:rsidRPr="00BE18BD" w:rsidDel="008C0B89" w:rsidRDefault="00BE18BD" w:rsidP="00BE18BD">
            <w:pPr>
              <w:keepNext/>
              <w:keepLines/>
              <w:spacing w:after="0"/>
              <w:rPr>
                <w:del w:id="3150" w:author="Chen, Delia (NSB - CN/Hangzhou)" w:date="2019-03-26T10:58:00Z"/>
                <w:rFonts w:ascii="Arial" w:eastAsia="宋体" w:hAnsi="Arial"/>
                <w:noProof/>
                <w:sz w:val="18"/>
              </w:rPr>
            </w:pPr>
            <w:del w:id="3151" w:author="Chen, Delia (NSB - CN/Hangzhou)" w:date="2019-03-26T10:58:00Z">
              <w:r w:rsidRPr="00BE18BD" w:rsidDel="008C0B89">
                <w:rPr>
                  <w:rFonts w:ascii="Arial" w:eastAsia="宋体" w:hAnsi="Arial"/>
                  <w:noProof/>
                  <w:sz w:val="18"/>
                </w:rPr>
                <w:delText>T3</w:delText>
              </w:r>
            </w:del>
          </w:p>
        </w:tc>
        <w:tc>
          <w:tcPr>
            <w:tcW w:w="318" w:type="pct"/>
            <w:shd w:val="clear" w:color="auto" w:fill="auto"/>
          </w:tcPr>
          <w:p w14:paraId="7D1DE0CA" w14:textId="13383A43" w:rsidR="00BE18BD" w:rsidRPr="00BE18BD" w:rsidDel="008C0B89" w:rsidRDefault="00BE18BD" w:rsidP="00BE18BD">
            <w:pPr>
              <w:keepNext/>
              <w:keepLines/>
              <w:spacing w:after="0"/>
              <w:jc w:val="center"/>
              <w:rPr>
                <w:del w:id="3152" w:author="Chen, Delia (NSB - CN/Hangzhou)" w:date="2019-03-26T10:58:00Z"/>
                <w:rFonts w:ascii="Arial" w:eastAsia="宋体" w:hAnsi="Arial"/>
                <w:noProof/>
                <w:sz w:val="18"/>
              </w:rPr>
            </w:pPr>
            <w:del w:id="3153"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E45AC2D" w14:textId="349F1DA4" w:rsidR="00BE18BD" w:rsidRPr="00BE18BD" w:rsidDel="008C0B89" w:rsidRDefault="00BE18BD" w:rsidP="00BE18BD">
            <w:pPr>
              <w:keepNext/>
              <w:keepLines/>
              <w:spacing w:after="0"/>
              <w:jc w:val="center"/>
              <w:rPr>
                <w:del w:id="3154" w:author="Chen, Delia (NSB - CN/Hangzhou)" w:date="2019-03-26T10:58:00Z"/>
                <w:rFonts w:ascii="Arial" w:eastAsia="宋体" w:hAnsi="Arial"/>
                <w:noProof/>
                <w:sz w:val="18"/>
              </w:rPr>
            </w:pPr>
            <w:del w:id="3155" w:author="Chen, Delia (NSB - CN/Hangzhou)" w:date="2019-03-26T10:58:00Z">
              <w:r w:rsidRPr="00BE18BD" w:rsidDel="008C0B89">
                <w:rPr>
                  <w:rFonts w:ascii="Arial" w:eastAsia="宋体" w:hAnsi="Arial"/>
                  <w:noProof/>
                  <w:sz w:val="18"/>
                </w:rPr>
                <w:delText>[0.6]</w:delText>
              </w:r>
            </w:del>
          </w:p>
        </w:tc>
        <w:tc>
          <w:tcPr>
            <w:tcW w:w="1534" w:type="pct"/>
          </w:tcPr>
          <w:p w14:paraId="51EB31DC" w14:textId="6DF5E9AF" w:rsidR="00BE18BD" w:rsidRPr="00BE18BD" w:rsidDel="008C0B89" w:rsidRDefault="00BE18BD" w:rsidP="00BE18BD">
            <w:pPr>
              <w:keepNext/>
              <w:keepLines/>
              <w:spacing w:after="0"/>
              <w:jc w:val="center"/>
              <w:rPr>
                <w:del w:id="3156" w:author="Chen, Delia (NSB - CN/Hangzhou)" w:date="2019-03-26T10:58:00Z"/>
                <w:rFonts w:ascii="Arial" w:eastAsia="宋体" w:hAnsi="Arial"/>
                <w:noProof/>
                <w:sz w:val="18"/>
              </w:rPr>
            </w:pPr>
            <w:del w:id="3157" w:author="Chen, Delia (NSB - CN/Hangzhou)" w:date="2019-03-26T10:58:00Z">
              <w:r w:rsidRPr="00BE18BD" w:rsidDel="008C0B89">
                <w:rPr>
                  <w:rFonts w:ascii="Arial" w:eastAsia="宋体" w:hAnsi="Arial"/>
                  <w:noProof/>
                  <w:sz w:val="18"/>
                </w:rPr>
                <w:delText>[0.6]</w:delText>
              </w:r>
            </w:del>
          </w:p>
        </w:tc>
      </w:tr>
      <w:tr w:rsidR="00BE18BD" w:rsidRPr="00BE18BD" w:rsidDel="008C0B89" w14:paraId="159E8115" w14:textId="27550A17" w:rsidTr="006633E6">
        <w:trPr>
          <w:trHeight w:val="164"/>
          <w:jc w:val="center"/>
          <w:del w:id="3158" w:author="Chen, Delia (NSB - CN/Hangzhou)" w:date="2019-03-26T10:58:00Z"/>
        </w:trPr>
        <w:tc>
          <w:tcPr>
            <w:tcW w:w="1614" w:type="pct"/>
            <w:gridSpan w:val="4"/>
            <w:shd w:val="clear" w:color="auto" w:fill="auto"/>
          </w:tcPr>
          <w:p w14:paraId="4A0D8322" w14:textId="33A5B8B5" w:rsidR="00BE18BD" w:rsidRPr="00BE18BD" w:rsidDel="008C0B89" w:rsidRDefault="00BE18BD" w:rsidP="00BE18BD">
            <w:pPr>
              <w:keepNext/>
              <w:keepLines/>
              <w:spacing w:after="0"/>
              <w:rPr>
                <w:del w:id="3159" w:author="Chen, Delia (NSB - CN/Hangzhou)" w:date="2019-03-26T10:58:00Z"/>
                <w:rFonts w:ascii="Arial" w:eastAsia="宋体" w:hAnsi="Arial"/>
                <w:noProof/>
                <w:sz w:val="18"/>
              </w:rPr>
            </w:pPr>
            <w:del w:id="3160" w:author="Chen, Delia (NSB - CN/Hangzhou)" w:date="2019-03-26T10:58:00Z">
              <w:r w:rsidRPr="00BE18BD" w:rsidDel="008C0B89">
                <w:rPr>
                  <w:rFonts w:ascii="Arial" w:eastAsia="宋体" w:hAnsi="Arial"/>
                  <w:noProof/>
                  <w:sz w:val="18"/>
                </w:rPr>
                <w:delText>D1</w:delText>
              </w:r>
            </w:del>
          </w:p>
        </w:tc>
        <w:tc>
          <w:tcPr>
            <w:tcW w:w="318" w:type="pct"/>
            <w:shd w:val="clear" w:color="auto" w:fill="auto"/>
          </w:tcPr>
          <w:p w14:paraId="036C9ABA" w14:textId="13781E35" w:rsidR="00BE18BD" w:rsidRPr="00BE18BD" w:rsidDel="008C0B89" w:rsidRDefault="00BE18BD" w:rsidP="00BE18BD">
            <w:pPr>
              <w:keepNext/>
              <w:keepLines/>
              <w:spacing w:after="0"/>
              <w:jc w:val="center"/>
              <w:rPr>
                <w:del w:id="3161" w:author="Chen, Delia (NSB - CN/Hangzhou)" w:date="2019-03-26T10:58:00Z"/>
                <w:rFonts w:ascii="Arial" w:eastAsia="宋体" w:hAnsi="Arial"/>
                <w:noProof/>
                <w:sz w:val="18"/>
              </w:rPr>
            </w:pPr>
            <w:del w:id="3162" w:author="Chen, Delia (NSB - CN/Hangzhou)" w:date="2019-03-26T10:58:00Z">
              <w:r w:rsidRPr="00BE18BD" w:rsidDel="008C0B89">
                <w:rPr>
                  <w:rFonts w:ascii="Arial" w:eastAsia="宋体" w:hAnsi="Arial"/>
                  <w:noProof/>
                  <w:sz w:val="18"/>
                </w:rPr>
                <w:delText>s</w:delText>
              </w:r>
            </w:del>
          </w:p>
        </w:tc>
        <w:tc>
          <w:tcPr>
            <w:tcW w:w="1534" w:type="pct"/>
            <w:shd w:val="clear" w:color="auto" w:fill="auto"/>
          </w:tcPr>
          <w:p w14:paraId="78789035" w14:textId="5C89ED30" w:rsidR="00BE18BD" w:rsidRPr="00BE18BD" w:rsidDel="008C0B89" w:rsidRDefault="00BE18BD" w:rsidP="00BE18BD">
            <w:pPr>
              <w:keepNext/>
              <w:keepLines/>
              <w:spacing w:after="0"/>
              <w:jc w:val="center"/>
              <w:rPr>
                <w:del w:id="3163" w:author="Chen, Delia (NSB - CN/Hangzhou)" w:date="2019-03-26T10:58:00Z"/>
                <w:rFonts w:ascii="Arial" w:eastAsia="宋体" w:hAnsi="Arial"/>
                <w:noProof/>
                <w:sz w:val="18"/>
              </w:rPr>
            </w:pPr>
            <w:del w:id="3164" w:author="Chen, Delia (NSB - CN/Hangzhou)" w:date="2019-03-26T10:58:00Z">
              <w:r w:rsidRPr="00BE18BD" w:rsidDel="008C0B89">
                <w:rPr>
                  <w:rFonts w:ascii="Arial" w:eastAsia="宋体" w:hAnsi="Arial"/>
                  <w:noProof/>
                  <w:sz w:val="18"/>
                </w:rPr>
                <w:delText>[0.24]</w:delText>
              </w:r>
            </w:del>
          </w:p>
        </w:tc>
        <w:tc>
          <w:tcPr>
            <w:tcW w:w="1534" w:type="pct"/>
          </w:tcPr>
          <w:p w14:paraId="44413BC3" w14:textId="3E2833B9" w:rsidR="00BE18BD" w:rsidRPr="00BE18BD" w:rsidDel="008C0B89" w:rsidRDefault="00BE18BD" w:rsidP="00BE18BD">
            <w:pPr>
              <w:keepNext/>
              <w:keepLines/>
              <w:spacing w:after="0"/>
              <w:jc w:val="center"/>
              <w:rPr>
                <w:del w:id="3165" w:author="Chen, Delia (NSB - CN/Hangzhou)" w:date="2019-03-26T10:58:00Z"/>
                <w:rFonts w:ascii="Arial" w:eastAsia="宋体" w:hAnsi="Arial"/>
                <w:noProof/>
                <w:sz w:val="18"/>
              </w:rPr>
            </w:pPr>
            <w:del w:id="3166" w:author="Chen, Delia (NSB - CN/Hangzhou)" w:date="2019-03-26T10:58:00Z">
              <w:r w:rsidRPr="00BE18BD" w:rsidDel="008C0B89">
                <w:rPr>
                  <w:rFonts w:ascii="Arial" w:eastAsia="宋体" w:hAnsi="Arial"/>
                  <w:noProof/>
                  <w:sz w:val="18"/>
                </w:rPr>
                <w:delText>[0.44]</w:delText>
              </w:r>
            </w:del>
          </w:p>
        </w:tc>
      </w:tr>
      <w:tr w:rsidR="00BE18BD" w:rsidRPr="00BE18BD" w:rsidDel="008C0B89" w14:paraId="079D3275" w14:textId="5DF634F9" w:rsidTr="006633E6">
        <w:trPr>
          <w:jc w:val="center"/>
          <w:del w:id="3167" w:author="Chen, Delia (NSB - CN/Hangzhou)" w:date="2019-03-26T10:58:00Z"/>
        </w:trPr>
        <w:tc>
          <w:tcPr>
            <w:tcW w:w="5000" w:type="pct"/>
            <w:gridSpan w:val="7"/>
          </w:tcPr>
          <w:p w14:paraId="7CCAC2EA" w14:textId="763EC195" w:rsidR="00BE18BD" w:rsidRPr="00BE18BD" w:rsidDel="008C0B89" w:rsidRDefault="00BE18BD" w:rsidP="00BE18BD">
            <w:pPr>
              <w:keepNext/>
              <w:keepLines/>
              <w:spacing w:after="0"/>
              <w:ind w:left="851" w:hanging="851"/>
              <w:rPr>
                <w:del w:id="3168" w:author="Chen, Delia (NSB - CN/Hangzhou)" w:date="2019-03-26T10:58:00Z"/>
                <w:rFonts w:ascii="Arial" w:eastAsia="宋体" w:hAnsi="Arial"/>
                <w:sz w:val="18"/>
              </w:rPr>
            </w:pPr>
            <w:del w:id="3169" w:author="Chen, Delia (NSB - CN/Hangzhou)" w:date="2019-03-26T10:58:00Z">
              <w:r w:rsidRPr="00BE18BD" w:rsidDel="008C0B89">
                <w:rPr>
                  <w:rFonts w:ascii="Arial" w:eastAsia="宋体" w:hAnsi="Arial"/>
                  <w:sz w:val="18"/>
                </w:rPr>
                <w:delText>Note 1:</w:delText>
              </w:r>
              <w:r w:rsidRPr="00BE18BD" w:rsidDel="008C0B89">
                <w:rPr>
                  <w:rFonts w:ascii="Arial" w:eastAsia="宋体" w:hAnsi="Arial"/>
                  <w:sz w:val="18"/>
                </w:rPr>
                <w:tab/>
                <w:delText>UE-specific PDCCH is not transmitted after T1 starts.</w:delText>
              </w:r>
            </w:del>
          </w:p>
          <w:p w14:paraId="09A4855F" w14:textId="609562A5" w:rsidR="00BE18BD" w:rsidRPr="00BE18BD" w:rsidDel="008C0B89" w:rsidRDefault="00BE18BD" w:rsidP="00BE18BD">
            <w:pPr>
              <w:keepNext/>
              <w:keepLines/>
              <w:spacing w:after="0"/>
              <w:ind w:left="851" w:hanging="851"/>
              <w:rPr>
                <w:del w:id="3170" w:author="Chen, Delia (NSB - CN/Hangzhou)" w:date="2019-03-26T10:58:00Z"/>
                <w:rFonts w:ascii="Arial" w:eastAsia="宋体" w:hAnsi="Arial"/>
                <w:sz w:val="18"/>
              </w:rPr>
            </w:pPr>
          </w:p>
        </w:tc>
      </w:tr>
    </w:tbl>
    <w:p w14:paraId="34A554AC" w14:textId="495B16EA" w:rsidR="00BE18BD" w:rsidDel="008C0B89" w:rsidRDefault="00BE18BD" w:rsidP="00BE18BD">
      <w:pPr>
        <w:rPr>
          <w:del w:id="3171" w:author="Chen, Delia (NSB - CN/Hangzhou)" w:date="2019-03-26T10:58: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1F17A9" w:rsidRPr="001A46B0" w14:paraId="381F4AC3" w14:textId="77777777" w:rsidTr="006633E6">
        <w:trPr>
          <w:trHeight w:val="164"/>
          <w:jc w:val="center"/>
          <w:ins w:id="3172" w:author="Chen, Delia (NSB - CN/Hangzhou)" w:date="2019-03-26T10:57:00Z"/>
        </w:trPr>
        <w:tc>
          <w:tcPr>
            <w:tcW w:w="2728" w:type="pct"/>
            <w:gridSpan w:val="2"/>
            <w:vMerge w:val="restart"/>
            <w:shd w:val="clear" w:color="auto" w:fill="auto"/>
          </w:tcPr>
          <w:p w14:paraId="1E8E32EF" w14:textId="77777777" w:rsidR="001F17A9" w:rsidRPr="001A46B0" w:rsidRDefault="001F17A9" w:rsidP="006633E6">
            <w:pPr>
              <w:keepNext/>
              <w:keepLines/>
              <w:spacing w:after="0"/>
              <w:jc w:val="center"/>
              <w:rPr>
                <w:ins w:id="3173" w:author="Chen, Delia (NSB - CN/Hangzhou)" w:date="2019-03-26T10:57:00Z"/>
                <w:rFonts w:ascii="Arial" w:eastAsia="宋体" w:hAnsi="Arial"/>
                <w:b/>
                <w:sz w:val="18"/>
              </w:rPr>
            </w:pPr>
            <w:ins w:id="3174" w:author="Chen, Delia (NSB - CN/Hangzhou)" w:date="2019-03-26T10:57:00Z">
              <w:r w:rsidRPr="001A46B0">
                <w:rPr>
                  <w:rFonts w:ascii="Arial" w:eastAsia="宋体" w:hAnsi="Arial"/>
                  <w:b/>
                  <w:sz w:val="18"/>
                </w:rPr>
                <w:lastRenderedPageBreak/>
                <w:t>Parameter</w:t>
              </w:r>
            </w:ins>
          </w:p>
        </w:tc>
        <w:tc>
          <w:tcPr>
            <w:tcW w:w="677" w:type="pct"/>
            <w:vMerge w:val="restart"/>
            <w:shd w:val="clear" w:color="auto" w:fill="auto"/>
          </w:tcPr>
          <w:p w14:paraId="5044BBB6" w14:textId="77777777" w:rsidR="001F17A9" w:rsidRPr="001A46B0" w:rsidRDefault="001F17A9" w:rsidP="006633E6">
            <w:pPr>
              <w:keepNext/>
              <w:keepLines/>
              <w:spacing w:after="0"/>
              <w:jc w:val="center"/>
              <w:rPr>
                <w:ins w:id="3175" w:author="Chen, Delia (NSB - CN/Hangzhou)" w:date="2019-03-26T10:57:00Z"/>
                <w:rFonts w:ascii="Arial" w:eastAsia="宋体" w:hAnsi="Arial"/>
                <w:b/>
                <w:sz w:val="18"/>
              </w:rPr>
            </w:pPr>
            <w:ins w:id="3176" w:author="Chen, Delia (NSB - CN/Hangzhou)" w:date="2019-03-26T10:57:00Z">
              <w:r w:rsidRPr="001A46B0">
                <w:rPr>
                  <w:rFonts w:ascii="Arial" w:eastAsia="宋体" w:hAnsi="Arial"/>
                  <w:b/>
                  <w:sz w:val="18"/>
                </w:rPr>
                <w:t>Unit</w:t>
              </w:r>
            </w:ins>
          </w:p>
        </w:tc>
        <w:tc>
          <w:tcPr>
            <w:tcW w:w="1595" w:type="pct"/>
            <w:shd w:val="clear" w:color="auto" w:fill="auto"/>
          </w:tcPr>
          <w:p w14:paraId="77E21A7E" w14:textId="77777777" w:rsidR="001F17A9" w:rsidRPr="001A46B0" w:rsidRDefault="001F17A9" w:rsidP="006633E6">
            <w:pPr>
              <w:keepNext/>
              <w:keepLines/>
              <w:spacing w:after="0"/>
              <w:jc w:val="center"/>
              <w:rPr>
                <w:ins w:id="3177" w:author="Chen, Delia (NSB - CN/Hangzhou)" w:date="2019-03-26T10:57:00Z"/>
                <w:rFonts w:ascii="Arial" w:eastAsia="宋体" w:hAnsi="Arial"/>
                <w:b/>
                <w:sz w:val="18"/>
              </w:rPr>
            </w:pPr>
            <w:ins w:id="3178" w:author="Chen, Delia (NSB - CN/Hangzhou)" w:date="2019-03-26T10:57:00Z">
              <w:r w:rsidRPr="001A46B0">
                <w:rPr>
                  <w:rFonts w:ascii="Arial" w:eastAsia="宋体" w:hAnsi="Arial"/>
                  <w:b/>
                  <w:sz w:val="18"/>
                </w:rPr>
                <w:t>Value</w:t>
              </w:r>
            </w:ins>
          </w:p>
        </w:tc>
      </w:tr>
      <w:tr w:rsidR="001F17A9" w:rsidRPr="001A46B0" w14:paraId="49A9F96A" w14:textId="77777777" w:rsidTr="006633E6">
        <w:trPr>
          <w:trHeight w:val="74"/>
          <w:jc w:val="center"/>
          <w:ins w:id="3179" w:author="Chen, Delia (NSB - CN/Hangzhou)" w:date="2019-03-26T10:57:00Z"/>
        </w:trPr>
        <w:tc>
          <w:tcPr>
            <w:tcW w:w="2728" w:type="pct"/>
            <w:gridSpan w:val="2"/>
            <w:vMerge/>
            <w:shd w:val="clear" w:color="auto" w:fill="auto"/>
          </w:tcPr>
          <w:p w14:paraId="2383DF67" w14:textId="77777777" w:rsidR="001F17A9" w:rsidRPr="001A46B0" w:rsidRDefault="001F17A9" w:rsidP="006633E6">
            <w:pPr>
              <w:keepNext/>
              <w:keepLines/>
              <w:spacing w:after="0"/>
              <w:jc w:val="center"/>
              <w:rPr>
                <w:ins w:id="3180" w:author="Chen, Delia (NSB - CN/Hangzhou)" w:date="2019-03-26T10:57:00Z"/>
                <w:rFonts w:ascii="Arial" w:eastAsia="宋体" w:hAnsi="Arial"/>
                <w:b/>
                <w:sz w:val="18"/>
              </w:rPr>
            </w:pPr>
          </w:p>
        </w:tc>
        <w:tc>
          <w:tcPr>
            <w:tcW w:w="677" w:type="pct"/>
            <w:vMerge/>
            <w:shd w:val="clear" w:color="auto" w:fill="auto"/>
          </w:tcPr>
          <w:p w14:paraId="151E2D9D" w14:textId="77777777" w:rsidR="001F17A9" w:rsidRPr="001A46B0" w:rsidRDefault="001F17A9" w:rsidP="006633E6">
            <w:pPr>
              <w:keepNext/>
              <w:keepLines/>
              <w:spacing w:after="0"/>
              <w:jc w:val="center"/>
              <w:rPr>
                <w:ins w:id="3181" w:author="Chen, Delia (NSB - CN/Hangzhou)" w:date="2019-03-26T10:57:00Z"/>
                <w:rFonts w:ascii="Arial" w:eastAsia="宋体" w:hAnsi="Arial"/>
                <w:b/>
                <w:sz w:val="18"/>
              </w:rPr>
            </w:pPr>
          </w:p>
        </w:tc>
        <w:tc>
          <w:tcPr>
            <w:tcW w:w="1595" w:type="pct"/>
            <w:shd w:val="clear" w:color="auto" w:fill="auto"/>
          </w:tcPr>
          <w:p w14:paraId="41C8A68B" w14:textId="77777777" w:rsidR="001F17A9" w:rsidRPr="001A46B0" w:rsidRDefault="001F17A9" w:rsidP="006633E6">
            <w:pPr>
              <w:keepNext/>
              <w:keepLines/>
              <w:spacing w:after="0"/>
              <w:jc w:val="center"/>
              <w:rPr>
                <w:ins w:id="3182" w:author="Chen, Delia (NSB - CN/Hangzhou)" w:date="2019-03-26T10:57:00Z"/>
                <w:rFonts w:ascii="Arial" w:eastAsia="宋体" w:hAnsi="Arial"/>
                <w:b/>
                <w:sz w:val="18"/>
              </w:rPr>
            </w:pPr>
            <w:ins w:id="3183" w:author="Chen, Delia (NSB - CN/Hangzhou)" w:date="2019-03-26T10:57:00Z">
              <w:r>
                <w:rPr>
                  <w:rFonts w:ascii="Arial" w:eastAsia="宋体" w:hAnsi="Arial"/>
                  <w:b/>
                  <w:sz w:val="18"/>
                </w:rPr>
                <w:t>Test 1</w:t>
              </w:r>
            </w:ins>
          </w:p>
        </w:tc>
      </w:tr>
      <w:tr w:rsidR="001F17A9" w:rsidRPr="001A46B0" w14:paraId="6BE11B84" w14:textId="77777777" w:rsidTr="006633E6">
        <w:trPr>
          <w:trHeight w:val="64"/>
          <w:jc w:val="center"/>
          <w:ins w:id="3184" w:author="Chen, Delia (NSB - CN/Hangzhou)" w:date="2019-03-26T10:57:00Z"/>
        </w:trPr>
        <w:tc>
          <w:tcPr>
            <w:tcW w:w="2728" w:type="pct"/>
            <w:gridSpan w:val="2"/>
            <w:shd w:val="clear" w:color="auto" w:fill="auto"/>
          </w:tcPr>
          <w:p w14:paraId="18D225F6" w14:textId="77777777" w:rsidR="001F17A9" w:rsidRPr="001A46B0" w:rsidRDefault="001F17A9" w:rsidP="006633E6">
            <w:pPr>
              <w:keepNext/>
              <w:keepLines/>
              <w:spacing w:after="0"/>
              <w:rPr>
                <w:ins w:id="3185" w:author="Chen, Delia (NSB - CN/Hangzhou)" w:date="2019-03-26T10:57:00Z"/>
                <w:rFonts w:ascii="Arial" w:eastAsia="宋体" w:hAnsi="Arial"/>
                <w:sz w:val="18"/>
              </w:rPr>
            </w:pPr>
            <w:ins w:id="3186" w:author="Chen, Delia (NSB - CN/Hangzhou)" w:date="2019-03-26T10:57:00Z">
              <w:r w:rsidRPr="001A46B0">
                <w:rPr>
                  <w:rFonts w:ascii="Arial" w:eastAsia="宋体" w:hAnsi="Arial"/>
                  <w:sz w:val="18"/>
                </w:rPr>
                <w:t xml:space="preserve">Active PCell </w:t>
              </w:r>
            </w:ins>
          </w:p>
        </w:tc>
        <w:tc>
          <w:tcPr>
            <w:tcW w:w="677" w:type="pct"/>
            <w:shd w:val="clear" w:color="auto" w:fill="auto"/>
          </w:tcPr>
          <w:p w14:paraId="510708A9" w14:textId="77777777" w:rsidR="001F17A9" w:rsidRPr="001A46B0" w:rsidRDefault="001F17A9" w:rsidP="006633E6">
            <w:pPr>
              <w:keepNext/>
              <w:keepLines/>
              <w:spacing w:after="0"/>
              <w:jc w:val="center"/>
              <w:rPr>
                <w:ins w:id="3187" w:author="Chen, Delia (NSB - CN/Hangzhou)" w:date="2019-03-26T10:57:00Z"/>
                <w:rFonts w:ascii="Arial" w:eastAsia="宋体" w:hAnsi="Arial"/>
                <w:sz w:val="18"/>
              </w:rPr>
            </w:pPr>
          </w:p>
        </w:tc>
        <w:tc>
          <w:tcPr>
            <w:tcW w:w="1595" w:type="pct"/>
            <w:shd w:val="clear" w:color="auto" w:fill="auto"/>
          </w:tcPr>
          <w:p w14:paraId="15E42160" w14:textId="77777777" w:rsidR="001F17A9" w:rsidRPr="001A46B0" w:rsidRDefault="001F17A9" w:rsidP="006633E6">
            <w:pPr>
              <w:keepNext/>
              <w:keepLines/>
              <w:spacing w:after="0"/>
              <w:jc w:val="center"/>
              <w:rPr>
                <w:ins w:id="3188" w:author="Chen, Delia (NSB - CN/Hangzhou)" w:date="2019-03-26T10:57:00Z"/>
                <w:rFonts w:ascii="Arial" w:eastAsia="宋体" w:hAnsi="Arial"/>
                <w:sz w:val="18"/>
              </w:rPr>
            </w:pPr>
            <w:ins w:id="3189" w:author="Chen, Delia (NSB - CN/Hangzhou)" w:date="2019-03-26T10:57:00Z">
              <w:r w:rsidRPr="001A46B0">
                <w:rPr>
                  <w:rFonts w:ascii="Arial" w:eastAsia="宋体" w:hAnsi="Arial"/>
                  <w:sz w:val="18"/>
                </w:rPr>
                <w:t>Cell 1</w:t>
              </w:r>
            </w:ins>
          </w:p>
        </w:tc>
      </w:tr>
      <w:tr w:rsidR="001F17A9" w:rsidRPr="001A46B0" w14:paraId="0AE06E4A" w14:textId="77777777" w:rsidTr="006633E6">
        <w:trPr>
          <w:trHeight w:val="164"/>
          <w:jc w:val="center"/>
          <w:ins w:id="3190" w:author="Chen, Delia (NSB - CN/Hangzhou)" w:date="2019-03-26T10:57:00Z"/>
        </w:trPr>
        <w:tc>
          <w:tcPr>
            <w:tcW w:w="2728" w:type="pct"/>
            <w:gridSpan w:val="2"/>
            <w:shd w:val="clear" w:color="auto" w:fill="auto"/>
          </w:tcPr>
          <w:p w14:paraId="35E98746" w14:textId="77777777" w:rsidR="001F17A9" w:rsidRPr="001A46B0" w:rsidRDefault="001F17A9" w:rsidP="006633E6">
            <w:pPr>
              <w:keepNext/>
              <w:keepLines/>
              <w:spacing w:after="0"/>
              <w:rPr>
                <w:ins w:id="3191" w:author="Chen, Delia (NSB - CN/Hangzhou)" w:date="2019-03-26T10:57:00Z"/>
                <w:rFonts w:ascii="Arial" w:eastAsia="宋体" w:hAnsi="Arial"/>
                <w:sz w:val="18"/>
              </w:rPr>
            </w:pPr>
            <w:ins w:id="3192" w:author="Chen, Delia (NSB - CN/Hangzhou)" w:date="2019-03-26T10:57:00Z">
              <w:r w:rsidRPr="001A46B0">
                <w:rPr>
                  <w:rFonts w:ascii="Arial" w:eastAsia="宋体" w:hAnsi="Arial"/>
                  <w:sz w:val="18"/>
                </w:rPr>
                <w:t>RF Channel Number</w:t>
              </w:r>
            </w:ins>
          </w:p>
        </w:tc>
        <w:tc>
          <w:tcPr>
            <w:tcW w:w="677" w:type="pct"/>
            <w:shd w:val="clear" w:color="auto" w:fill="auto"/>
          </w:tcPr>
          <w:p w14:paraId="5AF746B2" w14:textId="77777777" w:rsidR="001F17A9" w:rsidRPr="001A46B0" w:rsidRDefault="001F17A9" w:rsidP="006633E6">
            <w:pPr>
              <w:keepNext/>
              <w:keepLines/>
              <w:spacing w:after="0"/>
              <w:jc w:val="center"/>
              <w:rPr>
                <w:ins w:id="3193" w:author="Chen, Delia (NSB - CN/Hangzhou)" w:date="2019-03-26T10:57:00Z"/>
                <w:rFonts w:ascii="Arial" w:eastAsia="宋体" w:hAnsi="Arial"/>
                <w:sz w:val="18"/>
              </w:rPr>
            </w:pPr>
          </w:p>
        </w:tc>
        <w:tc>
          <w:tcPr>
            <w:tcW w:w="1595" w:type="pct"/>
            <w:shd w:val="clear" w:color="auto" w:fill="auto"/>
          </w:tcPr>
          <w:p w14:paraId="5B5FF254" w14:textId="77777777" w:rsidR="001F17A9" w:rsidRPr="001A46B0" w:rsidRDefault="001F17A9" w:rsidP="006633E6">
            <w:pPr>
              <w:keepNext/>
              <w:keepLines/>
              <w:spacing w:after="0"/>
              <w:jc w:val="center"/>
              <w:rPr>
                <w:ins w:id="3194" w:author="Chen, Delia (NSB - CN/Hangzhou)" w:date="2019-03-26T10:57:00Z"/>
                <w:rFonts w:ascii="Arial" w:eastAsia="宋体" w:hAnsi="Arial"/>
                <w:sz w:val="18"/>
              </w:rPr>
            </w:pPr>
            <w:ins w:id="3195" w:author="Chen, Delia (NSB - CN/Hangzhou)" w:date="2019-03-26T10:57:00Z">
              <w:r w:rsidRPr="001A46B0">
                <w:rPr>
                  <w:rFonts w:ascii="Arial" w:eastAsia="宋体" w:hAnsi="Arial"/>
                  <w:sz w:val="18"/>
                </w:rPr>
                <w:t>1</w:t>
              </w:r>
            </w:ins>
          </w:p>
        </w:tc>
      </w:tr>
      <w:tr w:rsidR="001F17A9" w:rsidRPr="001A46B0" w14:paraId="7085F470" w14:textId="77777777" w:rsidTr="006633E6">
        <w:trPr>
          <w:trHeight w:val="93"/>
          <w:jc w:val="center"/>
          <w:ins w:id="3196" w:author="Chen, Delia (NSB - CN/Hangzhou)" w:date="2019-03-26T10:57:00Z"/>
        </w:trPr>
        <w:tc>
          <w:tcPr>
            <w:tcW w:w="1072" w:type="pct"/>
            <w:shd w:val="clear" w:color="auto" w:fill="auto"/>
          </w:tcPr>
          <w:p w14:paraId="5EF3C454" w14:textId="77777777" w:rsidR="001F17A9" w:rsidRPr="001A46B0" w:rsidRDefault="001F17A9" w:rsidP="006633E6">
            <w:pPr>
              <w:keepNext/>
              <w:keepLines/>
              <w:spacing w:after="0"/>
              <w:rPr>
                <w:ins w:id="3197" w:author="Chen, Delia (NSB - CN/Hangzhou)" w:date="2019-03-26T10:57:00Z"/>
                <w:rFonts w:ascii="Arial" w:eastAsia="宋体" w:hAnsi="Arial"/>
                <w:sz w:val="18"/>
                <w:lang w:val="it-IT"/>
              </w:rPr>
            </w:pPr>
            <w:ins w:id="3198" w:author="Chen, Delia (NSB - CN/Hangzhou)" w:date="2019-03-26T10:57:00Z">
              <w:r w:rsidRPr="001A46B0">
                <w:rPr>
                  <w:rFonts w:ascii="Arial" w:eastAsia="宋体" w:hAnsi="Arial"/>
                  <w:sz w:val="18"/>
                  <w:lang w:val="it-IT"/>
                </w:rPr>
                <w:t>Duplex mode</w:t>
              </w:r>
            </w:ins>
          </w:p>
        </w:tc>
        <w:tc>
          <w:tcPr>
            <w:tcW w:w="1656" w:type="pct"/>
            <w:shd w:val="clear" w:color="auto" w:fill="auto"/>
          </w:tcPr>
          <w:p w14:paraId="48BFB43D" w14:textId="77777777" w:rsidR="001F17A9" w:rsidRPr="001A46B0" w:rsidRDefault="001F17A9" w:rsidP="006633E6">
            <w:pPr>
              <w:keepNext/>
              <w:keepLines/>
              <w:spacing w:after="0"/>
              <w:rPr>
                <w:ins w:id="3199" w:author="Chen, Delia (NSB - CN/Hangzhou)" w:date="2019-03-26T10:57:00Z"/>
                <w:rFonts w:ascii="Arial" w:eastAsia="宋体" w:hAnsi="Arial"/>
                <w:sz w:val="18"/>
                <w:lang w:val="it-IT"/>
              </w:rPr>
            </w:pPr>
            <w:ins w:id="3200" w:author="Chen, Delia (NSB - CN/Hangzhou)" w:date="2019-03-26T10:57:00Z">
              <w:r w:rsidRPr="001A46B0">
                <w:rPr>
                  <w:rFonts w:ascii="Arial" w:eastAsia="宋体" w:hAnsi="Arial"/>
                  <w:sz w:val="18"/>
                  <w:lang w:val="it-IT"/>
                </w:rPr>
                <w:t>Config 1</w:t>
              </w:r>
            </w:ins>
          </w:p>
        </w:tc>
        <w:tc>
          <w:tcPr>
            <w:tcW w:w="677" w:type="pct"/>
            <w:shd w:val="clear" w:color="auto" w:fill="auto"/>
          </w:tcPr>
          <w:p w14:paraId="7D726D4F" w14:textId="77777777" w:rsidR="001F17A9" w:rsidRPr="001A46B0" w:rsidRDefault="001F17A9" w:rsidP="006633E6">
            <w:pPr>
              <w:keepNext/>
              <w:keepLines/>
              <w:spacing w:after="0"/>
              <w:jc w:val="center"/>
              <w:rPr>
                <w:ins w:id="3201" w:author="Chen, Delia (NSB - CN/Hangzhou)" w:date="2019-03-26T10:57:00Z"/>
                <w:rFonts w:ascii="Arial" w:eastAsia="宋体" w:hAnsi="Arial"/>
                <w:sz w:val="18"/>
                <w:lang w:val="it-IT"/>
              </w:rPr>
            </w:pPr>
          </w:p>
        </w:tc>
        <w:tc>
          <w:tcPr>
            <w:tcW w:w="1595" w:type="pct"/>
            <w:shd w:val="clear" w:color="auto" w:fill="auto"/>
          </w:tcPr>
          <w:p w14:paraId="29D87825" w14:textId="73A5D8EB" w:rsidR="001F17A9" w:rsidRPr="001A46B0" w:rsidRDefault="006633E6" w:rsidP="006633E6">
            <w:pPr>
              <w:keepNext/>
              <w:keepLines/>
              <w:spacing w:after="0"/>
              <w:jc w:val="center"/>
              <w:rPr>
                <w:ins w:id="3202" w:author="Chen, Delia (NSB - CN/Hangzhou)" w:date="2019-03-26T10:57:00Z"/>
                <w:rFonts w:ascii="Arial" w:eastAsia="宋体" w:hAnsi="Arial"/>
                <w:sz w:val="18"/>
              </w:rPr>
            </w:pPr>
            <w:ins w:id="3203" w:author="Chen, Delia (NSB - CN/Hangzhou)" w:date="2019-03-26T10:59:00Z">
              <w:r>
                <w:rPr>
                  <w:rFonts w:ascii="Arial" w:eastAsia="宋体" w:hAnsi="Arial"/>
                  <w:sz w:val="18"/>
                </w:rPr>
                <w:t>T</w:t>
              </w:r>
            </w:ins>
            <w:ins w:id="3204" w:author="Chen, Delia (NSB - CN/Hangzhou)" w:date="2019-03-26T10:57:00Z">
              <w:r w:rsidR="001F17A9" w:rsidRPr="001A46B0">
                <w:rPr>
                  <w:rFonts w:ascii="Arial" w:eastAsia="宋体" w:hAnsi="Arial"/>
                  <w:sz w:val="18"/>
                </w:rPr>
                <w:t>DD</w:t>
              </w:r>
            </w:ins>
          </w:p>
        </w:tc>
      </w:tr>
      <w:tr w:rsidR="001F17A9" w:rsidRPr="001A46B0" w14:paraId="70276B7F" w14:textId="77777777" w:rsidTr="006633E6">
        <w:trPr>
          <w:trHeight w:val="189"/>
          <w:jc w:val="center"/>
          <w:ins w:id="3205" w:author="Chen, Delia (NSB - CN/Hangzhou)" w:date="2019-03-26T10:57:00Z"/>
        </w:trPr>
        <w:tc>
          <w:tcPr>
            <w:tcW w:w="1072" w:type="pct"/>
            <w:shd w:val="clear" w:color="auto" w:fill="auto"/>
          </w:tcPr>
          <w:p w14:paraId="5CCF23A9" w14:textId="77777777" w:rsidR="001F17A9" w:rsidRPr="001A46B0" w:rsidRDefault="001F17A9" w:rsidP="006633E6">
            <w:pPr>
              <w:keepNext/>
              <w:keepLines/>
              <w:spacing w:after="0"/>
              <w:rPr>
                <w:ins w:id="3206" w:author="Chen, Delia (NSB - CN/Hangzhou)" w:date="2019-03-26T10:57:00Z"/>
                <w:rFonts w:ascii="Arial" w:eastAsia="宋体" w:hAnsi="Arial"/>
                <w:sz w:val="18"/>
                <w:lang w:val="it-IT"/>
              </w:rPr>
            </w:pPr>
            <w:ins w:id="3207" w:author="Chen, Delia (NSB - CN/Hangzhou)" w:date="2019-03-26T10:57:00Z">
              <w:r w:rsidRPr="001A46B0">
                <w:rPr>
                  <w:rFonts w:ascii="Arial" w:eastAsia="宋体" w:hAnsi="Arial"/>
                  <w:sz w:val="18"/>
                  <w:lang w:val="it-IT"/>
                </w:rPr>
                <w:t>TDD Configuration</w:t>
              </w:r>
            </w:ins>
          </w:p>
        </w:tc>
        <w:tc>
          <w:tcPr>
            <w:tcW w:w="1656" w:type="pct"/>
            <w:shd w:val="clear" w:color="auto" w:fill="auto"/>
          </w:tcPr>
          <w:p w14:paraId="1197E24A" w14:textId="77777777" w:rsidR="001F17A9" w:rsidRPr="001A46B0" w:rsidRDefault="001F17A9" w:rsidP="006633E6">
            <w:pPr>
              <w:keepNext/>
              <w:keepLines/>
              <w:spacing w:after="0"/>
              <w:rPr>
                <w:ins w:id="3208" w:author="Chen, Delia (NSB - CN/Hangzhou)" w:date="2019-03-26T10:57:00Z"/>
                <w:rFonts w:ascii="Arial" w:eastAsia="宋体" w:hAnsi="Arial"/>
                <w:sz w:val="18"/>
                <w:lang w:val="it-IT"/>
              </w:rPr>
            </w:pPr>
            <w:ins w:id="3209" w:author="Chen, Delia (NSB - CN/Hangzhou)" w:date="2019-03-26T10:57:00Z">
              <w:r w:rsidRPr="001A46B0">
                <w:rPr>
                  <w:rFonts w:ascii="Arial" w:eastAsia="宋体" w:hAnsi="Arial"/>
                  <w:sz w:val="18"/>
                  <w:lang w:val="it-IT"/>
                </w:rPr>
                <w:t>Config 1</w:t>
              </w:r>
            </w:ins>
          </w:p>
        </w:tc>
        <w:tc>
          <w:tcPr>
            <w:tcW w:w="677" w:type="pct"/>
            <w:shd w:val="clear" w:color="auto" w:fill="auto"/>
          </w:tcPr>
          <w:p w14:paraId="0AD0E6D6" w14:textId="77777777" w:rsidR="001F17A9" w:rsidRPr="001A46B0" w:rsidRDefault="001F17A9" w:rsidP="006633E6">
            <w:pPr>
              <w:keepNext/>
              <w:keepLines/>
              <w:spacing w:after="0"/>
              <w:jc w:val="center"/>
              <w:rPr>
                <w:ins w:id="3210" w:author="Chen, Delia (NSB - CN/Hangzhou)" w:date="2019-03-26T10:57:00Z"/>
                <w:rFonts w:ascii="Arial" w:eastAsia="宋体" w:hAnsi="Arial"/>
                <w:sz w:val="18"/>
                <w:lang w:val="it-IT"/>
              </w:rPr>
            </w:pPr>
          </w:p>
        </w:tc>
        <w:tc>
          <w:tcPr>
            <w:tcW w:w="1595" w:type="pct"/>
            <w:shd w:val="clear" w:color="auto" w:fill="auto"/>
          </w:tcPr>
          <w:p w14:paraId="0B344AD4" w14:textId="65C97997" w:rsidR="001F17A9" w:rsidRPr="001A46B0" w:rsidRDefault="00122D9C" w:rsidP="006633E6">
            <w:pPr>
              <w:keepNext/>
              <w:keepLines/>
              <w:spacing w:after="0"/>
              <w:jc w:val="center"/>
              <w:rPr>
                <w:ins w:id="3211" w:author="Chen, Delia (NSB - CN/Hangzhou)" w:date="2019-03-26T10:57:00Z"/>
                <w:rFonts w:ascii="Arial" w:eastAsia="宋体" w:hAnsi="Arial"/>
                <w:sz w:val="18"/>
              </w:rPr>
            </w:pPr>
            <w:ins w:id="3212" w:author="Chen, Delia (NSB - CN/Hangzhou)" w:date="2019-03-26T11:04:00Z">
              <w:r w:rsidRPr="00122D9C">
                <w:rPr>
                  <w:rFonts w:ascii="Arial" w:eastAsia="宋体" w:hAnsi="Arial"/>
                  <w:sz w:val="18"/>
                </w:rPr>
                <w:t>TDDConf.3.1</w:t>
              </w:r>
            </w:ins>
          </w:p>
        </w:tc>
      </w:tr>
      <w:tr w:rsidR="001F17A9" w:rsidRPr="001A46B0" w14:paraId="17403A50" w14:textId="77777777" w:rsidTr="006633E6">
        <w:trPr>
          <w:trHeight w:val="189"/>
          <w:jc w:val="center"/>
          <w:ins w:id="3213" w:author="Chen, Delia (NSB - CN/Hangzhou)" w:date="2019-03-26T10:57:00Z"/>
        </w:trPr>
        <w:tc>
          <w:tcPr>
            <w:tcW w:w="1072" w:type="pct"/>
            <w:shd w:val="clear" w:color="auto" w:fill="auto"/>
          </w:tcPr>
          <w:p w14:paraId="357352D2" w14:textId="77777777" w:rsidR="001F17A9" w:rsidRPr="001A46B0" w:rsidRDefault="001F17A9" w:rsidP="006633E6">
            <w:pPr>
              <w:keepNext/>
              <w:keepLines/>
              <w:spacing w:after="0"/>
              <w:rPr>
                <w:ins w:id="3214" w:author="Chen, Delia (NSB - CN/Hangzhou)" w:date="2019-03-26T10:57:00Z"/>
                <w:rFonts w:ascii="Arial" w:eastAsia="宋体" w:hAnsi="Arial"/>
                <w:sz w:val="18"/>
              </w:rPr>
            </w:pPr>
            <w:ins w:id="3215" w:author="Chen, Delia (NSB - CN/Hangzhou)" w:date="2019-03-26T10:57:00Z">
              <w:r w:rsidRPr="001A46B0">
                <w:rPr>
                  <w:rFonts w:ascii="Arial" w:eastAsia="宋体" w:hAnsi="Arial"/>
                  <w:sz w:val="18"/>
                </w:rPr>
                <w:t>CORESET Reference Channel</w:t>
              </w:r>
            </w:ins>
          </w:p>
        </w:tc>
        <w:tc>
          <w:tcPr>
            <w:tcW w:w="1656" w:type="pct"/>
            <w:shd w:val="clear" w:color="auto" w:fill="auto"/>
          </w:tcPr>
          <w:p w14:paraId="243D0833" w14:textId="77777777" w:rsidR="001F17A9" w:rsidRPr="001A46B0" w:rsidRDefault="001F17A9" w:rsidP="006633E6">
            <w:pPr>
              <w:keepNext/>
              <w:keepLines/>
              <w:spacing w:after="0"/>
              <w:rPr>
                <w:ins w:id="3216" w:author="Chen, Delia (NSB - CN/Hangzhou)" w:date="2019-03-26T10:57:00Z"/>
                <w:rFonts w:ascii="Arial" w:eastAsia="宋体" w:hAnsi="Arial"/>
                <w:sz w:val="18"/>
                <w:lang w:val="it-IT"/>
              </w:rPr>
            </w:pPr>
            <w:ins w:id="3217" w:author="Chen, Delia (NSB - CN/Hangzhou)" w:date="2019-03-26T10:57:00Z">
              <w:r w:rsidRPr="001A46B0">
                <w:rPr>
                  <w:rFonts w:ascii="Arial" w:eastAsia="宋体" w:hAnsi="Arial"/>
                  <w:sz w:val="18"/>
                  <w:lang w:val="it-IT"/>
                </w:rPr>
                <w:t>Config 1</w:t>
              </w:r>
            </w:ins>
          </w:p>
        </w:tc>
        <w:tc>
          <w:tcPr>
            <w:tcW w:w="677" w:type="pct"/>
            <w:shd w:val="clear" w:color="auto" w:fill="auto"/>
          </w:tcPr>
          <w:p w14:paraId="5470520F" w14:textId="77777777" w:rsidR="001F17A9" w:rsidRPr="001A46B0" w:rsidRDefault="001F17A9" w:rsidP="006633E6">
            <w:pPr>
              <w:keepNext/>
              <w:keepLines/>
              <w:spacing w:after="0"/>
              <w:jc w:val="center"/>
              <w:rPr>
                <w:ins w:id="3218" w:author="Chen, Delia (NSB - CN/Hangzhou)" w:date="2019-03-26T10:57:00Z"/>
                <w:rFonts w:ascii="Arial" w:eastAsia="宋体" w:hAnsi="Arial"/>
                <w:sz w:val="18"/>
              </w:rPr>
            </w:pPr>
          </w:p>
        </w:tc>
        <w:tc>
          <w:tcPr>
            <w:tcW w:w="1595" w:type="pct"/>
            <w:shd w:val="clear" w:color="auto" w:fill="auto"/>
          </w:tcPr>
          <w:p w14:paraId="7408F8DD" w14:textId="3699A0F8" w:rsidR="001F17A9" w:rsidRPr="001A46B0" w:rsidRDefault="001F17A9" w:rsidP="006633E6">
            <w:pPr>
              <w:keepNext/>
              <w:keepLines/>
              <w:spacing w:after="0"/>
              <w:jc w:val="center"/>
              <w:rPr>
                <w:ins w:id="3219" w:author="Chen, Delia (NSB - CN/Hangzhou)" w:date="2019-03-26T10:57:00Z"/>
                <w:rFonts w:ascii="Arial" w:eastAsia="宋体" w:hAnsi="Arial"/>
                <w:sz w:val="18"/>
              </w:rPr>
            </w:pPr>
            <w:ins w:id="3220" w:author="Chen, Delia (NSB - CN/Hangzhou)" w:date="2019-03-26T10:57:00Z">
              <w:r>
                <w:rPr>
                  <w:rFonts w:ascii="Arial" w:eastAsia="宋体" w:hAnsi="Arial"/>
                  <w:sz w:val="18"/>
                </w:rPr>
                <w:t>CR.</w:t>
              </w:r>
            </w:ins>
            <w:ins w:id="3221" w:author="Chen, Delia (NSB - CN/Hangzhou)" w:date="2019-03-26T11:02:00Z">
              <w:r w:rsidR="00122D9C">
                <w:rPr>
                  <w:rFonts w:ascii="Arial" w:eastAsia="宋体" w:hAnsi="Arial"/>
                  <w:sz w:val="18"/>
                </w:rPr>
                <w:t>3</w:t>
              </w:r>
            </w:ins>
            <w:ins w:id="3222" w:author="Chen, Delia (NSB - CN/Hangzhou)" w:date="2019-03-26T10:57:00Z">
              <w:r>
                <w:rPr>
                  <w:rFonts w:ascii="Arial" w:eastAsia="宋体" w:hAnsi="Arial"/>
                  <w:sz w:val="18"/>
                </w:rPr>
                <w:t xml:space="preserve">.1 </w:t>
              </w:r>
            </w:ins>
            <w:ins w:id="3223" w:author="Chen, Delia (NSB - CN/Hangzhou)" w:date="2019-03-26T11:02:00Z">
              <w:r w:rsidR="00122D9C">
                <w:rPr>
                  <w:rFonts w:ascii="Arial" w:eastAsia="宋体" w:hAnsi="Arial"/>
                  <w:sz w:val="18"/>
                </w:rPr>
                <w:t>T</w:t>
              </w:r>
            </w:ins>
            <w:ins w:id="3224" w:author="Chen, Delia (NSB - CN/Hangzhou)" w:date="2019-03-26T10:57:00Z">
              <w:r>
                <w:rPr>
                  <w:rFonts w:ascii="Arial" w:eastAsia="宋体" w:hAnsi="Arial"/>
                  <w:sz w:val="18"/>
                </w:rPr>
                <w:t>DD</w:t>
              </w:r>
            </w:ins>
          </w:p>
        </w:tc>
      </w:tr>
      <w:tr w:rsidR="001F17A9" w:rsidRPr="001A46B0" w14:paraId="56059934" w14:textId="77777777" w:rsidTr="006633E6">
        <w:trPr>
          <w:trHeight w:val="125"/>
          <w:jc w:val="center"/>
          <w:ins w:id="3225" w:author="Chen, Delia (NSB - CN/Hangzhou)" w:date="2019-03-26T10:57:00Z"/>
        </w:trPr>
        <w:tc>
          <w:tcPr>
            <w:tcW w:w="1072" w:type="pct"/>
            <w:shd w:val="clear" w:color="auto" w:fill="auto"/>
          </w:tcPr>
          <w:p w14:paraId="1BDACF9D" w14:textId="77777777" w:rsidR="001F17A9" w:rsidRPr="001A46B0" w:rsidRDefault="001F17A9" w:rsidP="006633E6">
            <w:pPr>
              <w:keepNext/>
              <w:keepLines/>
              <w:spacing w:after="0"/>
              <w:rPr>
                <w:ins w:id="3226" w:author="Chen, Delia (NSB - CN/Hangzhou)" w:date="2019-03-26T10:57:00Z"/>
                <w:rFonts w:ascii="Arial" w:eastAsia="宋体" w:hAnsi="Arial"/>
                <w:sz w:val="18"/>
              </w:rPr>
            </w:pPr>
            <w:ins w:id="3227" w:author="Chen, Delia (NSB - CN/Hangzhou)" w:date="2019-03-26T10:57:00Z">
              <w:r w:rsidRPr="001A46B0">
                <w:rPr>
                  <w:rFonts w:ascii="Arial" w:eastAsia="宋体" w:hAnsi="Arial"/>
                  <w:sz w:val="18"/>
                </w:rPr>
                <w:t>SSB Configuration</w:t>
              </w:r>
            </w:ins>
          </w:p>
        </w:tc>
        <w:tc>
          <w:tcPr>
            <w:tcW w:w="1656" w:type="pct"/>
            <w:shd w:val="clear" w:color="auto" w:fill="auto"/>
          </w:tcPr>
          <w:p w14:paraId="345B742E" w14:textId="77777777" w:rsidR="001F17A9" w:rsidRPr="001A46B0" w:rsidRDefault="001F17A9" w:rsidP="006633E6">
            <w:pPr>
              <w:keepNext/>
              <w:keepLines/>
              <w:spacing w:after="0"/>
              <w:rPr>
                <w:ins w:id="3228" w:author="Chen, Delia (NSB - CN/Hangzhou)" w:date="2019-03-26T10:57:00Z"/>
                <w:rFonts w:ascii="Arial" w:eastAsia="宋体" w:hAnsi="Arial"/>
                <w:sz w:val="18"/>
                <w:lang w:val="it-IT"/>
              </w:rPr>
            </w:pPr>
            <w:ins w:id="3229" w:author="Chen, Delia (NSB - CN/Hangzhou)" w:date="2019-03-26T10:57:00Z">
              <w:r w:rsidRPr="001A46B0">
                <w:rPr>
                  <w:rFonts w:ascii="Arial" w:eastAsia="宋体" w:hAnsi="Arial"/>
                  <w:sz w:val="18"/>
                  <w:lang w:val="it-IT"/>
                </w:rPr>
                <w:t>Config 1</w:t>
              </w:r>
            </w:ins>
          </w:p>
        </w:tc>
        <w:tc>
          <w:tcPr>
            <w:tcW w:w="677" w:type="pct"/>
            <w:shd w:val="clear" w:color="auto" w:fill="auto"/>
          </w:tcPr>
          <w:p w14:paraId="3384E0C1" w14:textId="77777777" w:rsidR="001F17A9" w:rsidRPr="001A46B0" w:rsidRDefault="001F17A9" w:rsidP="006633E6">
            <w:pPr>
              <w:keepNext/>
              <w:keepLines/>
              <w:spacing w:after="0"/>
              <w:jc w:val="center"/>
              <w:rPr>
                <w:ins w:id="3230" w:author="Chen, Delia (NSB - CN/Hangzhou)" w:date="2019-03-26T10:57:00Z"/>
                <w:rFonts w:ascii="Arial" w:eastAsia="宋体" w:hAnsi="Arial"/>
                <w:sz w:val="18"/>
              </w:rPr>
            </w:pPr>
          </w:p>
        </w:tc>
        <w:tc>
          <w:tcPr>
            <w:tcW w:w="1595" w:type="pct"/>
            <w:shd w:val="clear" w:color="auto" w:fill="auto"/>
          </w:tcPr>
          <w:p w14:paraId="0BAF1000" w14:textId="12B4AEB1" w:rsidR="001F17A9" w:rsidRPr="002548CD" w:rsidRDefault="001F17A9" w:rsidP="006633E6">
            <w:pPr>
              <w:keepNext/>
              <w:keepLines/>
              <w:spacing w:after="0"/>
              <w:jc w:val="center"/>
              <w:rPr>
                <w:ins w:id="3231" w:author="Chen, Delia (NSB - CN/Hangzhou)" w:date="2019-03-26T10:57:00Z"/>
                <w:rFonts w:ascii="Arial" w:eastAsia="宋体" w:hAnsi="Arial"/>
                <w:sz w:val="18"/>
              </w:rPr>
            </w:pPr>
            <w:ins w:id="3232" w:author="Chen, Delia (NSB - CN/Hangzhou)" w:date="2019-03-26T10:57:00Z">
              <w:r w:rsidRPr="002548CD">
                <w:rPr>
                  <w:rFonts w:ascii="Arial" w:eastAsia="宋体" w:hAnsi="Arial"/>
                  <w:sz w:val="18"/>
                </w:rPr>
                <w:t>SSB.1 FR</w:t>
              </w:r>
            </w:ins>
            <w:ins w:id="3233" w:author="Chen, Delia (NSB - CN/Hangzhou)" w:date="2019-03-26T11:02:00Z">
              <w:r w:rsidR="00122D9C">
                <w:rPr>
                  <w:rFonts w:ascii="Arial" w:eastAsia="宋体" w:hAnsi="Arial"/>
                  <w:sz w:val="18"/>
                </w:rPr>
                <w:t>2</w:t>
              </w:r>
            </w:ins>
          </w:p>
        </w:tc>
      </w:tr>
      <w:tr w:rsidR="001F17A9" w:rsidRPr="001A46B0" w14:paraId="1AE9858E" w14:textId="77777777" w:rsidTr="006633E6">
        <w:trPr>
          <w:trHeight w:val="223"/>
          <w:jc w:val="center"/>
          <w:ins w:id="3234" w:author="Chen, Delia (NSB - CN/Hangzhou)" w:date="2019-03-26T10:57:00Z"/>
        </w:trPr>
        <w:tc>
          <w:tcPr>
            <w:tcW w:w="1072" w:type="pct"/>
            <w:shd w:val="clear" w:color="auto" w:fill="auto"/>
          </w:tcPr>
          <w:p w14:paraId="20B92944" w14:textId="77777777" w:rsidR="001F17A9" w:rsidRPr="001A46B0" w:rsidRDefault="001F17A9" w:rsidP="006633E6">
            <w:pPr>
              <w:keepNext/>
              <w:keepLines/>
              <w:spacing w:after="0"/>
              <w:rPr>
                <w:ins w:id="3235" w:author="Chen, Delia (NSB - CN/Hangzhou)" w:date="2019-03-26T10:57:00Z"/>
                <w:rFonts w:ascii="Arial" w:eastAsia="宋体" w:hAnsi="Arial"/>
                <w:sz w:val="18"/>
              </w:rPr>
            </w:pPr>
            <w:ins w:id="3236" w:author="Chen, Delia (NSB - CN/Hangzhou)" w:date="2019-03-26T10:57:00Z">
              <w:r w:rsidRPr="001A46B0">
                <w:rPr>
                  <w:rFonts w:ascii="Arial" w:eastAsia="宋体" w:hAnsi="Arial"/>
                  <w:sz w:val="18"/>
                </w:rPr>
                <w:t>SMTC Configuration</w:t>
              </w:r>
            </w:ins>
          </w:p>
        </w:tc>
        <w:tc>
          <w:tcPr>
            <w:tcW w:w="1656" w:type="pct"/>
            <w:shd w:val="clear" w:color="auto" w:fill="auto"/>
          </w:tcPr>
          <w:p w14:paraId="7A70D397" w14:textId="06B23AB6" w:rsidR="001F17A9" w:rsidRPr="001A46B0" w:rsidRDefault="001F17A9" w:rsidP="006633E6">
            <w:pPr>
              <w:keepNext/>
              <w:keepLines/>
              <w:spacing w:after="0"/>
              <w:rPr>
                <w:ins w:id="3237" w:author="Chen, Delia (NSB - CN/Hangzhou)" w:date="2019-03-26T10:57:00Z"/>
                <w:rFonts w:ascii="Arial" w:eastAsia="宋体" w:hAnsi="Arial"/>
                <w:sz w:val="18"/>
                <w:lang w:val="it-IT"/>
              </w:rPr>
            </w:pPr>
            <w:ins w:id="3238" w:author="Chen, Delia (NSB - CN/Hangzhou)" w:date="2019-03-26T10:57:00Z">
              <w:r w:rsidRPr="001A46B0">
                <w:rPr>
                  <w:rFonts w:ascii="Arial" w:eastAsia="宋体" w:hAnsi="Arial"/>
                  <w:sz w:val="18"/>
                  <w:lang w:val="it-IT"/>
                </w:rPr>
                <w:t>Config 1</w:t>
              </w:r>
            </w:ins>
          </w:p>
        </w:tc>
        <w:tc>
          <w:tcPr>
            <w:tcW w:w="677" w:type="pct"/>
            <w:shd w:val="clear" w:color="auto" w:fill="auto"/>
          </w:tcPr>
          <w:p w14:paraId="55724968" w14:textId="77777777" w:rsidR="001F17A9" w:rsidRPr="001A46B0" w:rsidRDefault="001F17A9" w:rsidP="006633E6">
            <w:pPr>
              <w:keepNext/>
              <w:keepLines/>
              <w:spacing w:after="0"/>
              <w:jc w:val="center"/>
              <w:rPr>
                <w:ins w:id="3239" w:author="Chen, Delia (NSB - CN/Hangzhou)" w:date="2019-03-26T10:57:00Z"/>
                <w:rFonts w:ascii="Arial" w:eastAsia="宋体" w:hAnsi="Arial"/>
                <w:sz w:val="18"/>
              </w:rPr>
            </w:pPr>
          </w:p>
        </w:tc>
        <w:tc>
          <w:tcPr>
            <w:tcW w:w="1595" w:type="pct"/>
            <w:shd w:val="clear" w:color="auto" w:fill="auto"/>
          </w:tcPr>
          <w:p w14:paraId="1C76F6DF" w14:textId="77777777" w:rsidR="001F17A9" w:rsidRPr="002548CD" w:rsidRDefault="001F17A9" w:rsidP="006633E6">
            <w:pPr>
              <w:keepNext/>
              <w:keepLines/>
              <w:spacing w:after="0"/>
              <w:jc w:val="center"/>
              <w:rPr>
                <w:ins w:id="3240" w:author="Chen, Delia (NSB - CN/Hangzhou)" w:date="2019-03-26T10:57:00Z"/>
                <w:rFonts w:ascii="Arial" w:eastAsia="宋体" w:hAnsi="Arial"/>
                <w:sz w:val="18"/>
              </w:rPr>
            </w:pPr>
            <w:ins w:id="3241" w:author="Chen, Delia (NSB - CN/Hangzhou)" w:date="2019-03-26T10:57:00Z">
              <w:r w:rsidRPr="002548CD">
                <w:rPr>
                  <w:rFonts w:ascii="Arial" w:eastAsia="宋体" w:hAnsi="Arial"/>
                  <w:sz w:val="18"/>
                </w:rPr>
                <w:t>SMTC.1</w:t>
              </w:r>
            </w:ins>
          </w:p>
        </w:tc>
      </w:tr>
      <w:tr w:rsidR="005F2632" w:rsidRPr="001A46B0" w14:paraId="42557CBD" w14:textId="77777777" w:rsidTr="006633E6">
        <w:trPr>
          <w:trHeight w:val="284"/>
          <w:jc w:val="center"/>
          <w:ins w:id="3242" w:author="Chen, Delia (NSB - CN/Hangzhou)" w:date="2019-03-26T10:57:00Z"/>
        </w:trPr>
        <w:tc>
          <w:tcPr>
            <w:tcW w:w="1072" w:type="pct"/>
            <w:shd w:val="clear" w:color="auto" w:fill="auto"/>
          </w:tcPr>
          <w:p w14:paraId="77859324" w14:textId="77777777" w:rsidR="005F2632" w:rsidRPr="001A46B0" w:rsidRDefault="005F2632" w:rsidP="006633E6">
            <w:pPr>
              <w:keepNext/>
              <w:keepLines/>
              <w:spacing w:after="0"/>
              <w:rPr>
                <w:ins w:id="3243" w:author="Chen, Delia (NSB - CN/Hangzhou)" w:date="2019-03-26T10:57:00Z"/>
                <w:rFonts w:ascii="Arial" w:eastAsia="宋体" w:hAnsi="Arial"/>
                <w:sz w:val="18"/>
              </w:rPr>
            </w:pPr>
            <w:ins w:id="3244" w:author="Chen, Delia (NSB - CN/Hangzhou)" w:date="2019-03-26T10:57:00Z">
              <w:r w:rsidRPr="001A46B0">
                <w:rPr>
                  <w:rFonts w:ascii="Arial" w:eastAsia="宋体" w:hAnsi="Arial"/>
                  <w:sz w:val="18"/>
                </w:rPr>
                <w:t>PDSCH/PDCCH subcarrier spacing</w:t>
              </w:r>
            </w:ins>
          </w:p>
        </w:tc>
        <w:tc>
          <w:tcPr>
            <w:tcW w:w="1656" w:type="pct"/>
            <w:shd w:val="clear" w:color="auto" w:fill="auto"/>
          </w:tcPr>
          <w:p w14:paraId="5A6AB25B" w14:textId="7E830A77" w:rsidR="005F2632" w:rsidRPr="001A46B0" w:rsidRDefault="005F2632" w:rsidP="006633E6">
            <w:pPr>
              <w:keepNext/>
              <w:keepLines/>
              <w:spacing w:after="0"/>
              <w:rPr>
                <w:ins w:id="3245" w:author="Chen, Delia (NSB - CN/Hangzhou)" w:date="2019-03-26T10:57:00Z"/>
                <w:rFonts w:ascii="Arial" w:eastAsia="宋体" w:hAnsi="Arial"/>
                <w:sz w:val="18"/>
                <w:lang w:val="it-IT"/>
              </w:rPr>
            </w:pPr>
            <w:ins w:id="3246" w:author="Chen, Delia (NSB - CN/Hangzhou)" w:date="2019-03-26T10:57:00Z">
              <w:r w:rsidRPr="001A46B0">
                <w:rPr>
                  <w:rFonts w:ascii="Arial" w:eastAsia="宋体" w:hAnsi="Arial"/>
                  <w:sz w:val="18"/>
                  <w:lang w:val="it-IT"/>
                </w:rPr>
                <w:t>Config 1</w:t>
              </w:r>
            </w:ins>
          </w:p>
        </w:tc>
        <w:tc>
          <w:tcPr>
            <w:tcW w:w="677" w:type="pct"/>
            <w:shd w:val="clear" w:color="auto" w:fill="auto"/>
          </w:tcPr>
          <w:p w14:paraId="4A4924A6" w14:textId="77777777" w:rsidR="005F2632" w:rsidRPr="001A46B0" w:rsidRDefault="005F2632" w:rsidP="006633E6">
            <w:pPr>
              <w:keepNext/>
              <w:keepLines/>
              <w:spacing w:after="0"/>
              <w:jc w:val="center"/>
              <w:rPr>
                <w:ins w:id="3247" w:author="Chen, Delia (NSB - CN/Hangzhou)" w:date="2019-03-26T10:57:00Z"/>
                <w:rFonts w:ascii="Arial" w:eastAsia="宋体" w:hAnsi="Arial"/>
                <w:sz w:val="18"/>
              </w:rPr>
            </w:pPr>
          </w:p>
        </w:tc>
        <w:tc>
          <w:tcPr>
            <w:tcW w:w="1595" w:type="pct"/>
            <w:shd w:val="clear" w:color="auto" w:fill="auto"/>
          </w:tcPr>
          <w:p w14:paraId="730FDB1A" w14:textId="5079AC3D" w:rsidR="005F2632" w:rsidRPr="001A46B0" w:rsidRDefault="00122D9C" w:rsidP="006633E6">
            <w:pPr>
              <w:keepNext/>
              <w:keepLines/>
              <w:spacing w:after="0"/>
              <w:jc w:val="center"/>
              <w:rPr>
                <w:ins w:id="3248" w:author="Chen, Delia (NSB - CN/Hangzhou)" w:date="2019-03-26T10:57:00Z"/>
                <w:rFonts w:ascii="Arial" w:eastAsia="宋体" w:hAnsi="Arial"/>
                <w:sz w:val="18"/>
              </w:rPr>
            </w:pPr>
            <w:ins w:id="3249" w:author="Chen, Delia (NSB - CN/Hangzhou)" w:date="2019-03-26T11:02:00Z">
              <w:r>
                <w:rPr>
                  <w:rFonts w:ascii="Arial" w:eastAsia="宋体" w:hAnsi="Arial"/>
                  <w:sz w:val="18"/>
                </w:rPr>
                <w:t>120</w:t>
              </w:r>
            </w:ins>
            <w:ins w:id="3250" w:author="Chen, Delia (NSB - CN/Hangzhou)" w:date="2019-03-26T10:57:00Z">
              <w:r w:rsidR="005F2632" w:rsidRPr="001A46B0">
                <w:rPr>
                  <w:rFonts w:ascii="Arial" w:eastAsia="宋体" w:hAnsi="Arial"/>
                  <w:sz w:val="18"/>
                </w:rPr>
                <w:t xml:space="preserve"> KHz</w:t>
              </w:r>
            </w:ins>
          </w:p>
        </w:tc>
      </w:tr>
      <w:tr w:rsidR="001F17A9" w:rsidRPr="001A46B0" w14:paraId="01205314" w14:textId="77777777" w:rsidTr="006633E6">
        <w:trPr>
          <w:trHeight w:val="164"/>
          <w:jc w:val="center"/>
          <w:ins w:id="3251" w:author="Chen, Delia (NSB - CN/Hangzhou)" w:date="2019-03-26T10:57:00Z"/>
        </w:trPr>
        <w:tc>
          <w:tcPr>
            <w:tcW w:w="2728" w:type="pct"/>
            <w:gridSpan w:val="2"/>
            <w:shd w:val="clear" w:color="auto" w:fill="auto"/>
          </w:tcPr>
          <w:p w14:paraId="2C57A01F" w14:textId="77777777" w:rsidR="001F17A9" w:rsidRPr="001A46B0" w:rsidRDefault="001F17A9" w:rsidP="006633E6">
            <w:pPr>
              <w:keepNext/>
              <w:keepLines/>
              <w:spacing w:after="0"/>
              <w:rPr>
                <w:ins w:id="3252" w:author="Chen, Delia (NSB - CN/Hangzhou)" w:date="2019-03-26T10:57:00Z"/>
                <w:rFonts w:ascii="Arial" w:eastAsia="宋体" w:hAnsi="Arial"/>
                <w:sz w:val="18"/>
              </w:rPr>
            </w:pPr>
            <w:ins w:id="3253" w:author="Chen, Delia (NSB - CN/Hangzhou)" w:date="2019-03-26T10:57:00Z">
              <w:r w:rsidRPr="001A46B0">
                <w:rPr>
                  <w:rFonts w:ascii="Arial" w:eastAsia="宋体" w:hAnsi="Arial"/>
                  <w:sz w:val="18"/>
                </w:rPr>
                <w:t>csi-RS-Index assigned as RLM RS</w:t>
              </w:r>
            </w:ins>
          </w:p>
        </w:tc>
        <w:tc>
          <w:tcPr>
            <w:tcW w:w="677" w:type="pct"/>
            <w:shd w:val="clear" w:color="auto" w:fill="auto"/>
          </w:tcPr>
          <w:p w14:paraId="38A68CBE" w14:textId="77777777" w:rsidR="001F17A9" w:rsidRPr="001A46B0" w:rsidRDefault="001F17A9" w:rsidP="006633E6">
            <w:pPr>
              <w:keepNext/>
              <w:keepLines/>
              <w:spacing w:after="0"/>
              <w:jc w:val="center"/>
              <w:rPr>
                <w:ins w:id="3254" w:author="Chen, Delia (NSB - CN/Hangzhou)" w:date="2019-03-26T10:57:00Z"/>
                <w:rFonts w:ascii="Arial" w:eastAsia="宋体" w:hAnsi="Arial"/>
                <w:sz w:val="18"/>
              </w:rPr>
            </w:pPr>
          </w:p>
        </w:tc>
        <w:tc>
          <w:tcPr>
            <w:tcW w:w="1595" w:type="pct"/>
            <w:shd w:val="clear" w:color="auto" w:fill="auto"/>
          </w:tcPr>
          <w:p w14:paraId="687239CD" w14:textId="77777777" w:rsidR="001F17A9" w:rsidRPr="001A46B0" w:rsidRDefault="001F17A9" w:rsidP="006633E6">
            <w:pPr>
              <w:keepNext/>
              <w:keepLines/>
              <w:spacing w:after="0"/>
              <w:jc w:val="center"/>
              <w:rPr>
                <w:ins w:id="3255" w:author="Chen, Delia (NSB - CN/Hangzhou)" w:date="2019-03-26T10:57:00Z"/>
                <w:rFonts w:ascii="Arial" w:eastAsia="宋体" w:hAnsi="Arial"/>
                <w:sz w:val="18"/>
              </w:rPr>
            </w:pPr>
            <w:ins w:id="3256" w:author="Chen, Delia (NSB - CN/Hangzhou)" w:date="2019-03-26T10:57:00Z">
              <w:r w:rsidRPr="001A46B0">
                <w:rPr>
                  <w:rFonts w:ascii="Arial" w:eastAsia="宋体" w:hAnsi="Arial"/>
                  <w:sz w:val="18"/>
                </w:rPr>
                <w:t>[0]</w:t>
              </w:r>
            </w:ins>
          </w:p>
        </w:tc>
      </w:tr>
      <w:tr w:rsidR="002573E8" w:rsidRPr="001A46B0" w14:paraId="39546331" w14:textId="77777777" w:rsidTr="006633E6">
        <w:trPr>
          <w:trHeight w:val="176"/>
          <w:jc w:val="center"/>
          <w:ins w:id="3257" w:author="Chen, Delia (NSB - CN/Hangzhou)" w:date="2019-03-26T11:05:00Z"/>
        </w:trPr>
        <w:tc>
          <w:tcPr>
            <w:tcW w:w="2728" w:type="pct"/>
            <w:gridSpan w:val="2"/>
            <w:shd w:val="clear" w:color="auto" w:fill="auto"/>
          </w:tcPr>
          <w:p w14:paraId="0D67B22D" w14:textId="1C035E13" w:rsidR="002573E8" w:rsidRPr="001A46B0" w:rsidRDefault="002573E8" w:rsidP="006633E6">
            <w:pPr>
              <w:keepNext/>
              <w:keepLines/>
              <w:spacing w:after="0"/>
              <w:rPr>
                <w:ins w:id="3258" w:author="Chen, Delia (NSB - CN/Hangzhou)" w:date="2019-03-26T11:05:00Z"/>
                <w:rFonts w:ascii="Arial" w:eastAsia="宋体" w:hAnsi="Arial"/>
                <w:sz w:val="18"/>
              </w:rPr>
            </w:pPr>
            <w:ins w:id="3259" w:author="Chen, Delia (NSB - CN/Hangzhou)" w:date="2019-03-26T11:06:00Z">
              <w:r w:rsidRPr="002573E8">
                <w:rPr>
                  <w:rFonts w:ascii="Arial" w:eastAsia="宋体" w:hAnsi="Arial"/>
                  <w:sz w:val="18"/>
                </w:rPr>
                <w:t>TRS configuration</w:t>
              </w:r>
            </w:ins>
          </w:p>
        </w:tc>
        <w:tc>
          <w:tcPr>
            <w:tcW w:w="677" w:type="pct"/>
            <w:shd w:val="clear" w:color="auto" w:fill="auto"/>
          </w:tcPr>
          <w:p w14:paraId="5E2B2916" w14:textId="77777777" w:rsidR="002573E8" w:rsidRPr="001A46B0" w:rsidRDefault="002573E8" w:rsidP="006633E6">
            <w:pPr>
              <w:keepNext/>
              <w:keepLines/>
              <w:spacing w:after="0"/>
              <w:jc w:val="center"/>
              <w:rPr>
                <w:ins w:id="3260" w:author="Chen, Delia (NSB - CN/Hangzhou)" w:date="2019-03-26T11:05:00Z"/>
                <w:rFonts w:ascii="Arial" w:eastAsia="宋体" w:hAnsi="Arial"/>
                <w:sz w:val="18"/>
              </w:rPr>
            </w:pPr>
          </w:p>
        </w:tc>
        <w:tc>
          <w:tcPr>
            <w:tcW w:w="1595" w:type="pct"/>
            <w:shd w:val="clear" w:color="auto" w:fill="auto"/>
          </w:tcPr>
          <w:p w14:paraId="38D4086F" w14:textId="1F907917" w:rsidR="002573E8" w:rsidRPr="002548CD" w:rsidRDefault="00080E92" w:rsidP="006633E6">
            <w:pPr>
              <w:keepNext/>
              <w:keepLines/>
              <w:spacing w:after="0"/>
              <w:jc w:val="center"/>
              <w:rPr>
                <w:ins w:id="3261" w:author="Chen, Delia (NSB - CN/Hangzhou)" w:date="2019-03-26T11:05:00Z"/>
                <w:rFonts w:ascii="Arial" w:eastAsia="宋体" w:hAnsi="Arial"/>
                <w:sz w:val="18"/>
              </w:rPr>
            </w:pPr>
            <w:ins w:id="3262" w:author="Chen, Delia (NSB - CN/Hangzhou)" w:date="2019-03-26T11:10:00Z">
              <w:r w:rsidRPr="00080E92">
                <w:rPr>
                  <w:rFonts w:ascii="Arial" w:eastAsia="宋体" w:hAnsi="Arial"/>
                  <w:sz w:val="18"/>
                </w:rPr>
                <w:t>TRS.2.1 TDD</w:t>
              </w:r>
            </w:ins>
          </w:p>
        </w:tc>
      </w:tr>
      <w:tr w:rsidR="002573E8" w:rsidRPr="001A46B0" w14:paraId="1451AB91" w14:textId="77777777" w:rsidTr="006633E6">
        <w:trPr>
          <w:trHeight w:val="176"/>
          <w:jc w:val="center"/>
          <w:ins w:id="3263" w:author="Chen, Delia (NSB - CN/Hangzhou)" w:date="2019-03-26T11:05:00Z"/>
        </w:trPr>
        <w:tc>
          <w:tcPr>
            <w:tcW w:w="2728" w:type="pct"/>
            <w:gridSpan w:val="2"/>
            <w:shd w:val="clear" w:color="auto" w:fill="auto"/>
          </w:tcPr>
          <w:p w14:paraId="176AFC3E" w14:textId="05E4DB54" w:rsidR="002573E8" w:rsidRPr="001A46B0" w:rsidRDefault="002573E8" w:rsidP="006633E6">
            <w:pPr>
              <w:keepNext/>
              <w:keepLines/>
              <w:spacing w:after="0"/>
              <w:rPr>
                <w:ins w:id="3264" w:author="Chen, Delia (NSB - CN/Hangzhou)" w:date="2019-03-26T11:05:00Z"/>
                <w:rFonts w:ascii="Arial" w:eastAsia="宋体" w:hAnsi="Arial"/>
                <w:sz w:val="18"/>
              </w:rPr>
            </w:pPr>
            <w:ins w:id="3265" w:author="Chen, Delia (NSB - CN/Hangzhou)" w:date="2019-03-26T11:06:00Z">
              <w:r w:rsidRPr="002573E8">
                <w:rPr>
                  <w:rFonts w:ascii="Arial" w:eastAsia="宋体" w:hAnsi="Arial"/>
                  <w:sz w:val="18"/>
                </w:rPr>
                <w:t>TCI configuration</w:t>
              </w:r>
            </w:ins>
          </w:p>
        </w:tc>
        <w:tc>
          <w:tcPr>
            <w:tcW w:w="677" w:type="pct"/>
            <w:shd w:val="clear" w:color="auto" w:fill="auto"/>
          </w:tcPr>
          <w:p w14:paraId="7E5B95E9" w14:textId="77777777" w:rsidR="002573E8" w:rsidRPr="001A46B0" w:rsidRDefault="002573E8" w:rsidP="006633E6">
            <w:pPr>
              <w:keepNext/>
              <w:keepLines/>
              <w:spacing w:after="0"/>
              <w:jc w:val="center"/>
              <w:rPr>
                <w:ins w:id="3266" w:author="Chen, Delia (NSB - CN/Hangzhou)" w:date="2019-03-26T11:05:00Z"/>
                <w:rFonts w:ascii="Arial" w:eastAsia="宋体" w:hAnsi="Arial"/>
                <w:sz w:val="18"/>
              </w:rPr>
            </w:pPr>
          </w:p>
        </w:tc>
        <w:tc>
          <w:tcPr>
            <w:tcW w:w="1595" w:type="pct"/>
            <w:shd w:val="clear" w:color="auto" w:fill="auto"/>
          </w:tcPr>
          <w:p w14:paraId="1A92FF1D" w14:textId="7963EF0C" w:rsidR="002573E8" w:rsidRPr="002548CD" w:rsidRDefault="00080E92" w:rsidP="006633E6">
            <w:pPr>
              <w:keepNext/>
              <w:keepLines/>
              <w:spacing w:after="0"/>
              <w:jc w:val="center"/>
              <w:rPr>
                <w:ins w:id="3267" w:author="Chen, Delia (NSB - CN/Hangzhou)" w:date="2019-03-26T11:05:00Z"/>
                <w:rFonts w:ascii="Arial" w:eastAsia="宋体" w:hAnsi="Arial"/>
                <w:sz w:val="18"/>
              </w:rPr>
            </w:pPr>
            <w:ins w:id="3268" w:author="Chen, Delia (NSB - CN/Hangzhou)" w:date="2019-03-26T11:09:00Z">
              <w:r w:rsidRPr="00080E92">
                <w:rPr>
                  <w:rFonts w:ascii="Arial" w:eastAsia="宋体" w:hAnsi="Arial"/>
                  <w:sz w:val="18"/>
                </w:rPr>
                <w:t>CSI-RS.Config.0</w:t>
              </w:r>
            </w:ins>
          </w:p>
        </w:tc>
      </w:tr>
      <w:tr w:rsidR="001F17A9" w:rsidRPr="001A46B0" w14:paraId="2CBB984F" w14:textId="77777777" w:rsidTr="006633E6">
        <w:trPr>
          <w:trHeight w:val="176"/>
          <w:jc w:val="center"/>
          <w:ins w:id="3269" w:author="Chen, Delia (NSB - CN/Hangzhou)" w:date="2019-03-26T10:57:00Z"/>
        </w:trPr>
        <w:tc>
          <w:tcPr>
            <w:tcW w:w="2728" w:type="pct"/>
            <w:gridSpan w:val="2"/>
            <w:shd w:val="clear" w:color="auto" w:fill="auto"/>
          </w:tcPr>
          <w:p w14:paraId="501FE56E" w14:textId="77777777" w:rsidR="001F17A9" w:rsidRPr="001A46B0" w:rsidRDefault="001F17A9" w:rsidP="006633E6">
            <w:pPr>
              <w:keepNext/>
              <w:keepLines/>
              <w:spacing w:after="0"/>
              <w:rPr>
                <w:ins w:id="3270" w:author="Chen, Delia (NSB - CN/Hangzhou)" w:date="2019-03-26T10:57:00Z"/>
                <w:rFonts w:ascii="Arial" w:eastAsia="宋体" w:hAnsi="Arial"/>
                <w:sz w:val="18"/>
              </w:rPr>
            </w:pPr>
            <w:ins w:id="3271" w:author="Chen, Delia (NSB - CN/Hangzhou)" w:date="2019-03-26T10:57:00Z">
              <w:r w:rsidRPr="001A46B0">
                <w:rPr>
                  <w:rFonts w:ascii="Arial" w:eastAsia="宋体" w:hAnsi="Arial"/>
                  <w:sz w:val="18"/>
                </w:rPr>
                <w:t>OCNG parameters</w:t>
              </w:r>
            </w:ins>
          </w:p>
        </w:tc>
        <w:tc>
          <w:tcPr>
            <w:tcW w:w="677" w:type="pct"/>
            <w:shd w:val="clear" w:color="auto" w:fill="auto"/>
          </w:tcPr>
          <w:p w14:paraId="72B18B85" w14:textId="77777777" w:rsidR="001F17A9" w:rsidRPr="001A46B0" w:rsidRDefault="001F17A9" w:rsidP="006633E6">
            <w:pPr>
              <w:keepNext/>
              <w:keepLines/>
              <w:spacing w:after="0"/>
              <w:jc w:val="center"/>
              <w:rPr>
                <w:ins w:id="3272" w:author="Chen, Delia (NSB - CN/Hangzhou)" w:date="2019-03-26T10:57:00Z"/>
                <w:rFonts w:ascii="Arial" w:eastAsia="宋体" w:hAnsi="Arial"/>
                <w:sz w:val="18"/>
              </w:rPr>
            </w:pPr>
          </w:p>
        </w:tc>
        <w:tc>
          <w:tcPr>
            <w:tcW w:w="1595" w:type="pct"/>
            <w:shd w:val="clear" w:color="auto" w:fill="auto"/>
          </w:tcPr>
          <w:p w14:paraId="20425B77" w14:textId="77777777" w:rsidR="001F17A9" w:rsidRPr="001A46B0" w:rsidRDefault="001F17A9" w:rsidP="006633E6">
            <w:pPr>
              <w:keepNext/>
              <w:keepLines/>
              <w:spacing w:after="0"/>
              <w:jc w:val="center"/>
              <w:rPr>
                <w:ins w:id="3273" w:author="Chen, Delia (NSB - CN/Hangzhou)" w:date="2019-03-26T10:57:00Z"/>
                <w:rFonts w:ascii="Arial" w:eastAsia="宋体" w:hAnsi="Arial"/>
                <w:sz w:val="18"/>
              </w:rPr>
            </w:pPr>
            <w:ins w:id="3274" w:author="Chen, Delia (NSB - CN/Hangzhou)" w:date="2019-03-26T10:57:00Z">
              <w:r w:rsidRPr="002548CD">
                <w:rPr>
                  <w:rFonts w:ascii="Arial" w:eastAsia="宋体" w:hAnsi="Arial"/>
                  <w:sz w:val="18"/>
                </w:rPr>
                <w:t>OP.1</w:t>
              </w:r>
            </w:ins>
          </w:p>
        </w:tc>
      </w:tr>
      <w:tr w:rsidR="001F17A9" w:rsidRPr="001A46B0" w14:paraId="1DABB76C" w14:textId="77777777" w:rsidTr="006633E6">
        <w:trPr>
          <w:trHeight w:val="164"/>
          <w:jc w:val="center"/>
          <w:ins w:id="3275" w:author="Chen, Delia (NSB - CN/Hangzhou)" w:date="2019-03-26T10:57:00Z"/>
        </w:trPr>
        <w:tc>
          <w:tcPr>
            <w:tcW w:w="2728" w:type="pct"/>
            <w:gridSpan w:val="2"/>
            <w:shd w:val="clear" w:color="auto" w:fill="auto"/>
          </w:tcPr>
          <w:p w14:paraId="33CECB64" w14:textId="77777777" w:rsidR="001F17A9" w:rsidRPr="001A46B0" w:rsidRDefault="001F17A9" w:rsidP="006633E6">
            <w:pPr>
              <w:keepNext/>
              <w:keepLines/>
              <w:spacing w:after="0"/>
              <w:rPr>
                <w:ins w:id="3276" w:author="Chen, Delia (NSB - CN/Hangzhou)" w:date="2019-03-26T10:57:00Z"/>
                <w:rFonts w:ascii="Arial" w:eastAsia="宋体" w:hAnsi="Arial"/>
                <w:sz w:val="18"/>
              </w:rPr>
            </w:pPr>
            <w:ins w:id="3277" w:author="Chen, Delia (NSB - CN/Hangzhou)" w:date="2019-03-26T10:57: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F5D9A1D" w14:textId="77777777" w:rsidR="001F17A9" w:rsidRPr="001A46B0" w:rsidRDefault="001F17A9" w:rsidP="006633E6">
            <w:pPr>
              <w:keepNext/>
              <w:keepLines/>
              <w:spacing w:after="0"/>
              <w:jc w:val="center"/>
              <w:rPr>
                <w:ins w:id="3278" w:author="Chen, Delia (NSB - CN/Hangzhou)" w:date="2019-03-26T10:57:00Z"/>
                <w:rFonts w:ascii="Arial" w:eastAsia="宋体" w:hAnsi="Arial"/>
                <w:sz w:val="18"/>
              </w:rPr>
            </w:pPr>
          </w:p>
        </w:tc>
        <w:tc>
          <w:tcPr>
            <w:tcW w:w="1595" w:type="pct"/>
            <w:shd w:val="clear" w:color="auto" w:fill="auto"/>
          </w:tcPr>
          <w:p w14:paraId="64EE1BC1" w14:textId="77777777" w:rsidR="001F17A9" w:rsidRPr="001A46B0" w:rsidRDefault="001F17A9" w:rsidP="006633E6">
            <w:pPr>
              <w:keepNext/>
              <w:keepLines/>
              <w:spacing w:after="0"/>
              <w:jc w:val="center"/>
              <w:rPr>
                <w:ins w:id="3279" w:author="Chen, Delia (NSB - CN/Hangzhou)" w:date="2019-03-26T10:57:00Z"/>
                <w:rFonts w:ascii="Arial" w:eastAsia="宋体" w:hAnsi="Arial"/>
                <w:sz w:val="18"/>
              </w:rPr>
            </w:pPr>
            <w:ins w:id="3280" w:author="Chen, Delia (NSB - CN/Hangzhou)" w:date="2019-03-26T10:57:00Z">
              <w:r w:rsidRPr="001A46B0">
                <w:rPr>
                  <w:rFonts w:ascii="Arial" w:eastAsia="宋体" w:hAnsi="Arial"/>
                  <w:sz w:val="18"/>
                </w:rPr>
                <w:t>Normal</w:t>
              </w:r>
            </w:ins>
          </w:p>
        </w:tc>
      </w:tr>
      <w:tr w:rsidR="001F17A9" w:rsidRPr="001A46B0" w14:paraId="43DA13A4" w14:textId="77777777" w:rsidTr="006633E6">
        <w:trPr>
          <w:trHeight w:val="340"/>
          <w:jc w:val="center"/>
          <w:ins w:id="3281" w:author="Chen, Delia (NSB - CN/Hangzhou)" w:date="2019-03-26T10:57:00Z"/>
        </w:trPr>
        <w:tc>
          <w:tcPr>
            <w:tcW w:w="2728" w:type="pct"/>
            <w:gridSpan w:val="2"/>
            <w:shd w:val="clear" w:color="auto" w:fill="auto"/>
          </w:tcPr>
          <w:p w14:paraId="5FA86AD2" w14:textId="77777777" w:rsidR="001F17A9" w:rsidRPr="001A46B0" w:rsidRDefault="001F17A9" w:rsidP="006633E6">
            <w:pPr>
              <w:keepNext/>
              <w:keepLines/>
              <w:spacing w:after="0"/>
              <w:rPr>
                <w:ins w:id="3282" w:author="Chen, Delia (NSB - CN/Hangzhou)" w:date="2019-03-26T10:57:00Z"/>
                <w:rFonts w:ascii="Arial" w:eastAsia="宋体" w:hAnsi="Arial"/>
                <w:sz w:val="18"/>
              </w:rPr>
            </w:pPr>
            <w:ins w:id="3283" w:author="Chen, Delia (NSB - CN/Hangzhou)" w:date="2019-03-26T10:57:00Z">
              <w:r w:rsidRPr="001A46B0">
                <w:rPr>
                  <w:rFonts w:ascii="Arial" w:eastAsia="宋体" w:hAnsi="Arial"/>
                  <w:sz w:val="18"/>
                </w:rPr>
                <w:t>Correlation Matrix and Antenna Configuration</w:t>
              </w:r>
            </w:ins>
          </w:p>
        </w:tc>
        <w:tc>
          <w:tcPr>
            <w:tcW w:w="677" w:type="pct"/>
            <w:shd w:val="clear" w:color="auto" w:fill="auto"/>
          </w:tcPr>
          <w:p w14:paraId="5B16EA28" w14:textId="77777777" w:rsidR="001F17A9" w:rsidRPr="001A46B0" w:rsidRDefault="001F17A9" w:rsidP="006633E6">
            <w:pPr>
              <w:keepNext/>
              <w:keepLines/>
              <w:spacing w:after="0"/>
              <w:jc w:val="center"/>
              <w:rPr>
                <w:ins w:id="3284" w:author="Chen, Delia (NSB - CN/Hangzhou)" w:date="2019-03-26T10:57:00Z"/>
                <w:rFonts w:ascii="Arial" w:eastAsia="宋体" w:hAnsi="Arial"/>
                <w:sz w:val="18"/>
              </w:rPr>
            </w:pPr>
          </w:p>
        </w:tc>
        <w:tc>
          <w:tcPr>
            <w:tcW w:w="1595" w:type="pct"/>
            <w:shd w:val="clear" w:color="auto" w:fill="auto"/>
          </w:tcPr>
          <w:p w14:paraId="1921E1A4" w14:textId="77777777" w:rsidR="001F17A9" w:rsidRPr="001A46B0" w:rsidRDefault="001F17A9" w:rsidP="006633E6">
            <w:pPr>
              <w:keepNext/>
              <w:keepLines/>
              <w:spacing w:after="0"/>
              <w:jc w:val="center"/>
              <w:rPr>
                <w:ins w:id="3285" w:author="Chen, Delia (NSB - CN/Hangzhou)" w:date="2019-03-26T10:57:00Z"/>
                <w:rFonts w:ascii="Arial" w:eastAsia="宋体" w:hAnsi="Arial"/>
                <w:sz w:val="18"/>
              </w:rPr>
            </w:pPr>
            <w:ins w:id="3286" w:author="Chen, Delia (NSB - CN/Hangzhou)" w:date="2019-03-26T10:57:00Z">
              <w:r>
                <w:rPr>
                  <w:rFonts w:ascii="Arial" w:eastAsia="宋体" w:hAnsi="Arial"/>
                  <w:sz w:val="18"/>
                </w:rPr>
                <w:t>2x2 Low</w:t>
              </w:r>
            </w:ins>
          </w:p>
        </w:tc>
      </w:tr>
      <w:tr w:rsidR="001F17A9" w:rsidRPr="001A46B0" w14:paraId="73D51460" w14:textId="77777777" w:rsidTr="006633E6">
        <w:trPr>
          <w:trHeight w:val="164"/>
          <w:jc w:val="center"/>
          <w:ins w:id="3287" w:author="Chen, Delia (NSB - CN/Hangzhou)" w:date="2019-03-26T10:57:00Z"/>
        </w:trPr>
        <w:tc>
          <w:tcPr>
            <w:tcW w:w="1072" w:type="pct"/>
            <w:vMerge w:val="restart"/>
            <w:shd w:val="clear" w:color="auto" w:fill="auto"/>
          </w:tcPr>
          <w:p w14:paraId="203043DC" w14:textId="77777777" w:rsidR="001F17A9" w:rsidRPr="001A46B0" w:rsidRDefault="001F17A9" w:rsidP="006633E6">
            <w:pPr>
              <w:keepNext/>
              <w:keepLines/>
              <w:spacing w:after="0"/>
              <w:rPr>
                <w:ins w:id="3288" w:author="Chen, Delia (NSB - CN/Hangzhou)" w:date="2019-03-26T10:57:00Z"/>
                <w:rFonts w:ascii="Arial" w:eastAsia="宋体" w:hAnsi="Arial"/>
                <w:sz w:val="18"/>
              </w:rPr>
            </w:pPr>
          </w:p>
          <w:p w14:paraId="76A81B1F" w14:textId="77777777" w:rsidR="001F17A9" w:rsidRPr="001A46B0" w:rsidRDefault="001F17A9" w:rsidP="006633E6">
            <w:pPr>
              <w:keepNext/>
              <w:keepLines/>
              <w:spacing w:after="0"/>
              <w:rPr>
                <w:ins w:id="3289" w:author="Chen, Delia (NSB - CN/Hangzhou)" w:date="2019-03-26T10:57:00Z"/>
                <w:rFonts w:ascii="Arial" w:eastAsia="宋体" w:hAnsi="Arial"/>
                <w:sz w:val="18"/>
              </w:rPr>
            </w:pPr>
          </w:p>
          <w:p w14:paraId="2A256A0D" w14:textId="77777777" w:rsidR="001F17A9" w:rsidRPr="001A46B0" w:rsidRDefault="001F17A9" w:rsidP="006633E6">
            <w:pPr>
              <w:keepNext/>
              <w:keepLines/>
              <w:spacing w:after="0"/>
              <w:rPr>
                <w:ins w:id="3290" w:author="Chen, Delia (NSB - CN/Hangzhou)" w:date="2019-03-26T10:57:00Z"/>
                <w:rFonts w:ascii="Arial" w:eastAsia="宋体" w:hAnsi="Arial"/>
                <w:sz w:val="18"/>
              </w:rPr>
            </w:pPr>
            <w:ins w:id="3291" w:author="Chen, Delia (NSB - CN/Hangzhou)" w:date="2019-03-26T10:57:00Z">
              <w:r w:rsidRPr="001A46B0">
                <w:rPr>
                  <w:rFonts w:ascii="Arial" w:eastAsia="宋体" w:hAnsi="Arial"/>
                  <w:sz w:val="18"/>
                </w:rPr>
                <w:t xml:space="preserve">Out of sync transmission parameters </w:t>
              </w:r>
            </w:ins>
          </w:p>
        </w:tc>
        <w:tc>
          <w:tcPr>
            <w:tcW w:w="1656" w:type="pct"/>
            <w:shd w:val="clear" w:color="auto" w:fill="auto"/>
          </w:tcPr>
          <w:p w14:paraId="78623CE0" w14:textId="77777777" w:rsidR="001F17A9" w:rsidRPr="001A46B0" w:rsidRDefault="001F17A9" w:rsidP="006633E6">
            <w:pPr>
              <w:keepNext/>
              <w:keepLines/>
              <w:spacing w:after="0"/>
              <w:rPr>
                <w:ins w:id="3292" w:author="Chen, Delia (NSB - CN/Hangzhou)" w:date="2019-03-26T10:57:00Z"/>
                <w:rFonts w:ascii="Arial" w:eastAsia="宋体" w:hAnsi="Arial"/>
                <w:sz w:val="18"/>
              </w:rPr>
            </w:pPr>
            <w:ins w:id="3293" w:author="Chen, Delia (NSB - CN/Hangzhou)" w:date="2019-03-26T10:57:00Z">
              <w:r w:rsidRPr="001A46B0">
                <w:rPr>
                  <w:rFonts w:ascii="Arial" w:eastAsia="宋体" w:hAnsi="Arial"/>
                  <w:sz w:val="18"/>
                </w:rPr>
                <w:t>DCI format</w:t>
              </w:r>
            </w:ins>
          </w:p>
        </w:tc>
        <w:tc>
          <w:tcPr>
            <w:tcW w:w="677" w:type="pct"/>
            <w:shd w:val="clear" w:color="auto" w:fill="auto"/>
          </w:tcPr>
          <w:p w14:paraId="6BC65A81" w14:textId="77777777" w:rsidR="001F17A9" w:rsidRPr="001A46B0" w:rsidRDefault="001F17A9" w:rsidP="006633E6">
            <w:pPr>
              <w:keepNext/>
              <w:keepLines/>
              <w:spacing w:after="0"/>
              <w:jc w:val="center"/>
              <w:rPr>
                <w:ins w:id="3294" w:author="Chen, Delia (NSB - CN/Hangzhou)" w:date="2019-03-26T10:57:00Z"/>
                <w:rFonts w:ascii="Arial" w:eastAsia="宋体" w:hAnsi="Arial"/>
                <w:sz w:val="18"/>
              </w:rPr>
            </w:pPr>
          </w:p>
        </w:tc>
        <w:tc>
          <w:tcPr>
            <w:tcW w:w="1595" w:type="pct"/>
            <w:shd w:val="clear" w:color="auto" w:fill="auto"/>
          </w:tcPr>
          <w:p w14:paraId="338AEDE4" w14:textId="77777777" w:rsidR="001F17A9" w:rsidRPr="001A46B0" w:rsidRDefault="001F17A9" w:rsidP="006633E6">
            <w:pPr>
              <w:keepNext/>
              <w:keepLines/>
              <w:spacing w:after="0"/>
              <w:jc w:val="center"/>
              <w:rPr>
                <w:ins w:id="3295" w:author="Chen, Delia (NSB - CN/Hangzhou)" w:date="2019-03-26T10:57:00Z"/>
                <w:rFonts w:ascii="Arial" w:eastAsia="宋体" w:hAnsi="Arial"/>
                <w:sz w:val="18"/>
              </w:rPr>
            </w:pPr>
            <w:ins w:id="3296" w:author="Chen, Delia (NSB - CN/Hangzhou)" w:date="2019-03-26T10:57:00Z">
              <w:r w:rsidRPr="001A46B0">
                <w:rPr>
                  <w:rFonts w:ascii="Arial" w:eastAsia="宋体" w:hAnsi="Arial"/>
                  <w:sz w:val="18"/>
                </w:rPr>
                <w:t>1-0</w:t>
              </w:r>
            </w:ins>
          </w:p>
        </w:tc>
      </w:tr>
      <w:tr w:rsidR="001F17A9" w:rsidRPr="001A46B0" w14:paraId="25BC3866" w14:textId="77777777" w:rsidTr="006633E6">
        <w:trPr>
          <w:trHeight w:val="93"/>
          <w:jc w:val="center"/>
          <w:ins w:id="3297" w:author="Chen, Delia (NSB - CN/Hangzhou)" w:date="2019-03-26T10:57:00Z"/>
        </w:trPr>
        <w:tc>
          <w:tcPr>
            <w:tcW w:w="1072" w:type="pct"/>
            <w:vMerge/>
            <w:shd w:val="clear" w:color="auto" w:fill="auto"/>
          </w:tcPr>
          <w:p w14:paraId="507B8AD4" w14:textId="77777777" w:rsidR="001F17A9" w:rsidRPr="001A46B0" w:rsidRDefault="001F17A9" w:rsidP="006633E6">
            <w:pPr>
              <w:keepNext/>
              <w:keepLines/>
              <w:spacing w:after="0"/>
              <w:rPr>
                <w:ins w:id="3298" w:author="Chen, Delia (NSB - CN/Hangzhou)" w:date="2019-03-26T10:57:00Z"/>
                <w:rFonts w:ascii="Arial" w:eastAsia="宋体" w:hAnsi="Arial"/>
                <w:sz w:val="18"/>
              </w:rPr>
            </w:pPr>
          </w:p>
        </w:tc>
        <w:tc>
          <w:tcPr>
            <w:tcW w:w="1656" w:type="pct"/>
            <w:shd w:val="clear" w:color="auto" w:fill="auto"/>
          </w:tcPr>
          <w:p w14:paraId="2E89CCD8" w14:textId="77777777" w:rsidR="001F17A9" w:rsidRPr="001A46B0" w:rsidRDefault="001F17A9" w:rsidP="006633E6">
            <w:pPr>
              <w:keepNext/>
              <w:keepLines/>
              <w:spacing w:after="0"/>
              <w:rPr>
                <w:ins w:id="3299" w:author="Chen, Delia (NSB - CN/Hangzhou)" w:date="2019-03-26T10:57:00Z"/>
                <w:rFonts w:ascii="Arial" w:eastAsia="宋体" w:hAnsi="Arial"/>
                <w:sz w:val="18"/>
              </w:rPr>
            </w:pPr>
            <w:ins w:id="3300" w:author="Chen, Delia (NSB - CN/Hangzhou)" w:date="2019-03-26T10:57:00Z">
              <w:r w:rsidRPr="001A46B0">
                <w:rPr>
                  <w:rFonts w:ascii="Arial" w:eastAsia="宋体" w:hAnsi="Arial"/>
                  <w:sz w:val="18"/>
                </w:rPr>
                <w:t>Number of Control OFDM symbols</w:t>
              </w:r>
            </w:ins>
          </w:p>
        </w:tc>
        <w:tc>
          <w:tcPr>
            <w:tcW w:w="677" w:type="pct"/>
            <w:shd w:val="clear" w:color="auto" w:fill="auto"/>
          </w:tcPr>
          <w:p w14:paraId="77844E89" w14:textId="77777777" w:rsidR="001F17A9" w:rsidRPr="001A46B0" w:rsidRDefault="001F17A9" w:rsidP="006633E6">
            <w:pPr>
              <w:keepNext/>
              <w:keepLines/>
              <w:spacing w:after="0"/>
              <w:jc w:val="center"/>
              <w:rPr>
                <w:ins w:id="3301" w:author="Chen, Delia (NSB - CN/Hangzhou)" w:date="2019-03-26T10:57:00Z"/>
                <w:rFonts w:ascii="Arial" w:eastAsia="宋体" w:hAnsi="Arial"/>
                <w:sz w:val="18"/>
              </w:rPr>
            </w:pPr>
          </w:p>
        </w:tc>
        <w:tc>
          <w:tcPr>
            <w:tcW w:w="1595" w:type="pct"/>
            <w:shd w:val="clear" w:color="auto" w:fill="auto"/>
          </w:tcPr>
          <w:p w14:paraId="29C5D655" w14:textId="77777777" w:rsidR="001F17A9" w:rsidRPr="001A46B0" w:rsidRDefault="001F17A9" w:rsidP="006633E6">
            <w:pPr>
              <w:keepNext/>
              <w:keepLines/>
              <w:spacing w:after="0"/>
              <w:jc w:val="center"/>
              <w:rPr>
                <w:ins w:id="3302" w:author="Chen, Delia (NSB - CN/Hangzhou)" w:date="2019-03-26T10:57:00Z"/>
                <w:rFonts w:ascii="Arial" w:eastAsia="宋体" w:hAnsi="Arial"/>
                <w:sz w:val="18"/>
              </w:rPr>
            </w:pPr>
            <w:ins w:id="3303" w:author="Chen, Delia (NSB - CN/Hangzhou)" w:date="2019-03-26T10:57:00Z">
              <w:r w:rsidRPr="001A46B0">
                <w:rPr>
                  <w:rFonts w:ascii="Arial" w:eastAsia="宋体" w:hAnsi="Arial"/>
                  <w:sz w:val="18"/>
                </w:rPr>
                <w:t>2</w:t>
              </w:r>
            </w:ins>
          </w:p>
        </w:tc>
      </w:tr>
      <w:tr w:rsidR="001F17A9" w:rsidRPr="001A46B0" w14:paraId="01047876" w14:textId="77777777" w:rsidTr="006633E6">
        <w:trPr>
          <w:trHeight w:val="176"/>
          <w:jc w:val="center"/>
          <w:ins w:id="3304" w:author="Chen, Delia (NSB - CN/Hangzhou)" w:date="2019-03-26T10:57:00Z"/>
        </w:trPr>
        <w:tc>
          <w:tcPr>
            <w:tcW w:w="1072" w:type="pct"/>
            <w:vMerge/>
            <w:shd w:val="clear" w:color="auto" w:fill="auto"/>
          </w:tcPr>
          <w:p w14:paraId="40CC5967" w14:textId="77777777" w:rsidR="001F17A9" w:rsidRPr="001A46B0" w:rsidRDefault="001F17A9" w:rsidP="006633E6">
            <w:pPr>
              <w:keepNext/>
              <w:keepLines/>
              <w:spacing w:after="0"/>
              <w:rPr>
                <w:ins w:id="3305" w:author="Chen, Delia (NSB - CN/Hangzhou)" w:date="2019-03-26T10:57:00Z"/>
                <w:rFonts w:ascii="Arial" w:eastAsia="宋体" w:hAnsi="Arial"/>
                <w:sz w:val="18"/>
              </w:rPr>
            </w:pPr>
          </w:p>
        </w:tc>
        <w:tc>
          <w:tcPr>
            <w:tcW w:w="1656" w:type="pct"/>
            <w:shd w:val="clear" w:color="auto" w:fill="auto"/>
          </w:tcPr>
          <w:p w14:paraId="7A8E8EAB" w14:textId="77777777" w:rsidR="001F17A9" w:rsidRPr="001A46B0" w:rsidRDefault="001F17A9" w:rsidP="006633E6">
            <w:pPr>
              <w:keepNext/>
              <w:keepLines/>
              <w:spacing w:after="0"/>
              <w:rPr>
                <w:ins w:id="3306" w:author="Chen, Delia (NSB - CN/Hangzhou)" w:date="2019-03-26T10:57:00Z"/>
                <w:rFonts w:ascii="Arial" w:eastAsia="宋体" w:hAnsi="Arial"/>
                <w:sz w:val="18"/>
              </w:rPr>
            </w:pPr>
            <w:ins w:id="3307" w:author="Chen, Delia (NSB - CN/Hangzhou)" w:date="2019-03-26T10:57:00Z">
              <w:r w:rsidRPr="001A46B0">
                <w:rPr>
                  <w:rFonts w:ascii="Arial" w:eastAsia="宋体" w:hAnsi="Arial"/>
                  <w:sz w:val="18"/>
                </w:rPr>
                <w:t xml:space="preserve">Aggregation level </w:t>
              </w:r>
            </w:ins>
          </w:p>
        </w:tc>
        <w:tc>
          <w:tcPr>
            <w:tcW w:w="677" w:type="pct"/>
            <w:shd w:val="clear" w:color="auto" w:fill="auto"/>
          </w:tcPr>
          <w:p w14:paraId="4A04368C" w14:textId="77777777" w:rsidR="001F17A9" w:rsidRPr="001A46B0" w:rsidRDefault="001F17A9" w:rsidP="006633E6">
            <w:pPr>
              <w:keepNext/>
              <w:keepLines/>
              <w:spacing w:after="0"/>
              <w:jc w:val="center"/>
              <w:rPr>
                <w:ins w:id="3308" w:author="Chen, Delia (NSB - CN/Hangzhou)" w:date="2019-03-26T10:57:00Z"/>
                <w:rFonts w:ascii="Arial" w:eastAsia="宋体" w:hAnsi="Arial"/>
                <w:sz w:val="18"/>
              </w:rPr>
            </w:pPr>
            <w:ins w:id="3309" w:author="Chen, Delia (NSB - CN/Hangzhou)" w:date="2019-03-26T10:57:00Z">
              <w:r w:rsidRPr="001A46B0">
                <w:rPr>
                  <w:rFonts w:ascii="Arial" w:eastAsia="宋体" w:hAnsi="Arial"/>
                  <w:sz w:val="18"/>
                </w:rPr>
                <w:t>CCE</w:t>
              </w:r>
            </w:ins>
          </w:p>
        </w:tc>
        <w:tc>
          <w:tcPr>
            <w:tcW w:w="1595" w:type="pct"/>
            <w:shd w:val="clear" w:color="auto" w:fill="auto"/>
          </w:tcPr>
          <w:p w14:paraId="1EAD7F97" w14:textId="77777777" w:rsidR="001F17A9" w:rsidRPr="001A46B0" w:rsidRDefault="001F17A9" w:rsidP="006633E6">
            <w:pPr>
              <w:keepNext/>
              <w:keepLines/>
              <w:spacing w:after="0"/>
              <w:jc w:val="center"/>
              <w:rPr>
                <w:ins w:id="3310" w:author="Chen, Delia (NSB - CN/Hangzhou)" w:date="2019-03-26T10:57:00Z"/>
                <w:rFonts w:ascii="Arial" w:eastAsia="宋体" w:hAnsi="Arial"/>
                <w:sz w:val="18"/>
              </w:rPr>
            </w:pPr>
            <w:ins w:id="3311" w:author="Chen, Delia (NSB - CN/Hangzhou)" w:date="2019-03-26T10:57:00Z">
              <w:r w:rsidRPr="001A46B0">
                <w:rPr>
                  <w:rFonts w:ascii="Arial" w:eastAsia="宋体" w:hAnsi="Arial"/>
                  <w:sz w:val="18"/>
                </w:rPr>
                <w:t>8</w:t>
              </w:r>
            </w:ins>
          </w:p>
        </w:tc>
      </w:tr>
      <w:tr w:rsidR="001F17A9" w:rsidRPr="001A46B0" w14:paraId="241D4479" w14:textId="77777777" w:rsidTr="006633E6">
        <w:trPr>
          <w:trHeight w:val="369"/>
          <w:jc w:val="center"/>
          <w:ins w:id="3312" w:author="Chen, Delia (NSB - CN/Hangzhou)" w:date="2019-03-26T10:57:00Z"/>
        </w:trPr>
        <w:tc>
          <w:tcPr>
            <w:tcW w:w="1072" w:type="pct"/>
            <w:vMerge/>
            <w:shd w:val="clear" w:color="auto" w:fill="auto"/>
          </w:tcPr>
          <w:p w14:paraId="238DE79D" w14:textId="77777777" w:rsidR="001F17A9" w:rsidRPr="001A46B0" w:rsidRDefault="001F17A9" w:rsidP="006633E6">
            <w:pPr>
              <w:keepNext/>
              <w:keepLines/>
              <w:spacing w:after="0"/>
              <w:rPr>
                <w:ins w:id="3313" w:author="Chen, Delia (NSB - CN/Hangzhou)" w:date="2019-03-26T10:57:00Z"/>
                <w:rFonts w:ascii="Arial" w:eastAsia="宋体" w:hAnsi="Arial"/>
                <w:sz w:val="18"/>
              </w:rPr>
            </w:pPr>
          </w:p>
        </w:tc>
        <w:tc>
          <w:tcPr>
            <w:tcW w:w="1656" w:type="pct"/>
            <w:shd w:val="clear" w:color="auto" w:fill="auto"/>
          </w:tcPr>
          <w:p w14:paraId="15FB33FA" w14:textId="77777777" w:rsidR="001F17A9" w:rsidRPr="001A46B0" w:rsidRDefault="001F17A9" w:rsidP="006633E6">
            <w:pPr>
              <w:keepNext/>
              <w:keepLines/>
              <w:spacing w:after="0"/>
              <w:rPr>
                <w:ins w:id="3314" w:author="Chen, Delia (NSB - CN/Hangzhou)" w:date="2019-03-26T10:57:00Z"/>
                <w:rFonts w:ascii="Arial" w:eastAsia="宋体" w:hAnsi="Arial"/>
                <w:sz w:val="18"/>
              </w:rPr>
            </w:pPr>
            <w:ins w:id="3315" w:author="Chen, Delia (NSB - CN/Hangzhou)" w:date="2019-03-26T10:57:00Z">
              <w:r w:rsidRPr="001A46B0">
                <w:rPr>
                  <w:rFonts w:ascii="Arial" w:eastAsia="宋体" w:hAnsi="Arial"/>
                  <w:sz w:val="18"/>
                </w:rPr>
                <w:t>Ratio of hypothetical PDCCH RE energy to average CSI-RS RE energy</w:t>
              </w:r>
            </w:ins>
          </w:p>
        </w:tc>
        <w:tc>
          <w:tcPr>
            <w:tcW w:w="677" w:type="pct"/>
            <w:shd w:val="clear" w:color="auto" w:fill="auto"/>
          </w:tcPr>
          <w:p w14:paraId="6105B6CD" w14:textId="77777777" w:rsidR="001F17A9" w:rsidRPr="001A46B0" w:rsidRDefault="001F17A9" w:rsidP="006633E6">
            <w:pPr>
              <w:keepNext/>
              <w:keepLines/>
              <w:spacing w:after="0"/>
              <w:jc w:val="center"/>
              <w:rPr>
                <w:ins w:id="3316" w:author="Chen, Delia (NSB - CN/Hangzhou)" w:date="2019-03-26T10:57:00Z"/>
                <w:rFonts w:ascii="Arial" w:eastAsia="宋体" w:hAnsi="Arial"/>
                <w:sz w:val="18"/>
              </w:rPr>
            </w:pPr>
            <w:ins w:id="3317" w:author="Chen, Delia (NSB - CN/Hangzhou)" w:date="2019-03-26T10:57:00Z">
              <w:r w:rsidRPr="001A46B0">
                <w:rPr>
                  <w:rFonts w:ascii="Arial" w:eastAsia="宋体" w:hAnsi="Arial"/>
                  <w:sz w:val="18"/>
                </w:rPr>
                <w:t>dB</w:t>
              </w:r>
            </w:ins>
          </w:p>
        </w:tc>
        <w:tc>
          <w:tcPr>
            <w:tcW w:w="1595" w:type="pct"/>
            <w:shd w:val="clear" w:color="auto" w:fill="auto"/>
          </w:tcPr>
          <w:p w14:paraId="3342C8C7" w14:textId="77777777" w:rsidR="001F17A9" w:rsidRPr="001A46B0" w:rsidRDefault="001F17A9" w:rsidP="006633E6">
            <w:pPr>
              <w:keepNext/>
              <w:keepLines/>
              <w:spacing w:after="0"/>
              <w:jc w:val="center"/>
              <w:rPr>
                <w:ins w:id="3318" w:author="Chen, Delia (NSB - CN/Hangzhou)" w:date="2019-03-26T10:57:00Z"/>
                <w:rFonts w:ascii="Arial" w:eastAsia="宋体" w:hAnsi="Arial"/>
                <w:sz w:val="18"/>
              </w:rPr>
            </w:pPr>
            <w:ins w:id="3319" w:author="Chen, Delia (NSB - CN/Hangzhou)" w:date="2019-03-26T10:57:00Z">
              <w:r w:rsidRPr="001A46B0">
                <w:rPr>
                  <w:rFonts w:ascii="Arial" w:eastAsia="宋体" w:hAnsi="Arial"/>
                  <w:sz w:val="18"/>
                </w:rPr>
                <w:t>4</w:t>
              </w:r>
            </w:ins>
          </w:p>
        </w:tc>
      </w:tr>
      <w:tr w:rsidR="001F17A9" w:rsidRPr="001A46B0" w14:paraId="0BEB310A" w14:textId="77777777" w:rsidTr="006633E6">
        <w:trPr>
          <w:trHeight w:val="307"/>
          <w:jc w:val="center"/>
          <w:ins w:id="3320" w:author="Chen, Delia (NSB - CN/Hangzhou)" w:date="2019-03-26T10:57:00Z"/>
        </w:trPr>
        <w:tc>
          <w:tcPr>
            <w:tcW w:w="1072" w:type="pct"/>
            <w:vMerge/>
            <w:shd w:val="clear" w:color="auto" w:fill="auto"/>
          </w:tcPr>
          <w:p w14:paraId="11D8A90E" w14:textId="77777777" w:rsidR="001F17A9" w:rsidRPr="001A46B0" w:rsidRDefault="001F17A9" w:rsidP="006633E6">
            <w:pPr>
              <w:keepNext/>
              <w:keepLines/>
              <w:spacing w:after="0"/>
              <w:rPr>
                <w:ins w:id="3321" w:author="Chen, Delia (NSB - CN/Hangzhou)" w:date="2019-03-26T10:57:00Z"/>
                <w:rFonts w:ascii="Arial" w:eastAsia="宋体" w:hAnsi="Arial"/>
                <w:sz w:val="18"/>
              </w:rPr>
            </w:pPr>
          </w:p>
        </w:tc>
        <w:tc>
          <w:tcPr>
            <w:tcW w:w="1656" w:type="pct"/>
            <w:shd w:val="clear" w:color="auto" w:fill="auto"/>
          </w:tcPr>
          <w:p w14:paraId="3FDA426C" w14:textId="77777777" w:rsidR="001F17A9" w:rsidRPr="001A46B0" w:rsidRDefault="001F17A9" w:rsidP="006633E6">
            <w:pPr>
              <w:keepNext/>
              <w:keepLines/>
              <w:spacing w:after="0"/>
              <w:rPr>
                <w:ins w:id="3322" w:author="Chen, Delia (NSB - CN/Hangzhou)" w:date="2019-03-26T10:57:00Z"/>
                <w:rFonts w:ascii="Arial" w:eastAsia="宋体" w:hAnsi="Arial"/>
                <w:sz w:val="18"/>
              </w:rPr>
            </w:pPr>
            <w:ins w:id="3323" w:author="Chen, Delia (NSB - CN/Hangzhou)" w:date="2019-03-26T10:57:00Z">
              <w:r w:rsidRPr="001A46B0">
                <w:rPr>
                  <w:rFonts w:ascii="Arial" w:eastAsia="宋体" w:hAnsi="Arial"/>
                  <w:sz w:val="18"/>
                </w:rPr>
                <w:t>Ratio of hypothetical PDCCH DMRS energy to average CSI-RS RE energy</w:t>
              </w:r>
            </w:ins>
          </w:p>
        </w:tc>
        <w:tc>
          <w:tcPr>
            <w:tcW w:w="677" w:type="pct"/>
            <w:shd w:val="clear" w:color="auto" w:fill="auto"/>
          </w:tcPr>
          <w:p w14:paraId="3332F5E3" w14:textId="77777777" w:rsidR="001F17A9" w:rsidRPr="001A46B0" w:rsidRDefault="001F17A9" w:rsidP="006633E6">
            <w:pPr>
              <w:keepNext/>
              <w:keepLines/>
              <w:spacing w:after="0"/>
              <w:jc w:val="center"/>
              <w:rPr>
                <w:ins w:id="3324" w:author="Chen, Delia (NSB - CN/Hangzhou)" w:date="2019-03-26T10:57:00Z"/>
                <w:rFonts w:ascii="Arial" w:eastAsia="宋体" w:hAnsi="Arial"/>
                <w:sz w:val="18"/>
              </w:rPr>
            </w:pPr>
            <w:ins w:id="3325" w:author="Chen, Delia (NSB - CN/Hangzhou)" w:date="2019-03-26T10:57:00Z">
              <w:r w:rsidRPr="001A46B0">
                <w:rPr>
                  <w:rFonts w:ascii="Arial" w:eastAsia="宋体" w:hAnsi="Arial"/>
                  <w:sz w:val="18"/>
                </w:rPr>
                <w:t>dB</w:t>
              </w:r>
            </w:ins>
          </w:p>
        </w:tc>
        <w:tc>
          <w:tcPr>
            <w:tcW w:w="1595" w:type="pct"/>
            <w:shd w:val="clear" w:color="auto" w:fill="auto"/>
          </w:tcPr>
          <w:p w14:paraId="450FD856" w14:textId="77777777" w:rsidR="001F17A9" w:rsidRPr="001A46B0" w:rsidRDefault="001F17A9" w:rsidP="006633E6">
            <w:pPr>
              <w:keepNext/>
              <w:keepLines/>
              <w:spacing w:after="0"/>
              <w:jc w:val="center"/>
              <w:rPr>
                <w:ins w:id="3326" w:author="Chen, Delia (NSB - CN/Hangzhou)" w:date="2019-03-26T10:57:00Z"/>
                <w:rFonts w:ascii="Arial" w:eastAsia="宋体" w:hAnsi="Arial"/>
                <w:sz w:val="18"/>
              </w:rPr>
            </w:pPr>
            <w:ins w:id="3327" w:author="Chen, Delia (NSB - CN/Hangzhou)" w:date="2019-03-26T10:57:00Z">
              <w:r w:rsidRPr="001A46B0">
                <w:rPr>
                  <w:rFonts w:ascii="Arial" w:eastAsia="宋体" w:hAnsi="Arial"/>
                  <w:sz w:val="18"/>
                </w:rPr>
                <w:t>4</w:t>
              </w:r>
            </w:ins>
          </w:p>
        </w:tc>
      </w:tr>
      <w:tr w:rsidR="001F17A9" w:rsidRPr="001A46B0" w14:paraId="44CB6880" w14:textId="77777777" w:rsidTr="006633E6">
        <w:trPr>
          <w:trHeight w:val="50"/>
          <w:jc w:val="center"/>
          <w:ins w:id="3328" w:author="Chen, Delia (NSB - CN/Hangzhou)" w:date="2019-03-26T10:57:00Z"/>
        </w:trPr>
        <w:tc>
          <w:tcPr>
            <w:tcW w:w="1072" w:type="pct"/>
            <w:vMerge/>
            <w:shd w:val="clear" w:color="auto" w:fill="auto"/>
          </w:tcPr>
          <w:p w14:paraId="58C4FF48" w14:textId="77777777" w:rsidR="001F17A9" w:rsidRPr="001A46B0" w:rsidRDefault="001F17A9" w:rsidP="006633E6">
            <w:pPr>
              <w:keepNext/>
              <w:keepLines/>
              <w:spacing w:after="0"/>
              <w:rPr>
                <w:ins w:id="3329" w:author="Chen, Delia (NSB - CN/Hangzhou)" w:date="2019-03-26T10:57:00Z"/>
                <w:rFonts w:ascii="Arial" w:eastAsia="宋体" w:hAnsi="Arial"/>
                <w:sz w:val="18"/>
              </w:rPr>
            </w:pPr>
          </w:p>
        </w:tc>
        <w:tc>
          <w:tcPr>
            <w:tcW w:w="1656" w:type="pct"/>
            <w:shd w:val="clear" w:color="auto" w:fill="auto"/>
            <w:vAlign w:val="center"/>
          </w:tcPr>
          <w:p w14:paraId="18826545" w14:textId="77777777" w:rsidR="001F17A9" w:rsidRPr="001A46B0" w:rsidRDefault="001F17A9" w:rsidP="006633E6">
            <w:pPr>
              <w:keepNext/>
              <w:keepLines/>
              <w:spacing w:after="0"/>
              <w:rPr>
                <w:ins w:id="3330" w:author="Chen, Delia (NSB - CN/Hangzhou)" w:date="2019-03-26T10:57:00Z"/>
                <w:rFonts w:ascii="Arial" w:eastAsia="宋体" w:hAnsi="Arial"/>
                <w:sz w:val="18"/>
              </w:rPr>
            </w:pPr>
            <w:ins w:id="3331" w:author="Chen, Delia (NSB - CN/Hangzhou)" w:date="2019-03-26T10:57:00Z">
              <w:r w:rsidRPr="001A46B0">
                <w:rPr>
                  <w:rFonts w:ascii="Arial" w:eastAsia="宋体" w:hAnsi="Arial"/>
                  <w:sz w:val="18"/>
                </w:rPr>
                <w:t>DMRS precoder granularity</w:t>
              </w:r>
            </w:ins>
          </w:p>
        </w:tc>
        <w:tc>
          <w:tcPr>
            <w:tcW w:w="677" w:type="pct"/>
            <w:shd w:val="clear" w:color="auto" w:fill="auto"/>
            <w:vAlign w:val="center"/>
          </w:tcPr>
          <w:p w14:paraId="5D73C20F" w14:textId="77777777" w:rsidR="001F17A9" w:rsidRPr="001A46B0" w:rsidRDefault="001F17A9" w:rsidP="006633E6">
            <w:pPr>
              <w:keepNext/>
              <w:keepLines/>
              <w:spacing w:after="0"/>
              <w:jc w:val="center"/>
              <w:rPr>
                <w:ins w:id="3332" w:author="Chen, Delia (NSB - CN/Hangzhou)" w:date="2019-03-26T10:57:00Z"/>
                <w:rFonts w:ascii="Arial" w:eastAsia="宋体" w:hAnsi="Arial"/>
                <w:sz w:val="18"/>
              </w:rPr>
            </w:pPr>
          </w:p>
        </w:tc>
        <w:tc>
          <w:tcPr>
            <w:tcW w:w="1595" w:type="pct"/>
            <w:shd w:val="clear" w:color="auto" w:fill="auto"/>
          </w:tcPr>
          <w:p w14:paraId="3CE8A9EB" w14:textId="77777777" w:rsidR="001F17A9" w:rsidRPr="001A46B0" w:rsidRDefault="001F17A9" w:rsidP="006633E6">
            <w:pPr>
              <w:keepNext/>
              <w:keepLines/>
              <w:spacing w:after="0"/>
              <w:jc w:val="center"/>
              <w:rPr>
                <w:ins w:id="3333" w:author="Chen, Delia (NSB - CN/Hangzhou)" w:date="2019-03-26T10:57:00Z"/>
                <w:rFonts w:ascii="Arial" w:eastAsia="宋体" w:hAnsi="Arial"/>
                <w:sz w:val="18"/>
              </w:rPr>
            </w:pPr>
            <w:ins w:id="3334" w:author="Chen, Delia (NSB - CN/Hangzhou)" w:date="2019-03-26T10:57:00Z">
              <w:r w:rsidRPr="001A46B0">
                <w:rPr>
                  <w:rFonts w:ascii="Arial" w:eastAsia="宋体" w:hAnsi="Arial"/>
                  <w:sz w:val="18"/>
                </w:rPr>
                <w:t>REG bundle size</w:t>
              </w:r>
            </w:ins>
          </w:p>
        </w:tc>
      </w:tr>
      <w:tr w:rsidR="001F17A9" w:rsidRPr="001A46B0" w14:paraId="462518FD" w14:textId="77777777" w:rsidTr="006633E6">
        <w:trPr>
          <w:trHeight w:val="188"/>
          <w:jc w:val="center"/>
          <w:ins w:id="3335" w:author="Chen, Delia (NSB - CN/Hangzhou)" w:date="2019-03-26T10:57:00Z"/>
        </w:trPr>
        <w:tc>
          <w:tcPr>
            <w:tcW w:w="1072" w:type="pct"/>
            <w:vMerge/>
            <w:shd w:val="clear" w:color="auto" w:fill="auto"/>
          </w:tcPr>
          <w:p w14:paraId="4A74BEF5" w14:textId="77777777" w:rsidR="001F17A9" w:rsidRPr="001A46B0" w:rsidRDefault="001F17A9" w:rsidP="006633E6">
            <w:pPr>
              <w:keepNext/>
              <w:keepLines/>
              <w:spacing w:after="0"/>
              <w:rPr>
                <w:ins w:id="3336" w:author="Chen, Delia (NSB - CN/Hangzhou)" w:date="2019-03-26T10:57:00Z"/>
                <w:rFonts w:ascii="Arial" w:eastAsia="宋体" w:hAnsi="Arial"/>
                <w:sz w:val="18"/>
              </w:rPr>
            </w:pPr>
          </w:p>
        </w:tc>
        <w:tc>
          <w:tcPr>
            <w:tcW w:w="1656" w:type="pct"/>
            <w:shd w:val="clear" w:color="auto" w:fill="auto"/>
            <w:vAlign w:val="center"/>
          </w:tcPr>
          <w:p w14:paraId="7BCE8947" w14:textId="77777777" w:rsidR="001F17A9" w:rsidRPr="001A46B0" w:rsidRDefault="001F17A9" w:rsidP="006633E6">
            <w:pPr>
              <w:keepNext/>
              <w:keepLines/>
              <w:spacing w:after="0"/>
              <w:rPr>
                <w:ins w:id="3337" w:author="Chen, Delia (NSB - CN/Hangzhou)" w:date="2019-03-26T10:57:00Z"/>
                <w:rFonts w:ascii="Arial" w:eastAsia="宋体" w:hAnsi="Arial"/>
                <w:sz w:val="18"/>
              </w:rPr>
            </w:pPr>
            <w:ins w:id="3338" w:author="Chen, Delia (NSB - CN/Hangzhou)" w:date="2019-03-26T10:57:00Z">
              <w:r w:rsidRPr="001A46B0">
                <w:rPr>
                  <w:rFonts w:ascii="Arial" w:eastAsia="宋体" w:hAnsi="Arial"/>
                  <w:sz w:val="18"/>
                </w:rPr>
                <w:t>REG bundle size</w:t>
              </w:r>
            </w:ins>
          </w:p>
        </w:tc>
        <w:tc>
          <w:tcPr>
            <w:tcW w:w="677" w:type="pct"/>
            <w:shd w:val="clear" w:color="auto" w:fill="auto"/>
            <w:vAlign w:val="center"/>
          </w:tcPr>
          <w:p w14:paraId="3D75658D" w14:textId="77777777" w:rsidR="001F17A9" w:rsidRPr="001A46B0" w:rsidRDefault="001F17A9" w:rsidP="006633E6">
            <w:pPr>
              <w:keepNext/>
              <w:keepLines/>
              <w:spacing w:after="0"/>
              <w:jc w:val="center"/>
              <w:rPr>
                <w:ins w:id="3339" w:author="Chen, Delia (NSB - CN/Hangzhou)" w:date="2019-03-26T10:57:00Z"/>
                <w:rFonts w:ascii="Arial" w:eastAsia="宋体" w:hAnsi="Arial"/>
                <w:sz w:val="18"/>
              </w:rPr>
            </w:pPr>
          </w:p>
        </w:tc>
        <w:tc>
          <w:tcPr>
            <w:tcW w:w="1595" w:type="pct"/>
            <w:shd w:val="clear" w:color="auto" w:fill="auto"/>
          </w:tcPr>
          <w:p w14:paraId="5BC59655" w14:textId="77777777" w:rsidR="001F17A9" w:rsidRPr="001A46B0" w:rsidRDefault="001F17A9" w:rsidP="006633E6">
            <w:pPr>
              <w:keepNext/>
              <w:keepLines/>
              <w:spacing w:after="0"/>
              <w:jc w:val="center"/>
              <w:rPr>
                <w:ins w:id="3340" w:author="Chen, Delia (NSB - CN/Hangzhou)" w:date="2019-03-26T10:57:00Z"/>
                <w:rFonts w:ascii="Arial" w:eastAsia="宋体" w:hAnsi="Arial"/>
                <w:sz w:val="18"/>
              </w:rPr>
            </w:pPr>
            <w:ins w:id="3341" w:author="Chen, Delia (NSB - CN/Hangzhou)" w:date="2019-03-26T10:57:00Z">
              <w:r w:rsidRPr="001A46B0">
                <w:rPr>
                  <w:rFonts w:ascii="Arial" w:eastAsia="宋体" w:hAnsi="Arial"/>
                  <w:sz w:val="18"/>
                </w:rPr>
                <w:t>6</w:t>
              </w:r>
            </w:ins>
          </w:p>
        </w:tc>
      </w:tr>
      <w:tr w:rsidR="001F17A9" w:rsidRPr="001A46B0" w14:paraId="74BC2903" w14:textId="77777777" w:rsidTr="006633E6">
        <w:trPr>
          <w:trHeight w:val="188"/>
          <w:jc w:val="center"/>
          <w:ins w:id="3342" w:author="Chen, Delia (NSB - CN/Hangzhou)" w:date="2019-03-26T10:57:00Z"/>
        </w:trPr>
        <w:tc>
          <w:tcPr>
            <w:tcW w:w="1072" w:type="pct"/>
            <w:vMerge w:val="restart"/>
            <w:shd w:val="clear" w:color="auto" w:fill="auto"/>
          </w:tcPr>
          <w:p w14:paraId="183C8126" w14:textId="77777777" w:rsidR="001F17A9" w:rsidRPr="001A46B0" w:rsidRDefault="001F17A9" w:rsidP="006633E6">
            <w:pPr>
              <w:keepNext/>
              <w:keepLines/>
              <w:spacing w:after="0"/>
              <w:rPr>
                <w:ins w:id="3343" w:author="Chen, Delia (NSB - CN/Hangzhou)" w:date="2019-03-26T10:57:00Z"/>
                <w:rFonts w:ascii="Arial" w:eastAsia="宋体" w:hAnsi="Arial"/>
                <w:sz w:val="18"/>
              </w:rPr>
            </w:pPr>
            <w:ins w:id="3344" w:author="Chen, Delia (NSB - CN/Hangzhou)" w:date="2019-03-26T10:57:00Z">
              <w:r w:rsidRPr="002548CD">
                <w:rPr>
                  <w:rFonts w:ascii="Arial" w:eastAsia="宋体" w:hAnsi="Arial"/>
                  <w:sz w:val="18"/>
                </w:rPr>
                <w:t>In sync transmission parameters</w:t>
              </w:r>
            </w:ins>
          </w:p>
        </w:tc>
        <w:tc>
          <w:tcPr>
            <w:tcW w:w="1656" w:type="pct"/>
            <w:shd w:val="clear" w:color="auto" w:fill="auto"/>
          </w:tcPr>
          <w:p w14:paraId="64333D1C" w14:textId="77777777" w:rsidR="001F17A9" w:rsidRPr="001A46B0" w:rsidRDefault="001F17A9" w:rsidP="006633E6">
            <w:pPr>
              <w:keepNext/>
              <w:keepLines/>
              <w:spacing w:after="0"/>
              <w:rPr>
                <w:ins w:id="3345" w:author="Chen, Delia (NSB - CN/Hangzhou)" w:date="2019-03-26T10:57:00Z"/>
                <w:rFonts w:ascii="Arial" w:eastAsia="宋体" w:hAnsi="Arial"/>
                <w:sz w:val="18"/>
              </w:rPr>
            </w:pPr>
            <w:ins w:id="3346" w:author="Chen, Delia (NSB - CN/Hangzhou)" w:date="2019-03-26T10:57:00Z">
              <w:r w:rsidRPr="001A46B0">
                <w:rPr>
                  <w:rFonts w:ascii="Arial" w:eastAsia="宋体" w:hAnsi="Arial"/>
                  <w:sz w:val="18"/>
                </w:rPr>
                <w:t>DCI format</w:t>
              </w:r>
            </w:ins>
          </w:p>
        </w:tc>
        <w:tc>
          <w:tcPr>
            <w:tcW w:w="677" w:type="pct"/>
            <w:shd w:val="clear" w:color="auto" w:fill="auto"/>
            <w:vAlign w:val="center"/>
          </w:tcPr>
          <w:p w14:paraId="1CBC3EC1" w14:textId="77777777" w:rsidR="001F17A9" w:rsidRPr="001A46B0" w:rsidRDefault="001F17A9" w:rsidP="006633E6">
            <w:pPr>
              <w:keepNext/>
              <w:keepLines/>
              <w:spacing w:after="0"/>
              <w:jc w:val="center"/>
              <w:rPr>
                <w:ins w:id="3347" w:author="Chen, Delia (NSB - CN/Hangzhou)" w:date="2019-03-26T10:57:00Z"/>
                <w:rFonts w:ascii="Arial" w:eastAsia="宋体" w:hAnsi="Arial"/>
                <w:sz w:val="18"/>
              </w:rPr>
            </w:pPr>
          </w:p>
        </w:tc>
        <w:tc>
          <w:tcPr>
            <w:tcW w:w="1595" w:type="pct"/>
            <w:shd w:val="clear" w:color="auto" w:fill="auto"/>
          </w:tcPr>
          <w:p w14:paraId="7CC034F2" w14:textId="77777777" w:rsidR="001F17A9" w:rsidRPr="001A46B0" w:rsidRDefault="001F17A9" w:rsidP="006633E6">
            <w:pPr>
              <w:keepNext/>
              <w:keepLines/>
              <w:spacing w:after="0"/>
              <w:jc w:val="center"/>
              <w:rPr>
                <w:ins w:id="3348" w:author="Chen, Delia (NSB - CN/Hangzhou)" w:date="2019-03-26T10:57:00Z"/>
                <w:rFonts w:ascii="Arial" w:eastAsia="宋体" w:hAnsi="Arial"/>
                <w:sz w:val="18"/>
              </w:rPr>
            </w:pPr>
            <w:ins w:id="3349" w:author="Chen, Delia (NSB - CN/Hangzhou)" w:date="2019-03-26T10:57:00Z">
              <w:r w:rsidRPr="001A46B0">
                <w:rPr>
                  <w:rFonts w:ascii="Arial" w:eastAsia="宋体" w:hAnsi="Arial"/>
                  <w:sz w:val="18"/>
                </w:rPr>
                <w:t>1-0</w:t>
              </w:r>
            </w:ins>
          </w:p>
        </w:tc>
      </w:tr>
      <w:tr w:rsidR="001F17A9" w:rsidRPr="001A46B0" w14:paraId="5C65D51E" w14:textId="77777777" w:rsidTr="006633E6">
        <w:trPr>
          <w:trHeight w:val="188"/>
          <w:jc w:val="center"/>
          <w:ins w:id="3350" w:author="Chen, Delia (NSB - CN/Hangzhou)" w:date="2019-03-26T10:57:00Z"/>
        </w:trPr>
        <w:tc>
          <w:tcPr>
            <w:tcW w:w="1072" w:type="pct"/>
            <w:vMerge/>
            <w:shd w:val="clear" w:color="auto" w:fill="auto"/>
          </w:tcPr>
          <w:p w14:paraId="717E5717" w14:textId="77777777" w:rsidR="001F17A9" w:rsidRPr="001A46B0" w:rsidRDefault="001F17A9" w:rsidP="006633E6">
            <w:pPr>
              <w:keepNext/>
              <w:keepLines/>
              <w:spacing w:after="0"/>
              <w:rPr>
                <w:ins w:id="3351" w:author="Chen, Delia (NSB - CN/Hangzhou)" w:date="2019-03-26T10:57:00Z"/>
                <w:rFonts w:ascii="Arial" w:eastAsia="宋体" w:hAnsi="Arial"/>
                <w:sz w:val="18"/>
              </w:rPr>
            </w:pPr>
          </w:p>
        </w:tc>
        <w:tc>
          <w:tcPr>
            <w:tcW w:w="1656" w:type="pct"/>
            <w:shd w:val="clear" w:color="auto" w:fill="auto"/>
          </w:tcPr>
          <w:p w14:paraId="16E00911" w14:textId="77777777" w:rsidR="001F17A9" w:rsidRPr="001A46B0" w:rsidRDefault="001F17A9" w:rsidP="006633E6">
            <w:pPr>
              <w:keepNext/>
              <w:keepLines/>
              <w:spacing w:after="0"/>
              <w:rPr>
                <w:ins w:id="3352" w:author="Chen, Delia (NSB - CN/Hangzhou)" w:date="2019-03-26T10:57:00Z"/>
                <w:rFonts w:ascii="Arial" w:eastAsia="宋体" w:hAnsi="Arial"/>
                <w:sz w:val="18"/>
              </w:rPr>
            </w:pPr>
            <w:ins w:id="3353" w:author="Chen, Delia (NSB - CN/Hangzhou)" w:date="2019-03-26T10:57:00Z">
              <w:r w:rsidRPr="001A46B0">
                <w:rPr>
                  <w:rFonts w:ascii="Arial" w:eastAsia="宋体" w:hAnsi="Arial"/>
                  <w:sz w:val="18"/>
                </w:rPr>
                <w:t>Number of Control OFDM symbols</w:t>
              </w:r>
            </w:ins>
          </w:p>
        </w:tc>
        <w:tc>
          <w:tcPr>
            <w:tcW w:w="677" w:type="pct"/>
            <w:shd w:val="clear" w:color="auto" w:fill="auto"/>
            <w:vAlign w:val="center"/>
          </w:tcPr>
          <w:p w14:paraId="2BC88075" w14:textId="77777777" w:rsidR="001F17A9" w:rsidRPr="001A46B0" w:rsidRDefault="001F17A9" w:rsidP="006633E6">
            <w:pPr>
              <w:keepNext/>
              <w:keepLines/>
              <w:spacing w:after="0"/>
              <w:jc w:val="center"/>
              <w:rPr>
                <w:ins w:id="3354" w:author="Chen, Delia (NSB - CN/Hangzhou)" w:date="2019-03-26T10:57:00Z"/>
                <w:rFonts w:ascii="Arial" w:eastAsia="宋体" w:hAnsi="Arial"/>
                <w:sz w:val="18"/>
              </w:rPr>
            </w:pPr>
          </w:p>
        </w:tc>
        <w:tc>
          <w:tcPr>
            <w:tcW w:w="1595" w:type="pct"/>
            <w:shd w:val="clear" w:color="auto" w:fill="auto"/>
          </w:tcPr>
          <w:p w14:paraId="45F4D395" w14:textId="77777777" w:rsidR="001F17A9" w:rsidRPr="001A46B0" w:rsidRDefault="001F17A9" w:rsidP="006633E6">
            <w:pPr>
              <w:keepNext/>
              <w:keepLines/>
              <w:spacing w:after="0"/>
              <w:jc w:val="center"/>
              <w:rPr>
                <w:ins w:id="3355" w:author="Chen, Delia (NSB - CN/Hangzhou)" w:date="2019-03-26T10:57:00Z"/>
                <w:rFonts w:ascii="Arial" w:eastAsia="宋体" w:hAnsi="Arial"/>
                <w:sz w:val="18"/>
              </w:rPr>
            </w:pPr>
            <w:ins w:id="3356" w:author="Chen, Delia (NSB - CN/Hangzhou)" w:date="2019-03-26T10:57:00Z">
              <w:r w:rsidRPr="001A46B0">
                <w:rPr>
                  <w:rFonts w:ascii="Arial" w:eastAsia="宋体" w:hAnsi="Arial"/>
                  <w:sz w:val="18"/>
                </w:rPr>
                <w:t>2</w:t>
              </w:r>
            </w:ins>
          </w:p>
        </w:tc>
      </w:tr>
      <w:tr w:rsidR="001F17A9" w:rsidRPr="001A46B0" w14:paraId="7964C468" w14:textId="77777777" w:rsidTr="006633E6">
        <w:trPr>
          <w:trHeight w:val="188"/>
          <w:jc w:val="center"/>
          <w:ins w:id="3357" w:author="Chen, Delia (NSB - CN/Hangzhou)" w:date="2019-03-26T10:57:00Z"/>
        </w:trPr>
        <w:tc>
          <w:tcPr>
            <w:tcW w:w="1072" w:type="pct"/>
            <w:vMerge/>
            <w:shd w:val="clear" w:color="auto" w:fill="auto"/>
          </w:tcPr>
          <w:p w14:paraId="49ADBF82" w14:textId="77777777" w:rsidR="001F17A9" w:rsidRPr="001A46B0" w:rsidRDefault="001F17A9" w:rsidP="006633E6">
            <w:pPr>
              <w:keepNext/>
              <w:keepLines/>
              <w:spacing w:after="0"/>
              <w:rPr>
                <w:ins w:id="3358" w:author="Chen, Delia (NSB - CN/Hangzhou)" w:date="2019-03-26T10:57:00Z"/>
                <w:rFonts w:ascii="Arial" w:eastAsia="宋体" w:hAnsi="Arial"/>
                <w:sz w:val="18"/>
              </w:rPr>
            </w:pPr>
          </w:p>
        </w:tc>
        <w:tc>
          <w:tcPr>
            <w:tcW w:w="1656" w:type="pct"/>
            <w:shd w:val="clear" w:color="auto" w:fill="auto"/>
          </w:tcPr>
          <w:p w14:paraId="2998AF60" w14:textId="77777777" w:rsidR="001F17A9" w:rsidRPr="001A46B0" w:rsidRDefault="001F17A9" w:rsidP="006633E6">
            <w:pPr>
              <w:keepNext/>
              <w:keepLines/>
              <w:spacing w:after="0"/>
              <w:rPr>
                <w:ins w:id="3359" w:author="Chen, Delia (NSB - CN/Hangzhou)" w:date="2019-03-26T10:57:00Z"/>
                <w:rFonts w:ascii="Arial" w:eastAsia="宋体" w:hAnsi="Arial"/>
                <w:sz w:val="18"/>
              </w:rPr>
            </w:pPr>
            <w:ins w:id="3360" w:author="Chen, Delia (NSB - CN/Hangzhou)" w:date="2019-03-26T10:57:00Z">
              <w:r w:rsidRPr="001A46B0">
                <w:rPr>
                  <w:rFonts w:ascii="Arial" w:eastAsia="宋体" w:hAnsi="Arial"/>
                  <w:sz w:val="18"/>
                </w:rPr>
                <w:t xml:space="preserve">Aggregation level </w:t>
              </w:r>
            </w:ins>
          </w:p>
        </w:tc>
        <w:tc>
          <w:tcPr>
            <w:tcW w:w="677" w:type="pct"/>
            <w:shd w:val="clear" w:color="auto" w:fill="auto"/>
          </w:tcPr>
          <w:p w14:paraId="618CC4D9" w14:textId="77777777" w:rsidR="001F17A9" w:rsidRPr="001A46B0" w:rsidRDefault="001F17A9" w:rsidP="006633E6">
            <w:pPr>
              <w:keepNext/>
              <w:keepLines/>
              <w:spacing w:after="0"/>
              <w:jc w:val="center"/>
              <w:rPr>
                <w:ins w:id="3361" w:author="Chen, Delia (NSB - CN/Hangzhou)" w:date="2019-03-26T10:57:00Z"/>
                <w:rFonts w:ascii="Arial" w:eastAsia="宋体" w:hAnsi="Arial"/>
                <w:sz w:val="18"/>
              </w:rPr>
            </w:pPr>
            <w:ins w:id="3362" w:author="Chen, Delia (NSB - CN/Hangzhou)" w:date="2019-03-26T10:57:00Z">
              <w:r w:rsidRPr="001A46B0">
                <w:rPr>
                  <w:rFonts w:ascii="Arial" w:eastAsia="宋体" w:hAnsi="Arial"/>
                  <w:sz w:val="18"/>
                </w:rPr>
                <w:t>CCE</w:t>
              </w:r>
            </w:ins>
          </w:p>
        </w:tc>
        <w:tc>
          <w:tcPr>
            <w:tcW w:w="1595" w:type="pct"/>
            <w:shd w:val="clear" w:color="auto" w:fill="auto"/>
          </w:tcPr>
          <w:p w14:paraId="7068A3E7" w14:textId="77777777" w:rsidR="001F17A9" w:rsidRPr="001A46B0" w:rsidRDefault="001F17A9" w:rsidP="006633E6">
            <w:pPr>
              <w:keepNext/>
              <w:keepLines/>
              <w:spacing w:after="0"/>
              <w:jc w:val="center"/>
              <w:rPr>
                <w:ins w:id="3363" w:author="Chen, Delia (NSB - CN/Hangzhou)" w:date="2019-03-26T10:57:00Z"/>
                <w:rFonts w:ascii="Arial" w:eastAsia="宋体" w:hAnsi="Arial"/>
                <w:sz w:val="18"/>
              </w:rPr>
            </w:pPr>
            <w:ins w:id="3364" w:author="Chen, Delia (NSB - CN/Hangzhou)" w:date="2019-03-26T10:57:00Z">
              <w:r>
                <w:rPr>
                  <w:rFonts w:ascii="Arial" w:eastAsia="宋体" w:hAnsi="Arial"/>
                  <w:sz w:val="18"/>
                </w:rPr>
                <w:t>4</w:t>
              </w:r>
            </w:ins>
          </w:p>
        </w:tc>
      </w:tr>
      <w:tr w:rsidR="001F17A9" w:rsidRPr="001A46B0" w14:paraId="78820EC4" w14:textId="77777777" w:rsidTr="006633E6">
        <w:trPr>
          <w:trHeight w:val="188"/>
          <w:jc w:val="center"/>
          <w:ins w:id="3365" w:author="Chen, Delia (NSB - CN/Hangzhou)" w:date="2019-03-26T10:57:00Z"/>
        </w:trPr>
        <w:tc>
          <w:tcPr>
            <w:tcW w:w="1072" w:type="pct"/>
            <w:vMerge/>
            <w:shd w:val="clear" w:color="auto" w:fill="auto"/>
          </w:tcPr>
          <w:p w14:paraId="29CFD4C6" w14:textId="77777777" w:rsidR="001F17A9" w:rsidRPr="001A46B0" w:rsidRDefault="001F17A9" w:rsidP="006633E6">
            <w:pPr>
              <w:keepNext/>
              <w:keepLines/>
              <w:spacing w:after="0"/>
              <w:rPr>
                <w:ins w:id="3366" w:author="Chen, Delia (NSB - CN/Hangzhou)" w:date="2019-03-26T10:57:00Z"/>
                <w:rFonts w:ascii="Arial" w:eastAsia="宋体" w:hAnsi="Arial"/>
                <w:sz w:val="18"/>
              </w:rPr>
            </w:pPr>
          </w:p>
        </w:tc>
        <w:tc>
          <w:tcPr>
            <w:tcW w:w="1656" w:type="pct"/>
            <w:shd w:val="clear" w:color="auto" w:fill="auto"/>
          </w:tcPr>
          <w:p w14:paraId="252287AC" w14:textId="77777777" w:rsidR="001F17A9" w:rsidRPr="001A46B0" w:rsidRDefault="001F17A9" w:rsidP="006633E6">
            <w:pPr>
              <w:keepNext/>
              <w:keepLines/>
              <w:spacing w:after="0"/>
              <w:rPr>
                <w:ins w:id="3367" w:author="Chen, Delia (NSB - CN/Hangzhou)" w:date="2019-03-26T10:57:00Z"/>
                <w:rFonts w:ascii="Arial" w:eastAsia="宋体" w:hAnsi="Arial"/>
                <w:sz w:val="18"/>
              </w:rPr>
            </w:pPr>
            <w:ins w:id="3368" w:author="Chen, Delia (NSB - CN/Hangzhou)" w:date="2019-03-26T10:57:00Z">
              <w:r w:rsidRPr="001A46B0">
                <w:rPr>
                  <w:rFonts w:ascii="Arial" w:eastAsia="宋体" w:hAnsi="Arial"/>
                  <w:sz w:val="18"/>
                </w:rPr>
                <w:t>Ratio of hypothetical PDCCH RE energy to average CSI-RS RE energy</w:t>
              </w:r>
            </w:ins>
          </w:p>
        </w:tc>
        <w:tc>
          <w:tcPr>
            <w:tcW w:w="677" w:type="pct"/>
            <w:shd w:val="clear" w:color="auto" w:fill="auto"/>
          </w:tcPr>
          <w:p w14:paraId="38BB9FDC" w14:textId="77777777" w:rsidR="001F17A9" w:rsidRPr="001A46B0" w:rsidRDefault="001F17A9" w:rsidP="006633E6">
            <w:pPr>
              <w:keepNext/>
              <w:keepLines/>
              <w:spacing w:after="0"/>
              <w:jc w:val="center"/>
              <w:rPr>
                <w:ins w:id="3369" w:author="Chen, Delia (NSB - CN/Hangzhou)" w:date="2019-03-26T10:57:00Z"/>
                <w:rFonts w:ascii="Arial" w:eastAsia="宋体" w:hAnsi="Arial"/>
                <w:sz w:val="18"/>
              </w:rPr>
            </w:pPr>
            <w:ins w:id="3370" w:author="Chen, Delia (NSB - CN/Hangzhou)" w:date="2019-03-26T10:57:00Z">
              <w:r w:rsidRPr="001A46B0">
                <w:rPr>
                  <w:rFonts w:ascii="Arial" w:eastAsia="宋体" w:hAnsi="Arial"/>
                  <w:sz w:val="18"/>
                </w:rPr>
                <w:t>dB</w:t>
              </w:r>
            </w:ins>
          </w:p>
        </w:tc>
        <w:tc>
          <w:tcPr>
            <w:tcW w:w="1595" w:type="pct"/>
            <w:shd w:val="clear" w:color="auto" w:fill="auto"/>
          </w:tcPr>
          <w:p w14:paraId="10F0949D" w14:textId="77777777" w:rsidR="001F17A9" w:rsidRPr="001A46B0" w:rsidRDefault="001F17A9" w:rsidP="006633E6">
            <w:pPr>
              <w:keepNext/>
              <w:keepLines/>
              <w:spacing w:after="0"/>
              <w:jc w:val="center"/>
              <w:rPr>
                <w:ins w:id="3371" w:author="Chen, Delia (NSB - CN/Hangzhou)" w:date="2019-03-26T10:57:00Z"/>
                <w:rFonts w:ascii="Arial" w:eastAsia="宋体" w:hAnsi="Arial"/>
                <w:sz w:val="18"/>
              </w:rPr>
            </w:pPr>
            <w:ins w:id="3372" w:author="Chen, Delia (NSB - CN/Hangzhou)" w:date="2019-03-26T10:57:00Z">
              <w:r>
                <w:rPr>
                  <w:rFonts w:ascii="Arial" w:eastAsia="宋体" w:hAnsi="Arial"/>
                  <w:sz w:val="18"/>
                </w:rPr>
                <w:t>0</w:t>
              </w:r>
            </w:ins>
          </w:p>
        </w:tc>
      </w:tr>
      <w:tr w:rsidR="001F17A9" w:rsidRPr="001A46B0" w14:paraId="06A1CF43" w14:textId="77777777" w:rsidTr="006633E6">
        <w:trPr>
          <w:trHeight w:val="188"/>
          <w:jc w:val="center"/>
          <w:ins w:id="3373" w:author="Chen, Delia (NSB - CN/Hangzhou)" w:date="2019-03-26T10:57:00Z"/>
        </w:trPr>
        <w:tc>
          <w:tcPr>
            <w:tcW w:w="1072" w:type="pct"/>
            <w:vMerge/>
            <w:shd w:val="clear" w:color="auto" w:fill="auto"/>
          </w:tcPr>
          <w:p w14:paraId="307D7D33" w14:textId="77777777" w:rsidR="001F17A9" w:rsidRPr="001A46B0" w:rsidRDefault="001F17A9" w:rsidP="006633E6">
            <w:pPr>
              <w:keepNext/>
              <w:keepLines/>
              <w:spacing w:after="0"/>
              <w:rPr>
                <w:ins w:id="3374" w:author="Chen, Delia (NSB - CN/Hangzhou)" w:date="2019-03-26T10:57:00Z"/>
                <w:rFonts w:ascii="Arial" w:eastAsia="宋体" w:hAnsi="Arial"/>
                <w:sz w:val="18"/>
              </w:rPr>
            </w:pPr>
          </w:p>
        </w:tc>
        <w:tc>
          <w:tcPr>
            <w:tcW w:w="1656" w:type="pct"/>
            <w:shd w:val="clear" w:color="auto" w:fill="auto"/>
          </w:tcPr>
          <w:p w14:paraId="5938DB14" w14:textId="77777777" w:rsidR="001F17A9" w:rsidRPr="001A46B0" w:rsidRDefault="001F17A9" w:rsidP="006633E6">
            <w:pPr>
              <w:keepNext/>
              <w:keepLines/>
              <w:spacing w:after="0"/>
              <w:rPr>
                <w:ins w:id="3375" w:author="Chen, Delia (NSB - CN/Hangzhou)" w:date="2019-03-26T10:57:00Z"/>
                <w:rFonts w:ascii="Arial" w:eastAsia="宋体" w:hAnsi="Arial"/>
                <w:sz w:val="18"/>
              </w:rPr>
            </w:pPr>
            <w:ins w:id="3376" w:author="Chen, Delia (NSB - CN/Hangzhou)" w:date="2019-03-26T10:57:00Z">
              <w:r w:rsidRPr="001A46B0">
                <w:rPr>
                  <w:rFonts w:ascii="Arial" w:eastAsia="宋体" w:hAnsi="Arial"/>
                  <w:sz w:val="18"/>
                </w:rPr>
                <w:t>Ratio of hypothetical PDCCH DMRS energy to average CSI-RS RE energy</w:t>
              </w:r>
            </w:ins>
          </w:p>
        </w:tc>
        <w:tc>
          <w:tcPr>
            <w:tcW w:w="677" w:type="pct"/>
            <w:shd w:val="clear" w:color="auto" w:fill="auto"/>
          </w:tcPr>
          <w:p w14:paraId="75396807" w14:textId="77777777" w:rsidR="001F17A9" w:rsidRPr="001A46B0" w:rsidRDefault="001F17A9" w:rsidP="006633E6">
            <w:pPr>
              <w:keepNext/>
              <w:keepLines/>
              <w:spacing w:after="0"/>
              <w:jc w:val="center"/>
              <w:rPr>
                <w:ins w:id="3377" w:author="Chen, Delia (NSB - CN/Hangzhou)" w:date="2019-03-26T10:57:00Z"/>
                <w:rFonts w:ascii="Arial" w:eastAsia="宋体" w:hAnsi="Arial"/>
                <w:sz w:val="18"/>
              </w:rPr>
            </w:pPr>
            <w:ins w:id="3378" w:author="Chen, Delia (NSB - CN/Hangzhou)" w:date="2019-03-26T10:57:00Z">
              <w:r w:rsidRPr="001A46B0">
                <w:rPr>
                  <w:rFonts w:ascii="Arial" w:eastAsia="宋体" w:hAnsi="Arial"/>
                  <w:sz w:val="18"/>
                </w:rPr>
                <w:t>dB</w:t>
              </w:r>
            </w:ins>
          </w:p>
        </w:tc>
        <w:tc>
          <w:tcPr>
            <w:tcW w:w="1595" w:type="pct"/>
            <w:shd w:val="clear" w:color="auto" w:fill="auto"/>
          </w:tcPr>
          <w:p w14:paraId="3658C59C" w14:textId="77777777" w:rsidR="001F17A9" w:rsidRPr="001A46B0" w:rsidRDefault="001F17A9" w:rsidP="006633E6">
            <w:pPr>
              <w:keepNext/>
              <w:keepLines/>
              <w:spacing w:after="0"/>
              <w:jc w:val="center"/>
              <w:rPr>
                <w:ins w:id="3379" w:author="Chen, Delia (NSB - CN/Hangzhou)" w:date="2019-03-26T10:57:00Z"/>
                <w:rFonts w:ascii="Arial" w:eastAsia="宋体" w:hAnsi="Arial"/>
                <w:sz w:val="18"/>
              </w:rPr>
            </w:pPr>
            <w:ins w:id="3380" w:author="Chen, Delia (NSB - CN/Hangzhou)" w:date="2019-03-26T10:57:00Z">
              <w:r>
                <w:rPr>
                  <w:rFonts w:ascii="Arial" w:eastAsia="宋体" w:hAnsi="Arial"/>
                  <w:sz w:val="18"/>
                </w:rPr>
                <w:t>0</w:t>
              </w:r>
            </w:ins>
          </w:p>
        </w:tc>
      </w:tr>
      <w:tr w:rsidR="001F17A9" w:rsidRPr="001A46B0" w14:paraId="0CA26259" w14:textId="77777777" w:rsidTr="006633E6">
        <w:trPr>
          <w:trHeight w:val="188"/>
          <w:jc w:val="center"/>
          <w:ins w:id="3381" w:author="Chen, Delia (NSB - CN/Hangzhou)" w:date="2019-03-26T10:57:00Z"/>
        </w:trPr>
        <w:tc>
          <w:tcPr>
            <w:tcW w:w="1072" w:type="pct"/>
            <w:vMerge/>
            <w:shd w:val="clear" w:color="auto" w:fill="auto"/>
          </w:tcPr>
          <w:p w14:paraId="0898EBCD" w14:textId="77777777" w:rsidR="001F17A9" w:rsidRPr="001A46B0" w:rsidRDefault="001F17A9" w:rsidP="006633E6">
            <w:pPr>
              <w:keepNext/>
              <w:keepLines/>
              <w:spacing w:after="0"/>
              <w:rPr>
                <w:ins w:id="3382" w:author="Chen, Delia (NSB - CN/Hangzhou)" w:date="2019-03-26T10:57:00Z"/>
                <w:rFonts w:ascii="Arial" w:eastAsia="宋体" w:hAnsi="Arial"/>
                <w:sz w:val="18"/>
              </w:rPr>
            </w:pPr>
          </w:p>
        </w:tc>
        <w:tc>
          <w:tcPr>
            <w:tcW w:w="1656" w:type="pct"/>
            <w:shd w:val="clear" w:color="auto" w:fill="auto"/>
            <w:vAlign w:val="center"/>
          </w:tcPr>
          <w:p w14:paraId="6D9ABC43" w14:textId="77777777" w:rsidR="001F17A9" w:rsidRPr="001A46B0" w:rsidRDefault="001F17A9" w:rsidP="006633E6">
            <w:pPr>
              <w:keepNext/>
              <w:keepLines/>
              <w:spacing w:after="0"/>
              <w:rPr>
                <w:ins w:id="3383" w:author="Chen, Delia (NSB - CN/Hangzhou)" w:date="2019-03-26T10:57:00Z"/>
                <w:rFonts w:ascii="Arial" w:eastAsia="宋体" w:hAnsi="Arial"/>
                <w:sz w:val="18"/>
              </w:rPr>
            </w:pPr>
            <w:ins w:id="3384" w:author="Chen, Delia (NSB - CN/Hangzhou)" w:date="2019-03-26T10:57:00Z">
              <w:r w:rsidRPr="001A46B0">
                <w:rPr>
                  <w:rFonts w:ascii="Arial" w:eastAsia="宋体" w:hAnsi="Arial"/>
                  <w:sz w:val="18"/>
                </w:rPr>
                <w:t>DMRS precoder granularity</w:t>
              </w:r>
            </w:ins>
          </w:p>
        </w:tc>
        <w:tc>
          <w:tcPr>
            <w:tcW w:w="677" w:type="pct"/>
            <w:shd w:val="clear" w:color="auto" w:fill="auto"/>
            <w:vAlign w:val="center"/>
          </w:tcPr>
          <w:p w14:paraId="6435374C" w14:textId="77777777" w:rsidR="001F17A9" w:rsidRPr="001A46B0" w:rsidRDefault="001F17A9" w:rsidP="006633E6">
            <w:pPr>
              <w:keepNext/>
              <w:keepLines/>
              <w:spacing w:after="0"/>
              <w:jc w:val="center"/>
              <w:rPr>
                <w:ins w:id="3385" w:author="Chen, Delia (NSB - CN/Hangzhou)" w:date="2019-03-26T10:57:00Z"/>
                <w:rFonts w:ascii="Arial" w:eastAsia="宋体" w:hAnsi="Arial"/>
                <w:sz w:val="18"/>
              </w:rPr>
            </w:pPr>
          </w:p>
        </w:tc>
        <w:tc>
          <w:tcPr>
            <w:tcW w:w="1595" w:type="pct"/>
            <w:shd w:val="clear" w:color="auto" w:fill="auto"/>
          </w:tcPr>
          <w:p w14:paraId="68973A3F" w14:textId="77777777" w:rsidR="001F17A9" w:rsidRPr="001A46B0" w:rsidRDefault="001F17A9" w:rsidP="006633E6">
            <w:pPr>
              <w:keepNext/>
              <w:keepLines/>
              <w:spacing w:after="0"/>
              <w:jc w:val="center"/>
              <w:rPr>
                <w:ins w:id="3386" w:author="Chen, Delia (NSB - CN/Hangzhou)" w:date="2019-03-26T10:57:00Z"/>
                <w:rFonts w:ascii="Arial" w:eastAsia="宋体" w:hAnsi="Arial"/>
                <w:sz w:val="18"/>
              </w:rPr>
            </w:pPr>
            <w:ins w:id="3387" w:author="Chen, Delia (NSB - CN/Hangzhou)" w:date="2019-03-26T10:57:00Z">
              <w:r w:rsidRPr="001A46B0">
                <w:rPr>
                  <w:rFonts w:ascii="Arial" w:eastAsia="宋体" w:hAnsi="Arial"/>
                  <w:sz w:val="18"/>
                </w:rPr>
                <w:t>REG bundle size</w:t>
              </w:r>
            </w:ins>
          </w:p>
        </w:tc>
      </w:tr>
      <w:tr w:rsidR="001F17A9" w:rsidRPr="001A46B0" w14:paraId="4225FF2F" w14:textId="77777777" w:rsidTr="006633E6">
        <w:trPr>
          <w:trHeight w:val="188"/>
          <w:jc w:val="center"/>
          <w:ins w:id="3388" w:author="Chen, Delia (NSB - CN/Hangzhou)" w:date="2019-03-26T10:57:00Z"/>
        </w:trPr>
        <w:tc>
          <w:tcPr>
            <w:tcW w:w="1072" w:type="pct"/>
            <w:vMerge/>
            <w:shd w:val="clear" w:color="auto" w:fill="auto"/>
          </w:tcPr>
          <w:p w14:paraId="4CA3B38B" w14:textId="77777777" w:rsidR="001F17A9" w:rsidRPr="001A46B0" w:rsidRDefault="001F17A9" w:rsidP="006633E6">
            <w:pPr>
              <w:keepNext/>
              <w:keepLines/>
              <w:spacing w:after="0"/>
              <w:rPr>
                <w:ins w:id="3389" w:author="Chen, Delia (NSB - CN/Hangzhou)" w:date="2019-03-26T10:57:00Z"/>
                <w:rFonts w:ascii="Arial" w:eastAsia="宋体" w:hAnsi="Arial"/>
                <w:sz w:val="18"/>
              </w:rPr>
            </w:pPr>
          </w:p>
        </w:tc>
        <w:tc>
          <w:tcPr>
            <w:tcW w:w="1656" w:type="pct"/>
            <w:shd w:val="clear" w:color="auto" w:fill="auto"/>
            <w:vAlign w:val="center"/>
          </w:tcPr>
          <w:p w14:paraId="3F2BB2B7" w14:textId="77777777" w:rsidR="001F17A9" w:rsidRPr="001A46B0" w:rsidRDefault="001F17A9" w:rsidP="006633E6">
            <w:pPr>
              <w:keepNext/>
              <w:keepLines/>
              <w:spacing w:after="0"/>
              <w:rPr>
                <w:ins w:id="3390" w:author="Chen, Delia (NSB - CN/Hangzhou)" w:date="2019-03-26T10:57:00Z"/>
                <w:rFonts w:ascii="Arial" w:eastAsia="宋体" w:hAnsi="Arial"/>
                <w:sz w:val="18"/>
              </w:rPr>
            </w:pPr>
            <w:ins w:id="3391" w:author="Chen, Delia (NSB - CN/Hangzhou)" w:date="2019-03-26T10:57:00Z">
              <w:r w:rsidRPr="001A46B0">
                <w:rPr>
                  <w:rFonts w:ascii="Arial" w:eastAsia="宋体" w:hAnsi="Arial"/>
                  <w:sz w:val="18"/>
                </w:rPr>
                <w:t>REG bundle size</w:t>
              </w:r>
            </w:ins>
          </w:p>
        </w:tc>
        <w:tc>
          <w:tcPr>
            <w:tcW w:w="677" w:type="pct"/>
            <w:shd w:val="clear" w:color="auto" w:fill="auto"/>
            <w:vAlign w:val="center"/>
          </w:tcPr>
          <w:p w14:paraId="0A73DA72" w14:textId="77777777" w:rsidR="001F17A9" w:rsidRPr="001A46B0" w:rsidRDefault="001F17A9" w:rsidP="006633E6">
            <w:pPr>
              <w:keepNext/>
              <w:keepLines/>
              <w:spacing w:after="0"/>
              <w:jc w:val="center"/>
              <w:rPr>
                <w:ins w:id="3392" w:author="Chen, Delia (NSB - CN/Hangzhou)" w:date="2019-03-26T10:57:00Z"/>
                <w:rFonts w:ascii="Arial" w:eastAsia="宋体" w:hAnsi="Arial"/>
                <w:sz w:val="18"/>
              </w:rPr>
            </w:pPr>
          </w:p>
        </w:tc>
        <w:tc>
          <w:tcPr>
            <w:tcW w:w="1595" w:type="pct"/>
            <w:shd w:val="clear" w:color="auto" w:fill="auto"/>
          </w:tcPr>
          <w:p w14:paraId="198FF13A" w14:textId="77777777" w:rsidR="001F17A9" w:rsidRPr="001A46B0" w:rsidRDefault="001F17A9" w:rsidP="006633E6">
            <w:pPr>
              <w:keepNext/>
              <w:keepLines/>
              <w:spacing w:after="0"/>
              <w:jc w:val="center"/>
              <w:rPr>
                <w:ins w:id="3393" w:author="Chen, Delia (NSB - CN/Hangzhou)" w:date="2019-03-26T10:57:00Z"/>
                <w:rFonts w:ascii="Arial" w:eastAsia="宋体" w:hAnsi="Arial"/>
                <w:sz w:val="18"/>
              </w:rPr>
            </w:pPr>
            <w:ins w:id="3394" w:author="Chen, Delia (NSB - CN/Hangzhou)" w:date="2019-03-26T10:57:00Z">
              <w:r w:rsidRPr="001A46B0">
                <w:rPr>
                  <w:rFonts w:ascii="Arial" w:eastAsia="宋体" w:hAnsi="Arial"/>
                  <w:sz w:val="18"/>
                </w:rPr>
                <w:t>6</w:t>
              </w:r>
            </w:ins>
          </w:p>
        </w:tc>
      </w:tr>
      <w:tr w:rsidR="001F17A9" w:rsidRPr="001A46B0" w14:paraId="3356F327" w14:textId="77777777" w:rsidTr="006633E6">
        <w:trPr>
          <w:trHeight w:val="176"/>
          <w:jc w:val="center"/>
          <w:ins w:id="3395" w:author="Chen, Delia (NSB - CN/Hangzhou)" w:date="2019-03-26T10:57:00Z"/>
        </w:trPr>
        <w:tc>
          <w:tcPr>
            <w:tcW w:w="2728" w:type="pct"/>
            <w:gridSpan w:val="2"/>
            <w:shd w:val="clear" w:color="auto" w:fill="auto"/>
          </w:tcPr>
          <w:p w14:paraId="46BB81FE" w14:textId="77777777" w:rsidR="001F17A9" w:rsidRPr="001A46B0" w:rsidRDefault="001F17A9" w:rsidP="006633E6">
            <w:pPr>
              <w:keepNext/>
              <w:keepLines/>
              <w:spacing w:after="0"/>
              <w:rPr>
                <w:ins w:id="3396" w:author="Chen, Delia (NSB - CN/Hangzhou)" w:date="2019-03-26T10:57:00Z"/>
                <w:rFonts w:ascii="Arial" w:eastAsia="宋体" w:hAnsi="Arial"/>
                <w:sz w:val="18"/>
              </w:rPr>
            </w:pPr>
            <w:ins w:id="3397" w:author="Chen, Delia (NSB - CN/Hangzhou)" w:date="2019-03-26T10:57:00Z">
              <w:r w:rsidRPr="001A46B0">
                <w:rPr>
                  <w:rFonts w:ascii="Arial" w:eastAsia="宋体" w:hAnsi="Arial"/>
                  <w:sz w:val="18"/>
                </w:rPr>
                <w:t>DRX</w:t>
              </w:r>
            </w:ins>
          </w:p>
        </w:tc>
        <w:tc>
          <w:tcPr>
            <w:tcW w:w="677" w:type="pct"/>
            <w:shd w:val="clear" w:color="auto" w:fill="auto"/>
          </w:tcPr>
          <w:p w14:paraId="2276D7E6" w14:textId="77777777" w:rsidR="001F17A9" w:rsidRPr="001A46B0" w:rsidRDefault="001F17A9" w:rsidP="006633E6">
            <w:pPr>
              <w:keepNext/>
              <w:keepLines/>
              <w:spacing w:after="0"/>
              <w:jc w:val="center"/>
              <w:rPr>
                <w:ins w:id="3398" w:author="Chen, Delia (NSB - CN/Hangzhou)" w:date="2019-03-26T10:57:00Z"/>
                <w:rFonts w:ascii="Arial" w:eastAsia="宋体" w:hAnsi="Arial"/>
                <w:sz w:val="18"/>
              </w:rPr>
            </w:pPr>
          </w:p>
        </w:tc>
        <w:tc>
          <w:tcPr>
            <w:tcW w:w="1595" w:type="pct"/>
            <w:shd w:val="clear" w:color="auto" w:fill="auto"/>
          </w:tcPr>
          <w:p w14:paraId="4445583D" w14:textId="5690ADBF" w:rsidR="001F17A9" w:rsidRPr="00CF040A" w:rsidRDefault="00363FEA" w:rsidP="006633E6">
            <w:pPr>
              <w:keepNext/>
              <w:keepLines/>
              <w:spacing w:after="0"/>
              <w:jc w:val="center"/>
              <w:rPr>
                <w:ins w:id="3399" w:author="Chen, Delia (NSB - CN/Hangzhou)" w:date="2019-03-26T10:57:00Z"/>
                <w:rFonts w:ascii="Arial" w:eastAsia="宋体" w:hAnsi="Arial"/>
                <w:iCs/>
                <w:sz w:val="18"/>
              </w:rPr>
            </w:pPr>
            <w:ins w:id="3400" w:author="Chen, Delia (NSB - CN/Hangzhou)" w:date="2019-03-26T10:58:00Z">
              <w:r w:rsidRPr="00CF040A">
                <w:rPr>
                  <w:rFonts w:ascii="Arial" w:eastAsia="宋体" w:hAnsi="Arial"/>
                  <w:iCs/>
                  <w:sz w:val="18"/>
                </w:rPr>
                <w:t>640</w:t>
              </w:r>
            </w:ins>
          </w:p>
        </w:tc>
      </w:tr>
      <w:tr w:rsidR="001F17A9" w:rsidRPr="001A46B0" w14:paraId="4B6D2CAD" w14:textId="77777777" w:rsidTr="006633E6">
        <w:trPr>
          <w:trHeight w:val="164"/>
          <w:jc w:val="center"/>
          <w:ins w:id="3401" w:author="Chen, Delia (NSB - CN/Hangzhou)" w:date="2019-03-26T10:57:00Z"/>
        </w:trPr>
        <w:tc>
          <w:tcPr>
            <w:tcW w:w="2728" w:type="pct"/>
            <w:gridSpan w:val="2"/>
            <w:shd w:val="clear" w:color="auto" w:fill="auto"/>
          </w:tcPr>
          <w:p w14:paraId="29BAF497" w14:textId="77777777" w:rsidR="001F17A9" w:rsidRPr="001A46B0" w:rsidRDefault="001F17A9" w:rsidP="006633E6">
            <w:pPr>
              <w:keepNext/>
              <w:keepLines/>
              <w:spacing w:after="0"/>
              <w:rPr>
                <w:ins w:id="3402" w:author="Chen, Delia (NSB - CN/Hangzhou)" w:date="2019-03-26T10:57:00Z"/>
                <w:rFonts w:ascii="Arial" w:eastAsia="宋体" w:hAnsi="Arial"/>
                <w:sz w:val="18"/>
              </w:rPr>
            </w:pPr>
            <w:ins w:id="3403" w:author="Chen, Delia (NSB - CN/Hangzhou)" w:date="2019-03-26T10:57:00Z">
              <w:r w:rsidRPr="001A46B0">
                <w:rPr>
                  <w:rFonts w:ascii="Arial" w:eastAsia="宋体" w:hAnsi="Arial"/>
                  <w:sz w:val="18"/>
                </w:rPr>
                <w:t xml:space="preserve">Gap pattern ID </w:t>
              </w:r>
            </w:ins>
          </w:p>
        </w:tc>
        <w:tc>
          <w:tcPr>
            <w:tcW w:w="677" w:type="pct"/>
            <w:shd w:val="clear" w:color="auto" w:fill="auto"/>
          </w:tcPr>
          <w:p w14:paraId="0445FB08" w14:textId="77777777" w:rsidR="001F17A9" w:rsidRPr="001A46B0" w:rsidRDefault="001F17A9" w:rsidP="006633E6">
            <w:pPr>
              <w:keepNext/>
              <w:keepLines/>
              <w:spacing w:after="0"/>
              <w:jc w:val="center"/>
              <w:rPr>
                <w:ins w:id="3404" w:author="Chen, Delia (NSB - CN/Hangzhou)" w:date="2019-03-26T10:57:00Z"/>
                <w:rFonts w:ascii="Arial" w:eastAsia="宋体" w:hAnsi="Arial"/>
                <w:sz w:val="18"/>
              </w:rPr>
            </w:pPr>
          </w:p>
        </w:tc>
        <w:tc>
          <w:tcPr>
            <w:tcW w:w="1595" w:type="pct"/>
            <w:shd w:val="clear" w:color="auto" w:fill="auto"/>
          </w:tcPr>
          <w:p w14:paraId="0BBC21E6" w14:textId="77777777" w:rsidR="001F17A9" w:rsidRPr="001A46B0" w:rsidRDefault="001F17A9" w:rsidP="006633E6">
            <w:pPr>
              <w:keepNext/>
              <w:keepLines/>
              <w:spacing w:after="0"/>
              <w:jc w:val="center"/>
              <w:rPr>
                <w:ins w:id="3405" w:author="Chen, Delia (NSB - CN/Hangzhou)" w:date="2019-03-26T10:57:00Z"/>
                <w:rFonts w:ascii="Arial" w:eastAsia="宋体" w:hAnsi="Arial"/>
                <w:iCs/>
                <w:sz w:val="18"/>
              </w:rPr>
            </w:pPr>
            <w:ins w:id="3406" w:author="Chen, Delia (NSB - CN/Hangzhou)" w:date="2019-03-26T10:57: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1F17A9" w:rsidRPr="001A46B0" w14:paraId="7F815E1A" w14:textId="77777777" w:rsidTr="006633E6">
        <w:trPr>
          <w:trHeight w:val="50"/>
          <w:jc w:val="center"/>
          <w:ins w:id="3407" w:author="Chen, Delia (NSB - CN/Hangzhou)" w:date="2019-03-26T10:57:00Z"/>
        </w:trPr>
        <w:tc>
          <w:tcPr>
            <w:tcW w:w="2728" w:type="pct"/>
            <w:gridSpan w:val="2"/>
            <w:shd w:val="clear" w:color="auto" w:fill="auto"/>
          </w:tcPr>
          <w:p w14:paraId="3657C490" w14:textId="77777777" w:rsidR="001F17A9" w:rsidRPr="001A46B0" w:rsidRDefault="001F17A9" w:rsidP="006633E6">
            <w:pPr>
              <w:keepNext/>
              <w:keepLines/>
              <w:spacing w:after="0"/>
              <w:rPr>
                <w:ins w:id="3408" w:author="Chen, Delia (NSB - CN/Hangzhou)" w:date="2019-03-26T10:57:00Z"/>
                <w:rFonts w:ascii="Arial" w:eastAsia="宋体" w:hAnsi="Arial"/>
                <w:sz w:val="18"/>
              </w:rPr>
            </w:pPr>
            <w:ins w:id="3409" w:author="Chen, Delia (NSB - CN/Hangzhou)" w:date="2019-03-26T10:57:00Z">
              <w:r w:rsidRPr="001A46B0">
                <w:rPr>
                  <w:rFonts w:ascii="Arial" w:eastAsia="宋体" w:hAnsi="Arial"/>
                  <w:sz w:val="18"/>
                </w:rPr>
                <w:t>Layer 3 filtering</w:t>
              </w:r>
            </w:ins>
          </w:p>
        </w:tc>
        <w:tc>
          <w:tcPr>
            <w:tcW w:w="677" w:type="pct"/>
            <w:shd w:val="clear" w:color="auto" w:fill="auto"/>
          </w:tcPr>
          <w:p w14:paraId="601C8860" w14:textId="77777777" w:rsidR="001F17A9" w:rsidRPr="001A46B0" w:rsidRDefault="001F17A9" w:rsidP="006633E6">
            <w:pPr>
              <w:keepNext/>
              <w:keepLines/>
              <w:spacing w:after="0"/>
              <w:jc w:val="center"/>
              <w:rPr>
                <w:ins w:id="3410" w:author="Chen, Delia (NSB - CN/Hangzhou)" w:date="2019-03-26T10:57:00Z"/>
                <w:rFonts w:ascii="Arial" w:eastAsia="宋体" w:hAnsi="Arial"/>
                <w:sz w:val="18"/>
              </w:rPr>
            </w:pPr>
          </w:p>
        </w:tc>
        <w:tc>
          <w:tcPr>
            <w:tcW w:w="1595" w:type="pct"/>
            <w:shd w:val="clear" w:color="auto" w:fill="auto"/>
          </w:tcPr>
          <w:p w14:paraId="41A8B054" w14:textId="77777777" w:rsidR="001F17A9" w:rsidRPr="001A46B0" w:rsidRDefault="001F17A9" w:rsidP="006633E6">
            <w:pPr>
              <w:keepNext/>
              <w:keepLines/>
              <w:spacing w:after="0"/>
              <w:jc w:val="center"/>
              <w:rPr>
                <w:ins w:id="3411" w:author="Chen, Delia (NSB - CN/Hangzhou)" w:date="2019-03-26T10:57:00Z"/>
                <w:rFonts w:ascii="Arial" w:eastAsia="宋体" w:hAnsi="Arial"/>
                <w:sz w:val="18"/>
              </w:rPr>
            </w:pPr>
            <w:ins w:id="3412" w:author="Chen, Delia (NSB - CN/Hangzhou)" w:date="2019-03-26T10:57:00Z">
              <w:r w:rsidRPr="001A46B0">
                <w:rPr>
                  <w:rFonts w:ascii="Arial" w:eastAsia="宋体" w:hAnsi="Arial"/>
                  <w:i/>
                  <w:iCs/>
                  <w:sz w:val="18"/>
                </w:rPr>
                <w:t>Enabled</w:t>
              </w:r>
            </w:ins>
          </w:p>
        </w:tc>
      </w:tr>
      <w:tr w:rsidR="001F17A9" w:rsidRPr="001A46B0" w14:paraId="40BF58EC" w14:textId="77777777" w:rsidTr="006633E6">
        <w:trPr>
          <w:trHeight w:val="164"/>
          <w:jc w:val="center"/>
          <w:ins w:id="3413" w:author="Chen, Delia (NSB - CN/Hangzhou)" w:date="2019-03-26T10:57:00Z"/>
        </w:trPr>
        <w:tc>
          <w:tcPr>
            <w:tcW w:w="2728" w:type="pct"/>
            <w:gridSpan w:val="2"/>
            <w:shd w:val="clear" w:color="auto" w:fill="auto"/>
          </w:tcPr>
          <w:p w14:paraId="2104189D" w14:textId="77777777" w:rsidR="001F17A9" w:rsidRPr="001A46B0" w:rsidRDefault="001F17A9" w:rsidP="006633E6">
            <w:pPr>
              <w:keepNext/>
              <w:keepLines/>
              <w:spacing w:after="0"/>
              <w:rPr>
                <w:ins w:id="3414" w:author="Chen, Delia (NSB - CN/Hangzhou)" w:date="2019-03-26T10:57:00Z"/>
                <w:rFonts w:ascii="Arial" w:eastAsia="宋体" w:hAnsi="Arial"/>
                <w:sz w:val="18"/>
              </w:rPr>
            </w:pPr>
            <w:ins w:id="3415" w:author="Chen, Delia (NSB - CN/Hangzhou)" w:date="2019-03-26T10:57:00Z">
              <w:r w:rsidRPr="001A46B0">
                <w:rPr>
                  <w:rFonts w:ascii="Arial" w:eastAsia="宋体" w:hAnsi="Arial"/>
                  <w:sz w:val="18"/>
                </w:rPr>
                <w:t>T310 timer</w:t>
              </w:r>
            </w:ins>
          </w:p>
        </w:tc>
        <w:tc>
          <w:tcPr>
            <w:tcW w:w="677" w:type="pct"/>
            <w:shd w:val="clear" w:color="auto" w:fill="auto"/>
          </w:tcPr>
          <w:p w14:paraId="3530FA9B" w14:textId="77777777" w:rsidR="001F17A9" w:rsidRPr="001A46B0" w:rsidRDefault="001F17A9" w:rsidP="006633E6">
            <w:pPr>
              <w:keepNext/>
              <w:keepLines/>
              <w:spacing w:after="0"/>
              <w:jc w:val="center"/>
              <w:rPr>
                <w:ins w:id="3416" w:author="Chen, Delia (NSB - CN/Hangzhou)" w:date="2019-03-26T10:57:00Z"/>
                <w:rFonts w:ascii="Arial" w:eastAsia="宋体" w:hAnsi="Arial"/>
                <w:iCs/>
                <w:sz w:val="18"/>
              </w:rPr>
            </w:pPr>
            <w:ins w:id="3417" w:author="Chen, Delia (NSB - CN/Hangzhou)" w:date="2019-03-26T10:57:00Z">
              <w:r w:rsidRPr="001A46B0">
                <w:rPr>
                  <w:rFonts w:ascii="Arial" w:eastAsia="宋体" w:hAnsi="Arial"/>
                  <w:iCs/>
                  <w:sz w:val="18"/>
                </w:rPr>
                <w:t>ms</w:t>
              </w:r>
            </w:ins>
          </w:p>
        </w:tc>
        <w:tc>
          <w:tcPr>
            <w:tcW w:w="1595" w:type="pct"/>
            <w:shd w:val="clear" w:color="auto" w:fill="auto"/>
          </w:tcPr>
          <w:p w14:paraId="330ACF4C" w14:textId="77777777" w:rsidR="001F17A9" w:rsidRPr="001A46B0" w:rsidRDefault="001F17A9" w:rsidP="006633E6">
            <w:pPr>
              <w:keepNext/>
              <w:keepLines/>
              <w:spacing w:after="0"/>
              <w:jc w:val="center"/>
              <w:rPr>
                <w:ins w:id="3418" w:author="Chen, Delia (NSB - CN/Hangzhou)" w:date="2019-03-26T10:57:00Z"/>
                <w:rFonts w:ascii="Arial" w:eastAsia="宋体" w:hAnsi="Arial"/>
                <w:i/>
                <w:iCs/>
                <w:sz w:val="18"/>
              </w:rPr>
            </w:pPr>
            <w:ins w:id="3419" w:author="Chen, Delia (NSB - CN/Hangzhou)" w:date="2019-03-26T10:57:00Z">
              <w:r w:rsidRPr="001A46B0">
                <w:rPr>
                  <w:rFonts w:ascii="Arial" w:eastAsia="宋体" w:hAnsi="Arial"/>
                  <w:i/>
                  <w:iCs/>
                  <w:sz w:val="18"/>
                </w:rPr>
                <w:t>0</w:t>
              </w:r>
            </w:ins>
          </w:p>
        </w:tc>
      </w:tr>
      <w:tr w:rsidR="001F17A9" w:rsidRPr="001A46B0" w14:paraId="717537B8" w14:textId="77777777" w:rsidTr="006633E6">
        <w:trPr>
          <w:trHeight w:val="164"/>
          <w:jc w:val="center"/>
          <w:ins w:id="3420" w:author="Chen, Delia (NSB - CN/Hangzhou)" w:date="2019-03-26T10:57:00Z"/>
        </w:trPr>
        <w:tc>
          <w:tcPr>
            <w:tcW w:w="2728" w:type="pct"/>
            <w:gridSpan w:val="2"/>
            <w:shd w:val="clear" w:color="auto" w:fill="auto"/>
          </w:tcPr>
          <w:p w14:paraId="07C32610" w14:textId="77777777" w:rsidR="001F17A9" w:rsidRPr="001A46B0" w:rsidRDefault="001F17A9" w:rsidP="006633E6">
            <w:pPr>
              <w:keepNext/>
              <w:keepLines/>
              <w:spacing w:after="0"/>
              <w:rPr>
                <w:ins w:id="3421" w:author="Chen, Delia (NSB - CN/Hangzhou)" w:date="2019-03-26T10:57:00Z"/>
                <w:rFonts w:ascii="Arial" w:eastAsia="宋体" w:hAnsi="Arial"/>
                <w:sz w:val="18"/>
              </w:rPr>
            </w:pPr>
            <w:ins w:id="3422" w:author="Chen, Delia (NSB - CN/Hangzhou)" w:date="2019-03-26T10:57:00Z">
              <w:r w:rsidRPr="001A46B0">
                <w:rPr>
                  <w:rFonts w:ascii="Arial" w:eastAsia="宋体" w:hAnsi="Arial"/>
                  <w:sz w:val="18"/>
                </w:rPr>
                <w:t>T311 timer</w:t>
              </w:r>
            </w:ins>
          </w:p>
        </w:tc>
        <w:tc>
          <w:tcPr>
            <w:tcW w:w="677" w:type="pct"/>
            <w:shd w:val="clear" w:color="auto" w:fill="auto"/>
          </w:tcPr>
          <w:p w14:paraId="6497DC7F" w14:textId="77777777" w:rsidR="001F17A9" w:rsidRPr="001A46B0" w:rsidRDefault="001F17A9" w:rsidP="006633E6">
            <w:pPr>
              <w:keepNext/>
              <w:keepLines/>
              <w:spacing w:after="0"/>
              <w:jc w:val="center"/>
              <w:rPr>
                <w:ins w:id="3423" w:author="Chen, Delia (NSB - CN/Hangzhou)" w:date="2019-03-26T10:57:00Z"/>
                <w:rFonts w:ascii="Arial" w:eastAsia="宋体" w:hAnsi="Arial"/>
                <w:iCs/>
                <w:sz w:val="18"/>
              </w:rPr>
            </w:pPr>
            <w:ins w:id="3424" w:author="Chen, Delia (NSB - CN/Hangzhou)" w:date="2019-03-26T10:57:00Z">
              <w:r w:rsidRPr="001A46B0">
                <w:rPr>
                  <w:rFonts w:ascii="Arial" w:eastAsia="宋体" w:hAnsi="Arial"/>
                  <w:sz w:val="18"/>
                </w:rPr>
                <w:t>ms</w:t>
              </w:r>
            </w:ins>
          </w:p>
        </w:tc>
        <w:tc>
          <w:tcPr>
            <w:tcW w:w="1595" w:type="pct"/>
            <w:shd w:val="clear" w:color="auto" w:fill="auto"/>
          </w:tcPr>
          <w:p w14:paraId="30F2E62E" w14:textId="77777777" w:rsidR="001F17A9" w:rsidRPr="001A46B0" w:rsidRDefault="001F17A9" w:rsidP="006633E6">
            <w:pPr>
              <w:keepNext/>
              <w:keepLines/>
              <w:spacing w:after="0"/>
              <w:jc w:val="center"/>
              <w:rPr>
                <w:ins w:id="3425" w:author="Chen, Delia (NSB - CN/Hangzhou)" w:date="2019-03-26T10:57:00Z"/>
                <w:rFonts w:ascii="Arial" w:eastAsia="宋体" w:hAnsi="Arial"/>
                <w:i/>
                <w:iCs/>
                <w:sz w:val="18"/>
              </w:rPr>
            </w:pPr>
            <w:ins w:id="3426" w:author="Chen, Delia (NSB - CN/Hangzhou)" w:date="2019-03-26T10:57:00Z">
              <w:r w:rsidRPr="001A46B0">
                <w:rPr>
                  <w:rFonts w:ascii="Arial" w:eastAsia="宋体" w:hAnsi="Arial"/>
                  <w:sz w:val="18"/>
                </w:rPr>
                <w:t>1000</w:t>
              </w:r>
            </w:ins>
          </w:p>
        </w:tc>
      </w:tr>
      <w:tr w:rsidR="001F17A9" w:rsidRPr="001A46B0" w14:paraId="505AA83B" w14:textId="77777777" w:rsidTr="006633E6">
        <w:trPr>
          <w:trHeight w:val="164"/>
          <w:jc w:val="center"/>
          <w:ins w:id="3427" w:author="Chen, Delia (NSB - CN/Hangzhou)" w:date="2019-03-26T10:57:00Z"/>
        </w:trPr>
        <w:tc>
          <w:tcPr>
            <w:tcW w:w="2728" w:type="pct"/>
            <w:gridSpan w:val="2"/>
            <w:shd w:val="clear" w:color="auto" w:fill="auto"/>
          </w:tcPr>
          <w:p w14:paraId="38E772D9" w14:textId="77777777" w:rsidR="001F17A9" w:rsidRPr="001A46B0" w:rsidRDefault="001F17A9" w:rsidP="006633E6">
            <w:pPr>
              <w:keepNext/>
              <w:keepLines/>
              <w:spacing w:after="0"/>
              <w:rPr>
                <w:ins w:id="3428" w:author="Chen, Delia (NSB - CN/Hangzhou)" w:date="2019-03-26T10:57:00Z"/>
                <w:rFonts w:ascii="Arial" w:eastAsia="宋体" w:hAnsi="Arial"/>
                <w:sz w:val="18"/>
              </w:rPr>
            </w:pPr>
            <w:ins w:id="3429" w:author="Chen, Delia (NSB - CN/Hangzhou)" w:date="2019-03-26T10:57:00Z">
              <w:r w:rsidRPr="001A46B0">
                <w:rPr>
                  <w:rFonts w:ascii="Arial" w:eastAsia="宋体" w:hAnsi="Arial"/>
                  <w:sz w:val="18"/>
                </w:rPr>
                <w:t>N310</w:t>
              </w:r>
            </w:ins>
          </w:p>
        </w:tc>
        <w:tc>
          <w:tcPr>
            <w:tcW w:w="677" w:type="pct"/>
            <w:shd w:val="clear" w:color="auto" w:fill="auto"/>
          </w:tcPr>
          <w:p w14:paraId="222DC2FB" w14:textId="77777777" w:rsidR="001F17A9" w:rsidRPr="001A46B0" w:rsidRDefault="001F17A9" w:rsidP="006633E6">
            <w:pPr>
              <w:keepNext/>
              <w:keepLines/>
              <w:spacing w:after="0"/>
              <w:jc w:val="center"/>
              <w:rPr>
                <w:ins w:id="3430" w:author="Chen, Delia (NSB - CN/Hangzhou)" w:date="2019-03-26T10:57:00Z"/>
                <w:rFonts w:ascii="Arial" w:eastAsia="宋体" w:hAnsi="Arial"/>
                <w:sz w:val="18"/>
              </w:rPr>
            </w:pPr>
          </w:p>
        </w:tc>
        <w:tc>
          <w:tcPr>
            <w:tcW w:w="1595" w:type="pct"/>
            <w:shd w:val="clear" w:color="auto" w:fill="auto"/>
          </w:tcPr>
          <w:p w14:paraId="509DC9FC" w14:textId="77777777" w:rsidR="001F17A9" w:rsidRPr="001A46B0" w:rsidRDefault="001F17A9" w:rsidP="006633E6">
            <w:pPr>
              <w:keepNext/>
              <w:keepLines/>
              <w:spacing w:after="0"/>
              <w:jc w:val="center"/>
              <w:rPr>
                <w:ins w:id="3431" w:author="Chen, Delia (NSB - CN/Hangzhou)" w:date="2019-03-26T10:57:00Z"/>
                <w:rFonts w:ascii="Arial" w:eastAsia="宋体" w:hAnsi="Arial"/>
                <w:sz w:val="18"/>
              </w:rPr>
            </w:pPr>
            <w:ins w:id="3432" w:author="Chen, Delia (NSB - CN/Hangzhou)" w:date="2019-03-26T10:57:00Z">
              <w:r w:rsidRPr="001A46B0">
                <w:rPr>
                  <w:rFonts w:ascii="Arial" w:eastAsia="宋体" w:hAnsi="Arial"/>
                  <w:sz w:val="18"/>
                </w:rPr>
                <w:t>1</w:t>
              </w:r>
            </w:ins>
          </w:p>
        </w:tc>
      </w:tr>
      <w:tr w:rsidR="001F17A9" w:rsidRPr="001A46B0" w14:paraId="7C8A554D" w14:textId="77777777" w:rsidTr="006633E6">
        <w:trPr>
          <w:trHeight w:val="164"/>
          <w:jc w:val="center"/>
          <w:ins w:id="3433" w:author="Chen, Delia (NSB - CN/Hangzhou)" w:date="2019-03-26T10:57:00Z"/>
        </w:trPr>
        <w:tc>
          <w:tcPr>
            <w:tcW w:w="2728" w:type="pct"/>
            <w:gridSpan w:val="2"/>
            <w:shd w:val="clear" w:color="auto" w:fill="auto"/>
          </w:tcPr>
          <w:p w14:paraId="40F4B78D" w14:textId="77777777" w:rsidR="001F17A9" w:rsidRPr="001A46B0" w:rsidRDefault="001F17A9" w:rsidP="006633E6">
            <w:pPr>
              <w:keepNext/>
              <w:keepLines/>
              <w:spacing w:after="0"/>
              <w:rPr>
                <w:ins w:id="3434" w:author="Chen, Delia (NSB - CN/Hangzhou)" w:date="2019-03-26T10:57:00Z"/>
                <w:rFonts w:ascii="Arial" w:eastAsia="宋体" w:hAnsi="Arial"/>
                <w:sz w:val="18"/>
              </w:rPr>
            </w:pPr>
            <w:ins w:id="3435" w:author="Chen, Delia (NSB - CN/Hangzhou)" w:date="2019-03-26T10:57:00Z">
              <w:r w:rsidRPr="001A46B0">
                <w:rPr>
                  <w:rFonts w:ascii="Arial" w:eastAsia="宋体" w:hAnsi="Arial"/>
                  <w:sz w:val="18"/>
                </w:rPr>
                <w:t>N311</w:t>
              </w:r>
            </w:ins>
          </w:p>
        </w:tc>
        <w:tc>
          <w:tcPr>
            <w:tcW w:w="677" w:type="pct"/>
            <w:shd w:val="clear" w:color="auto" w:fill="auto"/>
          </w:tcPr>
          <w:p w14:paraId="07326714" w14:textId="77777777" w:rsidR="001F17A9" w:rsidRPr="001A46B0" w:rsidRDefault="001F17A9" w:rsidP="006633E6">
            <w:pPr>
              <w:keepNext/>
              <w:keepLines/>
              <w:spacing w:after="0"/>
              <w:jc w:val="center"/>
              <w:rPr>
                <w:ins w:id="3436" w:author="Chen, Delia (NSB - CN/Hangzhou)" w:date="2019-03-26T10:57:00Z"/>
                <w:rFonts w:ascii="Arial" w:eastAsia="宋体" w:hAnsi="Arial"/>
                <w:sz w:val="18"/>
              </w:rPr>
            </w:pPr>
          </w:p>
        </w:tc>
        <w:tc>
          <w:tcPr>
            <w:tcW w:w="1595" w:type="pct"/>
            <w:shd w:val="clear" w:color="auto" w:fill="auto"/>
          </w:tcPr>
          <w:p w14:paraId="33A92F5A" w14:textId="77777777" w:rsidR="001F17A9" w:rsidRPr="001A46B0" w:rsidRDefault="001F17A9" w:rsidP="006633E6">
            <w:pPr>
              <w:keepNext/>
              <w:keepLines/>
              <w:spacing w:after="0"/>
              <w:jc w:val="center"/>
              <w:rPr>
                <w:ins w:id="3437" w:author="Chen, Delia (NSB - CN/Hangzhou)" w:date="2019-03-26T10:57:00Z"/>
                <w:rFonts w:ascii="Arial" w:eastAsia="宋体" w:hAnsi="Arial"/>
                <w:sz w:val="18"/>
              </w:rPr>
            </w:pPr>
            <w:ins w:id="3438" w:author="Chen, Delia (NSB - CN/Hangzhou)" w:date="2019-03-26T10:57:00Z">
              <w:r w:rsidRPr="001A46B0">
                <w:rPr>
                  <w:rFonts w:ascii="Arial" w:eastAsia="宋体" w:hAnsi="Arial"/>
                  <w:sz w:val="18"/>
                </w:rPr>
                <w:t>1</w:t>
              </w:r>
            </w:ins>
          </w:p>
        </w:tc>
      </w:tr>
      <w:tr w:rsidR="009577B6" w:rsidRPr="001A46B0" w14:paraId="0060B62C" w14:textId="77777777" w:rsidTr="006633E6">
        <w:trPr>
          <w:trHeight w:val="164"/>
          <w:jc w:val="center"/>
          <w:ins w:id="3439" w:author="Chen, Delia (NSB - CN/Hangzhou)" w:date="2019-04-01T17:12:00Z"/>
        </w:trPr>
        <w:tc>
          <w:tcPr>
            <w:tcW w:w="2728" w:type="pct"/>
            <w:gridSpan w:val="2"/>
            <w:shd w:val="clear" w:color="auto" w:fill="auto"/>
          </w:tcPr>
          <w:p w14:paraId="117E83FA" w14:textId="01E2D520" w:rsidR="009577B6" w:rsidRPr="001A46B0" w:rsidRDefault="009577B6" w:rsidP="009577B6">
            <w:pPr>
              <w:keepNext/>
              <w:keepLines/>
              <w:spacing w:after="0"/>
              <w:rPr>
                <w:ins w:id="3440" w:author="Chen, Delia (NSB - CN/Hangzhou)" w:date="2019-04-01T17:12:00Z"/>
                <w:rFonts w:ascii="Arial" w:eastAsia="宋体" w:hAnsi="Arial"/>
                <w:sz w:val="18"/>
              </w:rPr>
            </w:pPr>
            <w:ins w:id="3441" w:author="Chen, Delia (NSB - CN/Hangzhou)" w:date="2019-04-01T17:12:00Z">
              <w:r w:rsidRPr="00565AE7">
                <w:rPr>
                  <w:rFonts w:ascii="Arial" w:eastAsiaTheme="minorEastAsia" w:hAnsi="Arial"/>
                  <w:noProof/>
                  <w:sz w:val="18"/>
                </w:rPr>
                <w:t xml:space="preserve">NZP CSI-RS configuration </w:t>
              </w:r>
            </w:ins>
          </w:p>
        </w:tc>
        <w:tc>
          <w:tcPr>
            <w:tcW w:w="677" w:type="pct"/>
            <w:shd w:val="clear" w:color="auto" w:fill="auto"/>
          </w:tcPr>
          <w:p w14:paraId="3D99B77C" w14:textId="77777777" w:rsidR="009577B6" w:rsidRPr="001A46B0" w:rsidRDefault="009577B6" w:rsidP="009577B6">
            <w:pPr>
              <w:keepNext/>
              <w:keepLines/>
              <w:spacing w:after="0"/>
              <w:jc w:val="center"/>
              <w:rPr>
                <w:ins w:id="3442" w:author="Chen, Delia (NSB - CN/Hangzhou)" w:date="2019-04-01T17:12:00Z"/>
                <w:rFonts w:ascii="Arial" w:eastAsia="宋体" w:hAnsi="Arial"/>
                <w:sz w:val="18"/>
              </w:rPr>
            </w:pPr>
          </w:p>
        </w:tc>
        <w:tc>
          <w:tcPr>
            <w:tcW w:w="1595" w:type="pct"/>
            <w:shd w:val="clear" w:color="auto" w:fill="auto"/>
          </w:tcPr>
          <w:p w14:paraId="4D20DA3A" w14:textId="7616E1E5" w:rsidR="009577B6" w:rsidRPr="001A46B0" w:rsidRDefault="009577B6" w:rsidP="009577B6">
            <w:pPr>
              <w:keepNext/>
              <w:keepLines/>
              <w:spacing w:after="0"/>
              <w:jc w:val="center"/>
              <w:rPr>
                <w:ins w:id="3443" w:author="Chen, Delia (NSB - CN/Hangzhou)" w:date="2019-04-01T17:12:00Z"/>
                <w:rFonts w:ascii="Arial" w:eastAsia="宋体" w:hAnsi="Arial"/>
                <w:sz w:val="18"/>
              </w:rPr>
            </w:pPr>
            <w:ins w:id="3444" w:author="Chen, Delia (NSB - CN/Hangzhou)" w:date="2019-04-01T17:12:00Z">
              <w:r w:rsidRPr="00565AE7">
                <w:rPr>
                  <w:rFonts w:ascii="Arial" w:eastAsiaTheme="minorEastAsia" w:hAnsi="Arial"/>
                  <w:noProof/>
                  <w:sz w:val="18"/>
                </w:rPr>
                <w:t>[</w:t>
              </w:r>
              <w:r w:rsidRPr="00565AE7">
                <w:rPr>
                  <w:rFonts w:ascii="Arial" w:eastAsiaTheme="minorEastAsia" w:hAnsi="Arial"/>
                  <w:noProof/>
                  <w:sz w:val="18"/>
                  <w:lang w:val="fi-FI"/>
                </w:rPr>
                <w:t xml:space="preserve">ResourceId </w:t>
              </w:r>
              <w:r>
                <w:rPr>
                  <w:rFonts w:ascii="Arial" w:eastAsiaTheme="minorEastAsia" w:hAnsi="Arial"/>
                  <w:noProof/>
                  <w:sz w:val="18"/>
                  <w:lang w:val="fi-FI"/>
                </w:rPr>
                <w:t>0</w:t>
              </w:r>
              <w:r w:rsidRPr="00565AE7">
                <w:rPr>
                  <w:rFonts w:ascii="Arial" w:eastAsiaTheme="minorEastAsia" w:hAnsi="Arial"/>
                  <w:noProof/>
                  <w:sz w:val="18"/>
                </w:rPr>
                <w:t>]</w:t>
              </w:r>
            </w:ins>
          </w:p>
        </w:tc>
      </w:tr>
      <w:tr w:rsidR="009577B6" w:rsidRPr="001A46B0" w14:paraId="75F80D70" w14:textId="77777777" w:rsidTr="006633E6">
        <w:trPr>
          <w:trHeight w:val="164"/>
          <w:jc w:val="center"/>
          <w:ins w:id="3445" w:author="Chen, Delia (NSB - CN/Hangzhou)" w:date="2019-04-01T17:12:00Z"/>
        </w:trPr>
        <w:tc>
          <w:tcPr>
            <w:tcW w:w="2728" w:type="pct"/>
            <w:gridSpan w:val="2"/>
            <w:shd w:val="clear" w:color="auto" w:fill="auto"/>
          </w:tcPr>
          <w:p w14:paraId="728BBFEE" w14:textId="66E51403" w:rsidR="009577B6" w:rsidRPr="001A46B0" w:rsidRDefault="009577B6" w:rsidP="009577B6">
            <w:pPr>
              <w:keepNext/>
              <w:keepLines/>
              <w:spacing w:after="0"/>
              <w:rPr>
                <w:ins w:id="3446" w:author="Chen, Delia (NSB - CN/Hangzhou)" w:date="2019-04-01T17:12:00Z"/>
                <w:rFonts w:ascii="Arial" w:eastAsia="宋体" w:hAnsi="Arial"/>
                <w:sz w:val="18"/>
              </w:rPr>
            </w:pPr>
            <w:ins w:id="3447" w:author="Chen, Delia (NSB - CN/Hangzhou)" w:date="2019-04-01T17:12:00Z">
              <w:r w:rsidRPr="00565AE7">
                <w:rPr>
                  <w:rFonts w:ascii="Arial" w:eastAsiaTheme="minorEastAsia" w:hAnsi="Arial"/>
                  <w:noProof/>
                  <w:sz w:val="18"/>
                </w:rPr>
                <w:t xml:space="preserve">ZP CSI-RS configuation </w:t>
              </w:r>
            </w:ins>
          </w:p>
        </w:tc>
        <w:tc>
          <w:tcPr>
            <w:tcW w:w="677" w:type="pct"/>
            <w:shd w:val="clear" w:color="auto" w:fill="auto"/>
          </w:tcPr>
          <w:p w14:paraId="764EF7A2" w14:textId="77777777" w:rsidR="009577B6" w:rsidRPr="001A46B0" w:rsidRDefault="009577B6" w:rsidP="009577B6">
            <w:pPr>
              <w:keepNext/>
              <w:keepLines/>
              <w:spacing w:after="0"/>
              <w:jc w:val="center"/>
              <w:rPr>
                <w:ins w:id="3448" w:author="Chen, Delia (NSB - CN/Hangzhou)" w:date="2019-04-01T17:12:00Z"/>
                <w:rFonts w:ascii="Arial" w:eastAsia="宋体" w:hAnsi="Arial"/>
                <w:sz w:val="18"/>
              </w:rPr>
            </w:pPr>
          </w:p>
        </w:tc>
        <w:tc>
          <w:tcPr>
            <w:tcW w:w="1595" w:type="pct"/>
            <w:shd w:val="clear" w:color="auto" w:fill="auto"/>
          </w:tcPr>
          <w:p w14:paraId="4E7EEA87" w14:textId="7D3DB7BD" w:rsidR="009577B6" w:rsidRPr="001A46B0" w:rsidRDefault="009577B6" w:rsidP="009577B6">
            <w:pPr>
              <w:keepNext/>
              <w:keepLines/>
              <w:spacing w:after="0"/>
              <w:jc w:val="center"/>
              <w:rPr>
                <w:ins w:id="3449" w:author="Chen, Delia (NSB - CN/Hangzhou)" w:date="2019-04-01T17:12:00Z"/>
                <w:rFonts w:ascii="Arial" w:eastAsia="宋体" w:hAnsi="Arial"/>
                <w:sz w:val="18"/>
              </w:rPr>
            </w:pPr>
            <w:ins w:id="3450" w:author="Chen, Delia (NSB - CN/Hangzhou)" w:date="2019-04-01T17:12:00Z">
              <w:r w:rsidRPr="00565AE7">
                <w:rPr>
                  <w:rFonts w:ascii="Arial" w:eastAsiaTheme="minorEastAsia" w:hAnsi="Arial"/>
                  <w:noProof/>
                  <w:sz w:val="18"/>
                </w:rPr>
                <w:t>TBD</w:t>
              </w:r>
            </w:ins>
          </w:p>
        </w:tc>
      </w:tr>
      <w:tr w:rsidR="009577B6" w:rsidRPr="001A46B0" w14:paraId="47A2AFA2" w14:textId="77777777" w:rsidTr="006633E6">
        <w:trPr>
          <w:trHeight w:val="164"/>
          <w:jc w:val="center"/>
          <w:ins w:id="3451" w:author="Chen, Delia (NSB - CN/Hangzhou)" w:date="2019-04-01T17:12:00Z"/>
        </w:trPr>
        <w:tc>
          <w:tcPr>
            <w:tcW w:w="2728" w:type="pct"/>
            <w:gridSpan w:val="2"/>
            <w:shd w:val="clear" w:color="auto" w:fill="auto"/>
          </w:tcPr>
          <w:p w14:paraId="7B29EAB5" w14:textId="43BEC924" w:rsidR="009577B6" w:rsidRPr="001A46B0" w:rsidRDefault="009577B6" w:rsidP="009577B6">
            <w:pPr>
              <w:keepNext/>
              <w:keepLines/>
              <w:spacing w:after="0"/>
              <w:rPr>
                <w:ins w:id="3452" w:author="Chen, Delia (NSB - CN/Hangzhou)" w:date="2019-04-01T17:12:00Z"/>
                <w:rFonts w:ascii="Arial" w:eastAsia="宋体" w:hAnsi="Arial"/>
                <w:sz w:val="18"/>
              </w:rPr>
            </w:pPr>
            <w:ins w:id="3453" w:author="Chen, Delia (NSB - CN/Hangzhou)" w:date="2019-04-01T17:12:00Z">
              <w:r w:rsidRPr="00565AE7">
                <w:rPr>
                  <w:rFonts w:ascii="Arial" w:eastAsiaTheme="minorEastAsia" w:hAnsi="Arial"/>
                  <w:noProof/>
                  <w:sz w:val="18"/>
                </w:rPr>
                <w:t xml:space="preserve">CSI-IM configuration </w:t>
              </w:r>
            </w:ins>
          </w:p>
        </w:tc>
        <w:tc>
          <w:tcPr>
            <w:tcW w:w="677" w:type="pct"/>
            <w:shd w:val="clear" w:color="auto" w:fill="auto"/>
          </w:tcPr>
          <w:p w14:paraId="121E2E06" w14:textId="77777777" w:rsidR="009577B6" w:rsidRPr="001A46B0" w:rsidRDefault="009577B6" w:rsidP="009577B6">
            <w:pPr>
              <w:keepNext/>
              <w:keepLines/>
              <w:spacing w:after="0"/>
              <w:jc w:val="center"/>
              <w:rPr>
                <w:ins w:id="3454" w:author="Chen, Delia (NSB - CN/Hangzhou)" w:date="2019-04-01T17:12:00Z"/>
                <w:rFonts w:ascii="Arial" w:eastAsia="宋体" w:hAnsi="Arial"/>
                <w:sz w:val="18"/>
              </w:rPr>
            </w:pPr>
          </w:p>
        </w:tc>
        <w:tc>
          <w:tcPr>
            <w:tcW w:w="1595" w:type="pct"/>
            <w:shd w:val="clear" w:color="auto" w:fill="auto"/>
          </w:tcPr>
          <w:p w14:paraId="2AD850DB" w14:textId="0937511C" w:rsidR="009577B6" w:rsidRPr="001A46B0" w:rsidRDefault="009577B6" w:rsidP="009577B6">
            <w:pPr>
              <w:keepNext/>
              <w:keepLines/>
              <w:spacing w:after="0"/>
              <w:jc w:val="center"/>
              <w:rPr>
                <w:ins w:id="3455" w:author="Chen, Delia (NSB - CN/Hangzhou)" w:date="2019-04-01T17:12:00Z"/>
                <w:rFonts w:ascii="Arial" w:eastAsia="宋体" w:hAnsi="Arial"/>
                <w:sz w:val="18"/>
              </w:rPr>
            </w:pPr>
            <w:ins w:id="3456" w:author="Chen, Delia (NSB - CN/Hangzhou)" w:date="2019-04-01T17:12:00Z">
              <w:r w:rsidRPr="00565AE7">
                <w:rPr>
                  <w:rFonts w:ascii="Arial" w:eastAsiaTheme="minorEastAsia" w:hAnsi="Arial"/>
                  <w:noProof/>
                  <w:sz w:val="18"/>
                </w:rPr>
                <w:t>TBD</w:t>
              </w:r>
            </w:ins>
          </w:p>
        </w:tc>
      </w:tr>
      <w:tr w:rsidR="009577B6" w:rsidRPr="001A46B0" w14:paraId="7280F9D8" w14:textId="77777777" w:rsidTr="006633E6">
        <w:trPr>
          <w:trHeight w:val="164"/>
          <w:jc w:val="center"/>
          <w:ins w:id="3457" w:author="Chen, Delia (NSB - CN/Hangzhou)" w:date="2019-04-01T17:12:00Z"/>
        </w:trPr>
        <w:tc>
          <w:tcPr>
            <w:tcW w:w="2728" w:type="pct"/>
            <w:gridSpan w:val="2"/>
            <w:shd w:val="clear" w:color="auto" w:fill="auto"/>
          </w:tcPr>
          <w:p w14:paraId="34B1420A" w14:textId="2A2F4949" w:rsidR="009577B6" w:rsidRPr="001A46B0" w:rsidRDefault="009577B6" w:rsidP="009577B6">
            <w:pPr>
              <w:keepNext/>
              <w:keepLines/>
              <w:spacing w:after="0"/>
              <w:rPr>
                <w:ins w:id="3458" w:author="Chen, Delia (NSB - CN/Hangzhou)" w:date="2019-04-01T17:12:00Z"/>
                <w:rFonts w:ascii="Arial" w:eastAsia="宋体" w:hAnsi="Arial"/>
                <w:sz w:val="18"/>
              </w:rPr>
            </w:pPr>
            <w:ins w:id="3459" w:author="Chen, Delia (NSB - CN/Hangzhou)" w:date="2019-04-01T17:12:00Z">
              <w:r w:rsidRPr="00565AE7">
                <w:rPr>
                  <w:rFonts w:ascii="Arial" w:eastAsiaTheme="minorEastAsia" w:hAnsi="Arial"/>
                  <w:noProof/>
                  <w:sz w:val="18"/>
                </w:rPr>
                <w:t>Periodic CSI reporting</w:t>
              </w:r>
            </w:ins>
          </w:p>
        </w:tc>
        <w:tc>
          <w:tcPr>
            <w:tcW w:w="677" w:type="pct"/>
            <w:shd w:val="clear" w:color="auto" w:fill="auto"/>
          </w:tcPr>
          <w:p w14:paraId="0F3F5220" w14:textId="77777777" w:rsidR="009577B6" w:rsidRPr="001A46B0" w:rsidRDefault="009577B6" w:rsidP="009577B6">
            <w:pPr>
              <w:keepNext/>
              <w:keepLines/>
              <w:spacing w:after="0"/>
              <w:jc w:val="center"/>
              <w:rPr>
                <w:ins w:id="3460" w:author="Chen, Delia (NSB - CN/Hangzhou)" w:date="2019-04-01T17:12:00Z"/>
                <w:rFonts w:ascii="Arial" w:eastAsia="宋体" w:hAnsi="Arial"/>
                <w:sz w:val="18"/>
              </w:rPr>
            </w:pPr>
          </w:p>
        </w:tc>
        <w:tc>
          <w:tcPr>
            <w:tcW w:w="1595" w:type="pct"/>
            <w:shd w:val="clear" w:color="auto" w:fill="auto"/>
          </w:tcPr>
          <w:p w14:paraId="0B3E5CF6" w14:textId="731B2C24" w:rsidR="009577B6" w:rsidRPr="001A46B0" w:rsidRDefault="009577B6" w:rsidP="009577B6">
            <w:pPr>
              <w:keepNext/>
              <w:keepLines/>
              <w:spacing w:after="0"/>
              <w:jc w:val="center"/>
              <w:rPr>
                <w:ins w:id="3461" w:author="Chen, Delia (NSB - CN/Hangzhou)" w:date="2019-04-01T17:12:00Z"/>
                <w:rFonts w:ascii="Arial" w:eastAsia="宋体" w:hAnsi="Arial"/>
                <w:sz w:val="18"/>
              </w:rPr>
            </w:pPr>
            <w:ins w:id="3462" w:author="Chen, Delia (NSB - CN/Hangzhou)" w:date="2019-04-01T17:12:00Z">
              <w:r w:rsidRPr="00565AE7">
                <w:rPr>
                  <w:rFonts w:ascii="Arial" w:eastAsiaTheme="minorEastAsia" w:hAnsi="Arial"/>
                  <w:noProof/>
                  <w:sz w:val="18"/>
                </w:rPr>
                <w:t>PUCCH</w:t>
              </w:r>
            </w:ins>
          </w:p>
        </w:tc>
      </w:tr>
      <w:tr w:rsidR="009577B6" w:rsidRPr="001A46B0" w14:paraId="7743B418" w14:textId="77777777" w:rsidTr="006633E6">
        <w:trPr>
          <w:trHeight w:val="50"/>
          <w:jc w:val="center"/>
          <w:ins w:id="3463" w:author="Chen, Delia (NSB - CN/Hangzhou)" w:date="2019-03-26T10:57:00Z"/>
        </w:trPr>
        <w:tc>
          <w:tcPr>
            <w:tcW w:w="1072" w:type="pct"/>
            <w:shd w:val="clear" w:color="auto" w:fill="auto"/>
          </w:tcPr>
          <w:p w14:paraId="61F7615C" w14:textId="643B38EF" w:rsidR="009577B6" w:rsidRPr="00DB77F3" w:rsidRDefault="009577B6" w:rsidP="009577B6">
            <w:pPr>
              <w:keepNext/>
              <w:keepLines/>
              <w:spacing w:after="0"/>
              <w:rPr>
                <w:ins w:id="3464" w:author="Chen, Delia (NSB - CN/Hangzhou)" w:date="2019-03-26T10:57:00Z"/>
                <w:rFonts w:ascii="Arial" w:eastAsia="宋体" w:hAnsi="Arial"/>
                <w:sz w:val="18"/>
              </w:rPr>
            </w:pPr>
            <w:ins w:id="3465" w:author="Chen, Delia (NSB - CN/Hangzhou)" w:date="2019-04-01T17:11:00Z">
              <w:r w:rsidRPr="000D6BF7">
                <w:rPr>
                  <w:rFonts w:ascii="Arial" w:eastAsia="宋体" w:hAnsi="Arial"/>
                  <w:sz w:val="18"/>
                </w:rPr>
                <w:t>CSI reporting periodicity</w:t>
              </w:r>
            </w:ins>
          </w:p>
        </w:tc>
        <w:tc>
          <w:tcPr>
            <w:tcW w:w="1656" w:type="pct"/>
            <w:shd w:val="clear" w:color="auto" w:fill="auto"/>
          </w:tcPr>
          <w:p w14:paraId="6A5EDFF5" w14:textId="77777777" w:rsidR="009577B6" w:rsidRPr="00DB77F3" w:rsidRDefault="009577B6" w:rsidP="009577B6">
            <w:pPr>
              <w:keepNext/>
              <w:keepLines/>
              <w:spacing w:after="0"/>
              <w:rPr>
                <w:ins w:id="3466" w:author="Chen, Delia (NSB - CN/Hangzhou)" w:date="2019-03-26T10:57:00Z"/>
                <w:rFonts w:ascii="Arial" w:eastAsia="宋体" w:hAnsi="Arial"/>
                <w:sz w:val="18"/>
              </w:rPr>
            </w:pPr>
            <w:ins w:id="3467" w:author="Chen, Delia (NSB - CN/Hangzhou)" w:date="2019-03-26T10:57:00Z">
              <w:r w:rsidRPr="00DB77F3">
                <w:rPr>
                  <w:rFonts w:ascii="Arial" w:eastAsia="宋体" w:hAnsi="Arial"/>
                  <w:sz w:val="18"/>
                </w:rPr>
                <w:t>Config 1</w:t>
              </w:r>
            </w:ins>
          </w:p>
        </w:tc>
        <w:tc>
          <w:tcPr>
            <w:tcW w:w="677" w:type="pct"/>
            <w:shd w:val="clear" w:color="auto" w:fill="auto"/>
          </w:tcPr>
          <w:p w14:paraId="54C2BC87" w14:textId="77777777" w:rsidR="009577B6" w:rsidRPr="00DB77F3" w:rsidRDefault="009577B6" w:rsidP="009577B6">
            <w:pPr>
              <w:keepNext/>
              <w:keepLines/>
              <w:spacing w:after="0"/>
              <w:jc w:val="center"/>
              <w:rPr>
                <w:ins w:id="3468" w:author="Chen, Delia (NSB - CN/Hangzhou)" w:date="2019-03-26T10:57:00Z"/>
                <w:rFonts w:ascii="Arial" w:eastAsia="宋体" w:hAnsi="Arial"/>
                <w:sz w:val="18"/>
              </w:rPr>
            </w:pPr>
          </w:p>
        </w:tc>
        <w:tc>
          <w:tcPr>
            <w:tcW w:w="1595" w:type="pct"/>
            <w:shd w:val="clear" w:color="auto" w:fill="auto"/>
          </w:tcPr>
          <w:p w14:paraId="4DC770EB" w14:textId="189C02B9" w:rsidR="009577B6" w:rsidRPr="00DB77F3" w:rsidRDefault="009577B6" w:rsidP="009577B6">
            <w:pPr>
              <w:keepNext/>
              <w:keepLines/>
              <w:spacing w:after="0"/>
              <w:jc w:val="center"/>
              <w:rPr>
                <w:ins w:id="3469" w:author="Chen, Delia (NSB - CN/Hangzhou)" w:date="2019-03-26T10:57:00Z"/>
                <w:rFonts w:ascii="Arial" w:eastAsia="宋体" w:hAnsi="Arial"/>
                <w:sz w:val="18"/>
              </w:rPr>
            </w:pPr>
            <w:ins w:id="3470" w:author="Chen, Delia (NSB - CN/Hangzhou)" w:date="2019-03-26T10:57:00Z">
              <w:r w:rsidRPr="00DB77F3">
                <w:rPr>
                  <w:rFonts w:ascii="Arial" w:eastAsia="宋体" w:hAnsi="Arial"/>
                  <w:sz w:val="18"/>
                </w:rPr>
                <w:t>[</w:t>
              </w:r>
            </w:ins>
            <w:ins w:id="3471" w:author="Chen, Delia (NSB - CN/Hangzhou)" w:date="2019-04-01T17:11:00Z">
              <w:r>
                <w:rPr>
                  <w:rFonts w:ascii="Arial" w:eastAsia="宋体" w:hAnsi="Arial"/>
                  <w:sz w:val="18"/>
                </w:rPr>
                <w:t>10</w:t>
              </w:r>
            </w:ins>
            <w:ins w:id="3472" w:author="Chen, Delia (NSB - CN/Hangzhou)" w:date="2019-03-26T10:57:00Z">
              <w:r w:rsidRPr="00DB77F3">
                <w:rPr>
                  <w:rFonts w:ascii="Arial" w:eastAsia="宋体" w:hAnsi="Arial"/>
                  <w:sz w:val="18"/>
                </w:rPr>
                <w:t>]</w:t>
              </w:r>
            </w:ins>
          </w:p>
        </w:tc>
      </w:tr>
      <w:tr w:rsidR="009577B6" w:rsidRPr="001A46B0" w14:paraId="005B254F" w14:textId="77777777" w:rsidTr="006633E6">
        <w:trPr>
          <w:trHeight w:val="164"/>
          <w:jc w:val="center"/>
          <w:ins w:id="3473" w:author="Chen, Delia (NSB - CN/Hangzhou)" w:date="2019-03-26T10:57:00Z"/>
        </w:trPr>
        <w:tc>
          <w:tcPr>
            <w:tcW w:w="2728" w:type="pct"/>
            <w:gridSpan w:val="2"/>
            <w:shd w:val="clear" w:color="auto" w:fill="auto"/>
          </w:tcPr>
          <w:p w14:paraId="6C3E00D0" w14:textId="77777777" w:rsidR="009577B6" w:rsidRPr="001A46B0" w:rsidRDefault="009577B6" w:rsidP="009577B6">
            <w:pPr>
              <w:keepNext/>
              <w:keepLines/>
              <w:spacing w:after="0"/>
              <w:rPr>
                <w:ins w:id="3474" w:author="Chen, Delia (NSB - CN/Hangzhou)" w:date="2019-03-26T10:57:00Z"/>
                <w:rFonts w:ascii="Arial" w:eastAsia="宋体" w:hAnsi="Arial"/>
                <w:sz w:val="18"/>
              </w:rPr>
            </w:pPr>
            <w:ins w:id="3475" w:author="Chen, Delia (NSB - CN/Hangzhou)" w:date="2019-03-26T10:57:00Z">
              <w:r w:rsidRPr="001A46B0">
                <w:rPr>
                  <w:rFonts w:ascii="Arial" w:eastAsia="宋体" w:hAnsi="Arial"/>
                  <w:sz w:val="18"/>
                </w:rPr>
                <w:t>T1</w:t>
              </w:r>
            </w:ins>
          </w:p>
        </w:tc>
        <w:tc>
          <w:tcPr>
            <w:tcW w:w="677" w:type="pct"/>
            <w:shd w:val="clear" w:color="auto" w:fill="auto"/>
          </w:tcPr>
          <w:p w14:paraId="21B20B19" w14:textId="77777777" w:rsidR="009577B6" w:rsidRPr="001A46B0" w:rsidRDefault="009577B6" w:rsidP="009577B6">
            <w:pPr>
              <w:keepNext/>
              <w:keepLines/>
              <w:spacing w:after="0"/>
              <w:jc w:val="center"/>
              <w:rPr>
                <w:ins w:id="3476" w:author="Chen, Delia (NSB - CN/Hangzhou)" w:date="2019-03-26T10:57:00Z"/>
                <w:rFonts w:ascii="Arial" w:eastAsia="宋体" w:hAnsi="Arial"/>
                <w:sz w:val="18"/>
              </w:rPr>
            </w:pPr>
            <w:ins w:id="3477" w:author="Chen, Delia (NSB - CN/Hangzhou)" w:date="2019-03-26T10:57:00Z">
              <w:r w:rsidRPr="001A46B0">
                <w:rPr>
                  <w:rFonts w:ascii="Arial" w:eastAsia="宋体" w:hAnsi="Arial"/>
                  <w:sz w:val="18"/>
                </w:rPr>
                <w:t>s</w:t>
              </w:r>
            </w:ins>
          </w:p>
        </w:tc>
        <w:tc>
          <w:tcPr>
            <w:tcW w:w="1595" w:type="pct"/>
            <w:shd w:val="clear" w:color="auto" w:fill="auto"/>
          </w:tcPr>
          <w:p w14:paraId="46608856" w14:textId="77777777" w:rsidR="009577B6" w:rsidRPr="001A46B0" w:rsidRDefault="009577B6" w:rsidP="009577B6">
            <w:pPr>
              <w:keepNext/>
              <w:keepLines/>
              <w:spacing w:after="0"/>
              <w:jc w:val="center"/>
              <w:rPr>
                <w:ins w:id="3478" w:author="Chen, Delia (NSB - CN/Hangzhou)" w:date="2019-03-26T10:57:00Z"/>
                <w:rFonts w:ascii="Arial" w:eastAsia="宋体" w:hAnsi="Arial"/>
                <w:sz w:val="18"/>
              </w:rPr>
            </w:pPr>
            <w:ins w:id="3479" w:author="Chen, Delia (NSB - CN/Hangzhou)" w:date="2019-03-26T10:57:00Z">
              <w:r w:rsidRPr="001A46B0">
                <w:rPr>
                  <w:rFonts w:ascii="Arial" w:eastAsia="宋体" w:hAnsi="Arial"/>
                  <w:sz w:val="18"/>
                </w:rPr>
                <w:t>1</w:t>
              </w:r>
            </w:ins>
          </w:p>
        </w:tc>
      </w:tr>
      <w:tr w:rsidR="009577B6" w:rsidRPr="001A46B0" w14:paraId="51D3751E" w14:textId="77777777" w:rsidTr="006633E6">
        <w:trPr>
          <w:trHeight w:val="176"/>
          <w:jc w:val="center"/>
          <w:ins w:id="3480" w:author="Chen, Delia (NSB - CN/Hangzhou)" w:date="2019-03-26T10:57:00Z"/>
        </w:trPr>
        <w:tc>
          <w:tcPr>
            <w:tcW w:w="2728" w:type="pct"/>
            <w:gridSpan w:val="2"/>
            <w:shd w:val="clear" w:color="auto" w:fill="auto"/>
          </w:tcPr>
          <w:p w14:paraId="43B307EA" w14:textId="77777777" w:rsidR="009577B6" w:rsidRPr="001A46B0" w:rsidRDefault="009577B6" w:rsidP="009577B6">
            <w:pPr>
              <w:keepNext/>
              <w:keepLines/>
              <w:spacing w:after="0"/>
              <w:rPr>
                <w:ins w:id="3481" w:author="Chen, Delia (NSB - CN/Hangzhou)" w:date="2019-03-26T10:57:00Z"/>
                <w:rFonts w:ascii="Arial" w:eastAsia="宋体" w:hAnsi="Arial"/>
                <w:sz w:val="18"/>
              </w:rPr>
            </w:pPr>
            <w:ins w:id="3482" w:author="Chen, Delia (NSB - CN/Hangzhou)" w:date="2019-03-26T10:57:00Z">
              <w:r w:rsidRPr="001A46B0">
                <w:rPr>
                  <w:rFonts w:ascii="Arial" w:eastAsia="宋体" w:hAnsi="Arial"/>
                  <w:sz w:val="18"/>
                </w:rPr>
                <w:t>T2</w:t>
              </w:r>
            </w:ins>
          </w:p>
        </w:tc>
        <w:tc>
          <w:tcPr>
            <w:tcW w:w="677" w:type="pct"/>
            <w:shd w:val="clear" w:color="auto" w:fill="auto"/>
          </w:tcPr>
          <w:p w14:paraId="46436909" w14:textId="77777777" w:rsidR="009577B6" w:rsidRPr="001A46B0" w:rsidRDefault="009577B6" w:rsidP="009577B6">
            <w:pPr>
              <w:keepNext/>
              <w:keepLines/>
              <w:spacing w:after="0"/>
              <w:jc w:val="center"/>
              <w:rPr>
                <w:ins w:id="3483" w:author="Chen, Delia (NSB - CN/Hangzhou)" w:date="2019-03-26T10:57:00Z"/>
                <w:rFonts w:ascii="Arial" w:eastAsia="宋体" w:hAnsi="Arial"/>
                <w:sz w:val="18"/>
              </w:rPr>
            </w:pPr>
            <w:ins w:id="3484" w:author="Chen, Delia (NSB - CN/Hangzhou)" w:date="2019-03-26T10:57:00Z">
              <w:r w:rsidRPr="001A46B0">
                <w:rPr>
                  <w:rFonts w:ascii="Arial" w:eastAsia="宋体" w:hAnsi="Arial"/>
                  <w:sz w:val="18"/>
                </w:rPr>
                <w:t>s</w:t>
              </w:r>
            </w:ins>
          </w:p>
        </w:tc>
        <w:tc>
          <w:tcPr>
            <w:tcW w:w="1595" w:type="pct"/>
            <w:shd w:val="clear" w:color="auto" w:fill="auto"/>
          </w:tcPr>
          <w:p w14:paraId="23215C02" w14:textId="77777777" w:rsidR="009577B6" w:rsidRPr="001A46B0" w:rsidRDefault="009577B6" w:rsidP="009577B6">
            <w:pPr>
              <w:keepNext/>
              <w:keepLines/>
              <w:spacing w:after="0"/>
              <w:jc w:val="center"/>
              <w:rPr>
                <w:ins w:id="3485" w:author="Chen, Delia (NSB - CN/Hangzhou)" w:date="2019-03-26T10:57:00Z"/>
                <w:rFonts w:ascii="Arial" w:eastAsia="宋体" w:hAnsi="Arial"/>
                <w:sz w:val="18"/>
              </w:rPr>
            </w:pPr>
            <w:ins w:id="3486" w:author="Chen, Delia (NSB - CN/Hangzhou)" w:date="2019-03-26T10:57:00Z">
              <w:r w:rsidRPr="001A46B0">
                <w:rPr>
                  <w:rFonts w:ascii="Arial" w:eastAsia="宋体" w:hAnsi="Arial"/>
                  <w:sz w:val="18"/>
                </w:rPr>
                <w:t>0.4</w:t>
              </w:r>
            </w:ins>
          </w:p>
        </w:tc>
      </w:tr>
      <w:tr w:rsidR="009577B6" w:rsidRPr="001A46B0" w14:paraId="13BCAE11" w14:textId="77777777" w:rsidTr="006633E6">
        <w:trPr>
          <w:trHeight w:val="164"/>
          <w:jc w:val="center"/>
          <w:ins w:id="3487" w:author="Chen, Delia (NSB - CN/Hangzhou)" w:date="2019-03-26T10:57:00Z"/>
        </w:trPr>
        <w:tc>
          <w:tcPr>
            <w:tcW w:w="2728" w:type="pct"/>
            <w:gridSpan w:val="2"/>
            <w:shd w:val="clear" w:color="auto" w:fill="auto"/>
          </w:tcPr>
          <w:p w14:paraId="3840E92C" w14:textId="77777777" w:rsidR="009577B6" w:rsidRPr="001A46B0" w:rsidRDefault="009577B6" w:rsidP="009577B6">
            <w:pPr>
              <w:keepNext/>
              <w:keepLines/>
              <w:spacing w:after="0"/>
              <w:rPr>
                <w:ins w:id="3488" w:author="Chen, Delia (NSB - CN/Hangzhou)" w:date="2019-03-26T10:57:00Z"/>
                <w:rFonts w:ascii="Arial" w:eastAsia="宋体" w:hAnsi="Arial"/>
                <w:sz w:val="18"/>
              </w:rPr>
            </w:pPr>
            <w:ins w:id="3489" w:author="Chen, Delia (NSB - CN/Hangzhou)" w:date="2019-03-26T10:57:00Z">
              <w:r w:rsidRPr="001A46B0">
                <w:rPr>
                  <w:rFonts w:ascii="Arial" w:eastAsia="宋体" w:hAnsi="Arial"/>
                  <w:sz w:val="18"/>
                </w:rPr>
                <w:t>T3</w:t>
              </w:r>
            </w:ins>
          </w:p>
        </w:tc>
        <w:tc>
          <w:tcPr>
            <w:tcW w:w="677" w:type="pct"/>
            <w:shd w:val="clear" w:color="auto" w:fill="auto"/>
          </w:tcPr>
          <w:p w14:paraId="2D3E1EB1" w14:textId="77777777" w:rsidR="009577B6" w:rsidRPr="001A46B0" w:rsidRDefault="009577B6" w:rsidP="009577B6">
            <w:pPr>
              <w:keepNext/>
              <w:keepLines/>
              <w:spacing w:after="0"/>
              <w:jc w:val="center"/>
              <w:rPr>
                <w:ins w:id="3490" w:author="Chen, Delia (NSB - CN/Hangzhou)" w:date="2019-03-26T10:57:00Z"/>
                <w:rFonts w:ascii="Arial" w:eastAsia="宋体" w:hAnsi="Arial"/>
                <w:sz w:val="18"/>
              </w:rPr>
            </w:pPr>
            <w:ins w:id="3491" w:author="Chen, Delia (NSB - CN/Hangzhou)" w:date="2019-03-26T10:57:00Z">
              <w:r w:rsidRPr="001A46B0">
                <w:rPr>
                  <w:rFonts w:ascii="Arial" w:eastAsia="宋体" w:hAnsi="Arial"/>
                  <w:sz w:val="18"/>
                </w:rPr>
                <w:t>s</w:t>
              </w:r>
            </w:ins>
          </w:p>
        </w:tc>
        <w:tc>
          <w:tcPr>
            <w:tcW w:w="1595" w:type="pct"/>
            <w:shd w:val="clear" w:color="auto" w:fill="auto"/>
          </w:tcPr>
          <w:p w14:paraId="432C40BF" w14:textId="77777777" w:rsidR="009577B6" w:rsidRPr="001A46B0" w:rsidRDefault="009577B6" w:rsidP="009577B6">
            <w:pPr>
              <w:keepNext/>
              <w:keepLines/>
              <w:spacing w:after="0"/>
              <w:jc w:val="center"/>
              <w:rPr>
                <w:ins w:id="3492" w:author="Chen, Delia (NSB - CN/Hangzhou)" w:date="2019-03-26T10:57:00Z"/>
                <w:rFonts w:ascii="Arial" w:eastAsia="宋体" w:hAnsi="Arial"/>
                <w:sz w:val="18"/>
              </w:rPr>
            </w:pPr>
            <w:ins w:id="3493" w:author="Chen, Delia (NSB - CN/Hangzhou)" w:date="2019-03-26T10:57:00Z">
              <w:r w:rsidRPr="001A46B0">
                <w:rPr>
                  <w:rFonts w:ascii="Arial" w:eastAsia="宋体" w:hAnsi="Arial"/>
                  <w:sz w:val="18"/>
                </w:rPr>
                <w:t>[0.6]</w:t>
              </w:r>
            </w:ins>
          </w:p>
        </w:tc>
      </w:tr>
      <w:tr w:rsidR="009577B6" w:rsidRPr="001A46B0" w14:paraId="04908313" w14:textId="77777777" w:rsidTr="006633E6">
        <w:trPr>
          <w:trHeight w:val="164"/>
          <w:jc w:val="center"/>
          <w:ins w:id="3494" w:author="Chen, Delia (NSB - CN/Hangzhou)" w:date="2019-03-26T10:57:00Z"/>
        </w:trPr>
        <w:tc>
          <w:tcPr>
            <w:tcW w:w="2728" w:type="pct"/>
            <w:gridSpan w:val="2"/>
            <w:shd w:val="clear" w:color="auto" w:fill="auto"/>
          </w:tcPr>
          <w:p w14:paraId="486E6B03" w14:textId="77777777" w:rsidR="009577B6" w:rsidRPr="001A46B0" w:rsidRDefault="009577B6" w:rsidP="009577B6">
            <w:pPr>
              <w:keepNext/>
              <w:keepLines/>
              <w:spacing w:after="0"/>
              <w:rPr>
                <w:ins w:id="3495" w:author="Chen, Delia (NSB - CN/Hangzhou)" w:date="2019-03-26T10:57:00Z"/>
                <w:rFonts w:ascii="Arial" w:eastAsia="宋体" w:hAnsi="Arial"/>
                <w:sz w:val="18"/>
              </w:rPr>
            </w:pPr>
            <w:ins w:id="3496" w:author="Chen, Delia (NSB - CN/Hangzhou)" w:date="2019-03-26T10:57:00Z">
              <w:r w:rsidRPr="001A46B0">
                <w:rPr>
                  <w:rFonts w:ascii="Arial" w:eastAsia="宋体" w:hAnsi="Arial"/>
                  <w:sz w:val="18"/>
                </w:rPr>
                <w:t>D1</w:t>
              </w:r>
            </w:ins>
          </w:p>
        </w:tc>
        <w:tc>
          <w:tcPr>
            <w:tcW w:w="677" w:type="pct"/>
            <w:shd w:val="clear" w:color="auto" w:fill="auto"/>
          </w:tcPr>
          <w:p w14:paraId="4F0C2BB4" w14:textId="77777777" w:rsidR="009577B6" w:rsidRPr="001A46B0" w:rsidRDefault="009577B6" w:rsidP="009577B6">
            <w:pPr>
              <w:keepNext/>
              <w:keepLines/>
              <w:spacing w:after="0"/>
              <w:jc w:val="center"/>
              <w:rPr>
                <w:ins w:id="3497" w:author="Chen, Delia (NSB - CN/Hangzhou)" w:date="2019-03-26T10:57:00Z"/>
                <w:rFonts w:ascii="Arial" w:eastAsia="宋体" w:hAnsi="Arial"/>
                <w:sz w:val="18"/>
              </w:rPr>
            </w:pPr>
            <w:ins w:id="3498" w:author="Chen, Delia (NSB - CN/Hangzhou)" w:date="2019-03-26T10:57:00Z">
              <w:r w:rsidRPr="001A46B0">
                <w:rPr>
                  <w:rFonts w:ascii="Arial" w:eastAsia="宋体" w:hAnsi="Arial"/>
                  <w:sz w:val="18"/>
                </w:rPr>
                <w:t>s</w:t>
              </w:r>
            </w:ins>
          </w:p>
        </w:tc>
        <w:tc>
          <w:tcPr>
            <w:tcW w:w="1595" w:type="pct"/>
            <w:shd w:val="clear" w:color="auto" w:fill="auto"/>
          </w:tcPr>
          <w:p w14:paraId="20F57B86" w14:textId="77777777" w:rsidR="009577B6" w:rsidRPr="001A46B0" w:rsidRDefault="009577B6" w:rsidP="009577B6">
            <w:pPr>
              <w:keepNext/>
              <w:keepLines/>
              <w:spacing w:after="0"/>
              <w:jc w:val="center"/>
              <w:rPr>
                <w:ins w:id="3499" w:author="Chen, Delia (NSB - CN/Hangzhou)" w:date="2019-03-26T10:57:00Z"/>
                <w:rFonts w:ascii="Arial" w:eastAsia="宋体" w:hAnsi="Arial"/>
                <w:sz w:val="18"/>
              </w:rPr>
            </w:pPr>
            <w:ins w:id="3500" w:author="Chen, Delia (NSB - CN/Hangzhou)" w:date="2019-03-26T10:57:00Z">
              <w:r w:rsidRPr="001A46B0">
                <w:rPr>
                  <w:rFonts w:ascii="Arial" w:eastAsia="宋体" w:hAnsi="Arial"/>
                  <w:sz w:val="18"/>
                </w:rPr>
                <w:t>[0.</w:t>
              </w:r>
              <w:r>
                <w:rPr>
                  <w:rFonts w:ascii="Arial" w:eastAsia="宋体" w:hAnsi="Arial"/>
                  <w:sz w:val="18"/>
                </w:rPr>
                <w:t>4</w:t>
              </w:r>
              <w:r w:rsidRPr="001A46B0">
                <w:rPr>
                  <w:rFonts w:ascii="Arial" w:eastAsia="宋体" w:hAnsi="Arial"/>
                  <w:sz w:val="18"/>
                </w:rPr>
                <w:t>4]</w:t>
              </w:r>
            </w:ins>
          </w:p>
        </w:tc>
      </w:tr>
      <w:tr w:rsidR="009577B6" w:rsidRPr="001A46B0" w14:paraId="3FCE67E5" w14:textId="77777777" w:rsidTr="006633E6">
        <w:trPr>
          <w:trHeight w:val="50"/>
          <w:jc w:val="center"/>
          <w:ins w:id="3501" w:author="Chen, Delia (NSB - CN/Hangzhou)" w:date="2019-03-26T10:57:00Z"/>
        </w:trPr>
        <w:tc>
          <w:tcPr>
            <w:tcW w:w="5000" w:type="pct"/>
            <w:gridSpan w:val="4"/>
          </w:tcPr>
          <w:p w14:paraId="370116A4" w14:textId="77777777" w:rsidR="009577B6" w:rsidRPr="001A46B0" w:rsidRDefault="009577B6" w:rsidP="009577B6">
            <w:pPr>
              <w:keepNext/>
              <w:keepLines/>
              <w:spacing w:after="0"/>
              <w:ind w:left="851" w:hanging="851"/>
              <w:rPr>
                <w:ins w:id="3502" w:author="Chen, Delia (NSB - CN/Hangzhou)" w:date="2019-03-26T10:57:00Z"/>
                <w:rFonts w:ascii="Arial" w:eastAsia="宋体" w:hAnsi="Arial"/>
                <w:sz w:val="18"/>
              </w:rPr>
            </w:pPr>
            <w:ins w:id="3503" w:author="Chen, Delia (NSB - CN/Hangzhou)" w:date="2019-03-26T10:57: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6192ADD" w14:textId="77777777" w:rsidR="001F17A9" w:rsidRPr="00BE18BD" w:rsidRDefault="001F17A9" w:rsidP="00BE18BD">
      <w:pPr>
        <w:rPr>
          <w:rFonts w:eastAsia="宋体"/>
        </w:rPr>
      </w:pPr>
    </w:p>
    <w:p w14:paraId="45AE1DBB" w14:textId="77777777" w:rsidR="00BE18BD" w:rsidRPr="00BE18BD" w:rsidRDefault="00BE18BD" w:rsidP="00BE18BD">
      <w:pPr>
        <w:keepNext/>
        <w:keepLines/>
        <w:spacing w:before="60"/>
        <w:jc w:val="center"/>
        <w:rPr>
          <w:rFonts w:ascii="Arial" w:eastAsia="Malgun Gothic" w:hAnsi="Arial"/>
          <w:b/>
          <w:kern w:val="20"/>
        </w:rPr>
      </w:pPr>
      <w:r w:rsidRPr="00BE18BD">
        <w:rPr>
          <w:rFonts w:ascii="Arial" w:eastAsia="Malgun Gothic" w:hAnsi="Arial"/>
          <w:b/>
          <w:kern w:val="20"/>
        </w:rPr>
        <w:lastRenderedPageBreak/>
        <w:t xml:space="preserve">Table A.7.5.1.8.1-3: </w:t>
      </w:r>
      <w:r w:rsidRPr="00BE18BD">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BE18BD" w:rsidRPr="00BE18BD" w:rsidDel="00CC069F" w14:paraId="22838A28" w14:textId="135C2B52" w:rsidTr="006633E6">
        <w:trPr>
          <w:cantSplit/>
          <w:trHeight w:val="169"/>
          <w:jc w:val="center"/>
          <w:del w:id="3504" w:author="Chen, Delia (NSB - CN/Hangzhou)" w:date="2019-03-26T10:53:00Z"/>
        </w:trPr>
        <w:tc>
          <w:tcPr>
            <w:tcW w:w="1901" w:type="dxa"/>
            <w:gridSpan w:val="2"/>
            <w:vMerge w:val="restart"/>
            <w:tcBorders>
              <w:top w:val="single" w:sz="4" w:space="0" w:color="auto"/>
              <w:left w:val="single" w:sz="4" w:space="0" w:color="auto"/>
            </w:tcBorders>
          </w:tcPr>
          <w:p w14:paraId="43B76134" w14:textId="21F5DD05" w:rsidR="00BE18BD" w:rsidRPr="00BE18BD" w:rsidDel="00CC069F" w:rsidRDefault="00BE18BD" w:rsidP="00BE18BD">
            <w:pPr>
              <w:keepNext/>
              <w:keepLines/>
              <w:spacing w:after="0"/>
              <w:jc w:val="center"/>
              <w:rPr>
                <w:del w:id="3505" w:author="Chen, Delia (NSB - CN/Hangzhou)" w:date="2019-03-26T10:53:00Z"/>
                <w:rFonts w:ascii="Arial" w:eastAsia="宋体" w:hAnsi="Arial"/>
                <w:b/>
                <w:sz w:val="18"/>
              </w:rPr>
            </w:pPr>
            <w:del w:id="3506" w:author="Chen, Delia (NSB - CN/Hangzhou)" w:date="2019-03-26T10:53:00Z">
              <w:r w:rsidRPr="00BE18BD" w:rsidDel="00CC069F">
                <w:rPr>
                  <w:rFonts w:ascii="Arial" w:eastAsia="宋体" w:hAnsi="Arial"/>
                  <w:b/>
                  <w:sz w:val="18"/>
                </w:rPr>
                <w:delText>Parameter</w:delText>
              </w:r>
            </w:del>
          </w:p>
        </w:tc>
        <w:tc>
          <w:tcPr>
            <w:tcW w:w="646" w:type="dxa"/>
            <w:vMerge w:val="restart"/>
            <w:tcBorders>
              <w:top w:val="single" w:sz="4" w:space="0" w:color="auto"/>
            </w:tcBorders>
          </w:tcPr>
          <w:p w14:paraId="6D18F2A9" w14:textId="03598BB8" w:rsidR="00BE18BD" w:rsidRPr="00BE18BD" w:rsidDel="00CC069F" w:rsidRDefault="00BE18BD" w:rsidP="00BE18BD">
            <w:pPr>
              <w:keepNext/>
              <w:keepLines/>
              <w:spacing w:after="0"/>
              <w:jc w:val="center"/>
              <w:rPr>
                <w:del w:id="3507" w:author="Chen, Delia (NSB - CN/Hangzhou)" w:date="2019-03-26T10:53:00Z"/>
                <w:rFonts w:ascii="Arial" w:eastAsia="宋体" w:hAnsi="Arial"/>
                <w:b/>
                <w:sz w:val="18"/>
              </w:rPr>
            </w:pPr>
            <w:del w:id="3508" w:author="Chen, Delia (NSB - CN/Hangzhou)" w:date="2019-03-26T10:53:00Z">
              <w:r w:rsidRPr="00BE18BD" w:rsidDel="00CC069F">
                <w:rPr>
                  <w:rFonts w:ascii="Arial" w:eastAsia="宋体" w:hAnsi="Arial"/>
                  <w:b/>
                  <w:sz w:val="18"/>
                </w:rPr>
                <w:delText>Unit</w:delText>
              </w:r>
            </w:del>
          </w:p>
        </w:tc>
        <w:tc>
          <w:tcPr>
            <w:tcW w:w="3597" w:type="dxa"/>
            <w:gridSpan w:val="3"/>
            <w:tcBorders>
              <w:top w:val="single" w:sz="4" w:space="0" w:color="auto"/>
            </w:tcBorders>
          </w:tcPr>
          <w:p w14:paraId="71223760" w14:textId="63C9BAF2" w:rsidR="00BE18BD" w:rsidRPr="00BE18BD" w:rsidDel="00CC069F" w:rsidRDefault="00BE18BD" w:rsidP="00BE18BD">
            <w:pPr>
              <w:keepNext/>
              <w:keepLines/>
              <w:spacing w:after="0"/>
              <w:jc w:val="center"/>
              <w:rPr>
                <w:del w:id="3509" w:author="Chen, Delia (NSB - CN/Hangzhou)" w:date="2019-03-26T10:53:00Z"/>
                <w:rFonts w:ascii="Arial" w:eastAsia="宋体" w:hAnsi="Arial"/>
                <w:b/>
                <w:sz w:val="18"/>
              </w:rPr>
            </w:pPr>
            <w:del w:id="3510" w:author="Chen, Delia (NSB - CN/Hangzhou)" w:date="2019-03-26T10:53:00Z">
              <w:r w:rsidRPr="00BE18BD" w:rsidDel="00CC069F">
                <w:rPr>
                  <w:rFonts w:ascii="Arial" w:eastAsia="宋体" w:hAnsi="Arial"/>
                  <w:b/>
                  <w:sz w:val="18"/>
                </w:rPr>
                <w:delText>Test 7</w:delText>
              </w:r>
            </w:del>
          </w:p>
        </w:tc>
        <w:tc>
          <w:tcPr>
            <w:tcW w:w="3598" w:type="dxa"/>
            <w:gridSpan w:val="3"/>
            <w:tcBorders>
              <w:top w:val="single" w:sz="4" w:space="0" w:color="auto"/>
            </w:tcBorders>
          </w:tcPr>
          <w:p w14:paraId="48B352FD" w14:textId="54210F7E" w:rsidR="00BE18BD" w:rsidRPr="00BE18BD" w:rsidDel="00CC069F" w:rsidRDefault="00BE18BD" w:rsidP="00BE18BD">
            <w:pPr>
              <w:keepNext/>
              <w:keepLines/>
              <w:spacing w:after="0"/>
              <w:jc w:val="center"/>
              <w:rPr>
                <w:del w:id="3511" w:author="Chen, Delia (NSB - CN/Hangzhou)" w:date="2019-03-26T10:53:00Z"/>
                <w:rFonts w:ascii="Arial" w:eastAsia="宋体" w:hAnsi="Arial"/>
                <w:b/>
                <w:sz w:val="18"/>
              </w:rPr>
            </w:pPr>
            <w:del w:id="3512" w:author="Chen, Delia (NSB - CN/Hangzhou)" w:date="2019-03-26T10:53:00Z">
              <w:r w:rsidRPr="00BE18BD" w:rsidDel="00CC069F">
                <w:rPr>
                  <w:rFonts w:ascii="Arial" w:eastAsia="宋体" w:hAnsi="Arial"/>
                  <w:b/>
                  <w:sz w:val="18"/>
                </w:rPr>
                <w:delText>Test 8</w:delText>
              </w:r>
            </w:del>
          </w:p>
        </w:tc>
      </w:tr>
      <w:tr w:rsidR="00BE18BD" w:rsidRPr="00BE18BD" w:rsidDel="00CC069F" w14:paraId="723CCA6F" w14:textId="7F209857" w:rsidTr="006633E6">
        <w:trPr>
          <w:cantSplit/>
          <w:trHeight w:val="191"/>
          <w:jc w:val="center"/>
          <w:del w:id="3513" w:author="Chen, Delia (NSB - CN/Hangzhou)" w:date="2019-03-26T10:53:00Z"/>
        </w:trPr>
        <w:tc>
          <w:tcPr>
            <w:tcW w:w="1901" w:type="dxa"/>
            <w:gridSpan w:val="2"/>
            <w:vMerge/>
            <w:tcBorders>
              <w:left w:val="single" w:sz="4" w:space="0" w:color="auto"/>
              <w:bottom w:val="single" w:sz="4" w:space="0" w:color="auto"/>
            </w:tcBorders>
          </w:tcPr>
          <w:p w14:paraId="2B57D6A2" w14:textId="51F69466" w:rsidR="00BE18BD" w:rsidRPr="00BE18BD" w:rsidDel="00CC069F" w:rsidRDefault="00BE18BD" w:rsidP="00BE18BD">
            <w:pPr>
              <w:keepNext/>
              <w:keepLines/>
              <w:spacing w:after="0"/>
              <w:jc w:val="center"/>
              <w:rPr>
                <w:del w:id="3514" w:author="Chen, Delia (NSB - CN/Hangzhou)" w:date="2019-03-26T10:53:00Z"/>
                <w:rFonts w:ascii="Arial" w:eastAsia="宋体" w:hAnsi="Arial"/>
                <w:b/>
                <w:sz w:val="18"/>
              </w:rPr>
            </w:pPr>
          </w:p>
        </w:tc>
        <w:tc>
          <w:tcPr>
            <w:tcW w:w="646" w:type="dxa"/>
            <w:vMerge/>
            <w:tcBorders>
              <w:bottom w:val="single" w:sz="4" w:space="0" w:color="auto"/>
            </w:tcBorders>
          </w:tcPr>
          <w:p w14:paraId="63D1BDDF" w14:textId="7BA7DBF3" w:rsidR="00BE18BD" w:rsidRPr="00BE18BD" w:rsidDel="00CC069F" w:rsidRDefault="00BE18BD" w:rsidP="00BE18BD">
            <w:pPr>
              <w:keepNext/>
              <w:keepLines/>
              <w:spacing w:after="0"/>
              <w:jc w:val="center"/>
              <w:rPr>
                <w:del w:id="3515" w:author="Chen, Delia (NSB - CN/Hangzhou)" w:date="2019-03-26T10:53:00Z"/>
                <w:rFonts w:ascii="Arial" w:eastAsia="宋体" w:hAnsi="Arial"/>
                <w:b/>
                <w:sz w:val="18"/>
              </w:rPr>
            </w:pPr>
          </w:p>
        </w:tc>
        <w:tc>
          <w:tcPr>
            <w:tcW w:w="1199" w:type="dxa"/>
            <w:tcBorders>
              <w:bottom w:val="single" w:sz="4" w:space="0" w:color="auto"/>
            </w:tcBorders>
          </w:tcPr>
          <w:p w14:paraId="006DF69F" w14:textId="3BD283A3" w:rsidR="00BE18BD" w:rsidRPr="00BE18BD" w:rsidDel="00CC069F" w:rsidRDefault="00BE18BD" w:rsidP="00BE18BD">
            <w:pPr>
              <w:keepNext/>
              <w:keepLines/>
              <w:spacing w:after="0"/>
              <w:jc w:val="center"/>
              <w:rPr>
                <w:del w:id="3516" w:author="Chen, Delia (NSB - CN/Hangzhou)" w:date="2019-03-26T10:53:00Z"/>
                <w:rFonts w:ascii="Arial" w:eastAsia="宋体" w:hAnsi="Arial"/>
                <w:b/>
                <w:sz w:val="18"/>
              </w:rPr>
            </w:pPr>
            <w:del w:id="3517" w:author="Chen, Delia (NSB - CN/Hangzhou)" w:date="2019-03-26T10:53:00Z">
              <w:r w:rsidRPr="00BE18BD" w:rsidDel="00CC069F">
                <w:rPr>
                  <w:rFonts w:ascii="Arial" w:eastAsia="宋体" w:hAnsi="Arial"/>
                  <w:b/>
                  <w:sz w:val="18"/>
                </w:rPr>
                <w:delText>T1</w:delText>
              </w:r>
            </w:del>
          </w:p>
        </w:tc>
        <w:tc>
          <w:tcPr>
            <w:tcW w:w="1199" w:type="dxa"/>
            <w:tcBorders>
              <w:bottom w:val="single" w:sz="4" w:space="0" w:color="auto"/>
            </w:tcBorders>
          </w:tcPr>
          <w:p w14:paraId="159AE6BD" w14:textId="21B5FEA8" w:rsidR="00BE18BD" w:rsidRPr="00BE18BD" w:rsidDel="00CC069F" w:rsidRDefault="00BE18BD" w:rsidP="00BE18BD">
            <w:pPr>
              <w:keepNext/>
              <w:keepLines/>
              <w:spacing w:after="0"/>
              <w:jc w:val="center"/>
              <w:rPr>
                <w:del w:id="3518" w:author="Chen, Delia (NSB - CN/Hangzhou)" w:date="2019-03-26T10:53:00Z"/>
                <w:rFonts w:ascii="Arial" w:eastAsia="宋体" w:hAnsi="Arial"/>
                <w:b/>
                <w:sz w:val="18"/>
              </w:rPr>
            </w:pPr>
            <w:del w:id="3519" w:author="Chen, Delia (NSB - CN/Hangzhou)" w:date="2019-03-26T10:53:00Z">
              <w:r w:rsidRPr="00BE18BD" w:rsidDel="00CC069F">
                <w:rPr>
                  <w:rFonts w:ascii="Arial" w:eastAsia="宋体" w:hAnsi="Arial"/>
                  <w:b/>
                  <w:sz w:val="18"/>
                </w:rPr>
                <w:delText>T2</w:delText>
              </w:r>
            </w:del>
          </w:p>
        </w:tc>
        <w:tc>
          <w:tcPr>
            <w:tcW w:w="1199" w:type="dxa"/>
            <w:tcBorders>
              <w:bottom w:val="single" w:sz="4" w:space="0" w:color="auto"/>
            </w:tcBorders>
          </w:tcPr>
          <w:p w14:paraId="7292A43E" w14:textId="6D425E42" w:rsidR="00BE18BD" w:rsidRPr="00BE18BD" w:rsidDel="00CC069F" w:rsidRDefault="00BE18BD" w:rsidP="00BE18BD">
            <w:pPr>
              <w:keepNext/>
              <w:keepLines/>
              <w:spacing w:after="0"/>
              <w:jc w:val="center"/>
              <w:rPr>
                <w:del w:id="3520" w:author="Chen, Delia (NSB - CN/Hangzhou)" w:date="2019-03-26T10:53:00Z"/>
                <w:rFonts w:ascii="Arial" w:eastAsia="宋体" w:hAnsi="Arial"/>
                <w:b/>
                <w:sz w:val="18"/>
              </w:rPr>
            </w:pPr>
            <w:del w:id="3521" w:author="Chen, Delia (NSB - CN/Hangzhou)" w:date="2019-03-26T10:53:00Z">
              <w:r w:rsidRPr="00BE18BD" w:rsidDel="00CC069F">
                <w:rPr>
                  <w:rFonts w:ascii="Arial" w:eastAsia="宋体" w:hAnsi="Arial"/>
                  <w:b/>
                  <w:sz w:val="18"/>
                </w:rPr>
                <w:delText>T3</w:delText>
              </w:r>
            </w:del>
          </w:p>
        </w:tc>
        <w:tc>
          <w:tcPr>
            <w:tcW w:w="1199" w:type="dxa"/>
            <w:tcBorders>
              <w:bottom w:val="single" w:sz="4" w:space="0" w:color="auto"/>
            </w:tcBorders>
          </w:tcPr>
          <w:p w14:paraId="7EB3E414" w14:textId="417C66F1" w:rsidR="00BE18BD" w:rsidRPr="00BE18BD" w:rsidDel="00CC069F" w:rsidRDefault="00BE18BD" w:rsidP="00BE18BD">
            <w:pPr>
              <w:keepNext/>
              <w:keepLines/>
              <w:spacing w:after="0"/>
              <w:jc w:val="center"/>
              <w:rPr>
                <w:del w:id="3522" w:author="Chen, Delia (NSB - CN/Hangzhou)" w:date="2019-03-26T10:53:00Z"/>
                <w:rFonts w:ascii="Arial" w:eastAsia="宋体" w:hAnsi="Arial"/>
                <w:b/>
                <w:sz w:val="18"/>
              </w:rPr>
            </w:pPr>
            <w:del w:id="3523" w:author="Chen, Delia (NSB - CN/Hangzhou)" w:date="2019-03-26T10:53:00Z">
              <w:r w:rsidRPr="00BE18BD" w:rsidDel="00CC069F">
                <w:rPr>
                  <w:rFonts w:ascii="Arial" w:eastAsia="宋体" w:hAnsi="Arial"/>
                  <w:b/>
                  <w:sz w:val="18"/>
                </w:rPr>
                <w:delText>T1</w:delText>
              </w:r>
            </w:del>
          </w:p>
        </w:tc>
        <w:tc>
          <w:tcPr>
            <w:tcW w:w="1199" w:type="dxa"/>
            <w:tcBorders>
              <w:bottom w:val="single" w:sz="4" w:space="0" w:color="auto"/>
            </w:tcBorders>
          </w:tcPr>
          <w:p w14:paraId="5641DE1B" w14:textId="1DB1B1AF" w:rsidR="00BE18BD" w:rsidRPr="00BE18BD" w:rsidDel="00CC069F" w:rsidRDefault="00BE18BD" w:rsidP="00BE18BD">
            <w:pPr>
              <w:keepNext/>
              <w:keepLines/>
              <w:spacing w:after="0"/>
              <w:jc w:val="center"/>
              <w:rPr>
                <w:del w:id="3524" w:author="Chen, Delia (NSB - CN/Hangzhou)" w:date="2019-03-26T10:53:00Z"/>
                <w:rFonts w:ascii="Arial" w:eastAsia="宋体" w:hAnsi="Arial"/>
                <w:b/>
                <w:sz w:val="18"/>
              </w:rPr>
            </w:pPr>
            <w:del w:id="3525" w:author="Chen, Delia (NSB - CN/Hangzhou)" w:date="2019-03-26T10:53:00Z">
              <w:r w:rsidRPr="00BE18BD" w:rsidDel="00CC069F">
                <w:rPr>
                  <w:rFonts w:ascii="Arial" w:eastAsia="宋体" w:hAnsi="Arial"/>
                  <w:b/>
                  <w:sz w:val="18"/>
                </w:rPr>
                <w:delText>T2</w:delText>
              </w:r>
            </w:del>
          </w:p>
        </w:tc>
        <w:tc>
          <w:tcPr>
            <w:tcW w:w="1200" w:type="dxa"/>
            <w:tcBorders>
              <w:bottom w:val="single" w:sz="4" w:space="0" w:color="auto"/>
            </w:tcBorders>
          </w:tcPr>
          <w:p w14:paraId="37F2A1FA" w14:textId="4E21BB70" w:rsidR="00BE18BD" w:rsidRPr="00BE18BD" w:rsidDel="00CC069F" w:rsidRDefault="00BE18BD" w:rsidP="00BE18BD">
            <w:pPr>
              <w:keepNext/>
              <w:keepLines/>
              <w:spacing w:after="0"/>
              <w:jc w:val="center"/>
              <w:rPr>
                <w:del w:id="3526" w:author="Chen, Delia (NSB - CN/Hangzhou)" w:date="2019-03-26T10:53:00Z"/>
                <w:rFonts w:ascii="Arial" w:eastAsia="宋体" w:hAnsi="Arial"/>
                <w:b/>
                <w:sz w:val="18"/>
              </w:rPr>
            </w:pPr>
            <w:del w:id="3527" w:author="Chen, Delia (NSB - CN/Hangzhou)" w:date="2019-03-26T10:53:00Z">
              <w:r w:rsidRPr="00BE18BD" w:rsidDel="00CC069F">
                <w:rPr>
                  <w:rFonts w:ascii="Arial" w:eastAsia="宋体" w:hAnsi="Arial"/>
                  <w:b/>
                  <w:sz w:val="18"/>
                </w:rPr>
                <w:delText>T3</w:delText>
              </w:r>
            </w:del>
          </w:p>
        </w:tc>
      </w:tr>
      <w:tr w:rsidR="00BE18BD" w:rsidRPr="00BE18BD" w:rsidDel="00CC069F" w14:paraId="52AB89C3" w14:textId="16ABFEC9" w:rsidTr="006633E6">
        <w:trPr>
          <w:cantSplit/>
          <w:trHeight w:val="169"/>
          <w:jc w:val="center"/>
          <w:del w:id="3528" w:author="Chen, Delia (NSB - CN/Hangzhou)" w:date="2019-03-26T10:53:00Z"/>
        </w:trPr>
        <w:tc>
          <w:tcPr>
            <w:tcW w:w="1901" w:type="dxa"/>
            <w:gridSpan w:val="2"/>
            <w:tcBorders>
              <w:left w:val="single" w:sz="4" w:space="0" w:color="auto"/>
              <w:bottom w:val="single" w:sz="4" w:space="0" w:color="auto"/>
            </w:tcBorders>
          </w:tcPr>
          <w:p w14:paraId="212F03A1" w14:textId="1B981EFF" w:rsidR="00BE18BD" w:rsidRPr="00BE18BD" w:rsidDel="00CC069F" w:rsidRDefault="00BE18BD" w:rsidP="00BE18BD">
            <w:pPr>
              <w:keepNext/>
              <w:keepLines/>
              <w:spacing w:after="0"/>
              <w:rPr>
                <w:del w:id="3529" w:author="Chen, Delia (NSB - CN/Hangzhou)" w:date="2019-03-26T10:53:00Z"/>
                <w:rFonts w:ascii="Arial" w:eastAsia="宋体" w:hAnsi="Arial"/>
                <w:sz w:val="18"/>
              </w:rPr>
            </w:pPr>
            <w:del w:id="3530" w:author="Chen, Delia (NSB - CN/Hangzhou)" w:date="2019-03-26T10:53:00Z">
              <w:r w:rsidRPr="00BE18BD" w:rsidDel="00CC069F">
                <w:rPr>
                  <w:rFonts w:ascii="Arial" w:eastAsia="宋体" w:hAnsi="Arial"/>
                  <w:sz w:val="18"/>
                </w:rPr>
                <w:delText>PDCCH_beta</w:delText>
              </w:r>
            </w:del>
          </w:p>
        </w:tc>
        <w:tc>
          <w:tcPr>
            <w:tcW w:w="646" w:type="dxa"/>
            <w:tcBorders>
              <w:bottom w:val="single" w:sz="4" w:space="0" w:color="auto"/>
            </w:tcBorders>
          </w:tcPr>
          <w:p w14:paraId="23AB0258" w14:textId="6A4B6761" w:rsidR="00BE18BD" w:rsidRPr="00BE18BD" w:rsidDel="00CC069F" w:rsidRDefault="00BE18BD" w:rsidP="00BE18BD">
            <w:pPr>
              <w:keepNext/>
              <w:keepLines/>
              <w:spacing w:after="0"/>
              <w:jc w:val="center"/>
              <w:rPr>
                <w:del w:id="3531" w:author="Chen, Delia (NSB - CN/Hangzhou)" w:date="2019-03-26T10:53:00Z"/>
                <w:rFonts w:ascii="Arial" w:eastAsia="宋体" w:hAnsi="Arial"/>
                <w:sz w:val="18"/>
              </w:rPr>
            </w:pPr>
            <w:del w:id="3532" w:author="Chen, Delia (NSB - CN/Hangzhou)" w:date="2019-03-26T10:53:00Z">
              <w:r w:rsidRPr="00BE18BD" w:rsidDel="00CC069F">
                <w:rPr>
                  <w:rFonts w:ascii="Arial" w:eastAsia="宋体" w:hAnsi="Arial"/>
                  <w:sz w:val="18"/>
                </w:rPr>
                <w:delText>dB</w:delText>
              </w:r>
            </w:del>
          </w:p>
        </w:tc>
        <w:tc>
          <w:tcPr>
            <w:tcW w:w="3597" w:type="dxa"/>
            <w:gridSpan w:val="3"/>
            <w:shd w:val="clear" w:color="auto" w:fill="auto"/>
          </w:tcPr>
          <w:p w14:paraId="7285AF0D" w14:textId="026313DC" w:rsidR="00BE18BD" w:rsidRPr="00BE18BD" w:rsidDel="00CC069F" w:rsidRDefault="00BE18BD" w:rsidP="00BE18BD">
            <w:pPr>
              <w:keepNext/>
              <w:keepLines/>
              <w:spacing w:after="0"/>
              <w:jc w:val="center"/>
              <w:rPr>
                <w:del w:id="3533" w:author="Chen, Delia (NSB - CN/Hangzhou)" w:date="2019-03-26T10:53:00Z"/>
                <w:rFonts w:ascii="Arial" w:eastAsia="宋体" w:hAnsi="Arial"/>
                <w:sz w:val="18"/>
              </w:rPr>
            </w:pPr>
            <w:del w:id="3534" w:author="Chen, Delia (NSB - CN/Hangzhou)" w:date="2019-03-26T10:53:00Z">
              <w:r w:rsidRPr="00BE18BD" w:rsidDel="00CC069F">
                <w:rPr>
                  <w:rFonts w:ascii="Arial" w:eastAsia="宋体" w:hAnsi="Arial"/>
                  <w:sz w:val="18"/>
                </w:rPr>
                <w:delText>4</w:delText>
              </w:r>
            </w:del>
          </w:p>
        </w:tc>
        <w:tc>
          <w:tcPr>
            <w:tcW w:w="3598" w:type="dxa"/>
            <w:gridSpan w:val="3"/>
          </w:tcPr>
          <w:p w14:paraId="0D9971B3" w14:textId="7159A215" w:rsidR="00BE18BD" w:rsidRPr="00BE18BD" w:rsidDel="00CC069F" w:rsidRDefault="00BE18BD" w:rsidP="00BE18BD">
            <w:pPr>
              <w:keepNext/>
              <w:keepLines/>
              <w:spacing w:after="0"/>
              <w:jc w:val="center"/>
              <w:rPr>
                <w:del w:id="3535" w:author="Chen, Delia (NSB - CN/Hangzhou)" w:date="2019-03-26T10:53:00Z"/>
                <w:rFonts w:ascii="Arial" w:eastAsia="宋体" w:hAnsi="Arial"/>
                <w:sz w:val="18"/>
              </w:rPr>
            </w:pPr>
            <w:del w:id="3536" w:author="Chen, Delia (NSB - CN/Hangzhou)" w:date="2019-03-26T10:53:00Z">
              <w:r w:rsidRPr="00BE18BD" w:rsidDel="00CC069F">
                <w:rPr>
                  <w:rFonts w:ascii="Arial" w:eastAsia="宋体" w:hAnsi="Arial"/>
                  <w:sz w:val="18"/>
                </w:rPr>
                <w:delText>4</w:delText>
              </w:r>
            </w:del>
          </w:p>
        </w:tc>
      </w:tr>
      <w:tr w:rsidR="00BE18BD" w:rsidRPr="00BE18BD" w:rsidDel="00CC069F" w14:paraId="254C0569" w14:textId="4D3F6ED2" w:rsidTr="006633E6">
        <w:trPr>
          <w:cantSplit/>
          <w:trHeight w:val="180"/>
          <w:jc w:val="center"/>
          <w:del w:id="3537" w:author="Chen, Delia (NSB - CN/Hangzhou)" w:date="2019-03-26T10:53:00Z"/>
        </w:trPr>
        <w:tc>
          <w:tcPr>
            <w:tcW w:w="1901" w:type="dxa"/>
            <w:gridSpan w:val="2"/>
            <w:tcBorders>
              <w:left w:val="single" w:sz="4" w:space="0" w:color="auto"/>
              <w:bottom w:val="single" w:sz="4" w:space="0" w:color="auto"/>
            </w:tcBorders>
          </w:tcPr>
          <w:p w14:paraId="19D0DE5A" w14:textId="1FD4C184" w:rsidR="00BE18BD" w:rsidRPr="00BE18BD" w:rsidDel="00CC069F" w:rsidRDefault="00BE18BD" w:rsidP="00BE18BD">
            <w:pPr>
              <w:keepNext/>
              <w:keepLines/>
              <w:spacing w:after="0"/>
              <w:rPr>
                <w:del w:id="3538" w:author="Chen, Delia (NSB - CN/Hangzhou)" w:date="2019-03-26T10:53:00Z"/>
                <w:rFonts w:ascii="Arial" w:eastAsia="宋体" w:hAnsi="Arial"/>
                <w:sz w:val="18"/>
              </w:rPr>
            </w:pPr>
            <w:del w:id="3539" w:author="Chen, Delia (NSB - CN/Hangzhou)" w:date="2019-03-26T10:53:00Z">
              <w:r w:rsidRPr="00BE18BD" w:rsidDel="00CC069F">
                <w:rPr>
                  <w:rFonts w:ascii="Arial" w:eastAsia="宋体" w:hAnsi="Arial"/>
                  <w:sz w:val="18"/>
                </w:rPr>
                <w:delText>PDCCH_DMRS_beta</w:delText>
              </w:r>
            </w:del>
          </w:p>
        </w:tc>
        <w:tc>
          <w:tcPr>
            <w:tcW w:w="646" w:type="dxa"/>
            <w:tcBorders>
              <w:bottom w:val="single" w:sz="4" w:space="0" w:color="auto"/>
            </w:tcBorders>
          </w:tcPr>
          <w:p w14:paraId="7CEED45F" w14:textId="5A4F67A1" w:rsidR="00BE18BD" w:rsidRPr="00BE18BD" w:rsidDel="00CC069F" w:rsidRDefault="00BE18BD" w:rsidP="00BE18BD">
            <w:pPr>
              <w:keepNext/>
              <w:keepLines/>
              <w:spacing w:after="0"/>
              <w:jc w:val="center"/>
              <w:rPr>
                <w:del w:id="3540" w:author="Chen, Delia (NSB - CN/Hangzhou)" w:date="2019-03-26T10:53:00Z"/>
                <w:rFonts w:ascii="Arial" w:eastAsia="宋体" w:hAnsi="Arial"/>
                <w:sz w:val="18"/>
              </w:rPr>
            </w:pPr>
            <w:del w:id="3541" w:author="Chen, Delia (NSB - CN/Hangzhou)" w:date="2019-03-26T10:53:00Z">
              <w:r w:rsidRPr="00BE18BD" w:rsidDel="00CC069F">
                <w:rPr>
                  <w:rFonts w:ascii="Arial" w:eastAsia="宋体" w:hAnsi="Arial"/>
                  <w:sz w:val="18"/>
                </w:rPr>
                <w:delText>dB</w:delText>
              </w:r>
            </w:del>
          </w:p>
        </w:tc>
        <w:tc>
          <w:tcPr>
            <w:tcW w:w="3597" w:type="dxa"/>
            <w:gridSpan w:val="3"/>
            <w:shd w:val="clear" w:color="auto" w:fill="auto"/>
          </w:tcPr>
          <w:p w14:paraId="71562AC2" w14:textId="5568D4CA" w:rsidR="00BE18BD" w:rsidRPr="00BE18BD" w:rsidDel="00CC069F" w:rsidRDefault="00BE18BD" w:rsidP="00BE18BD">
            <w:pPr>
              <w:keepNext/>
              <w:keepLines/>
              <w:spacing w:after="0"/>
              <w:jc w:val="center"/>
              <w:rPr>
                <w:del w:id="3542" w:author="Chen, Delia (NSB - CN/Hangzhou)" w:date="2019-03-26T10:53:00Z"/>
                <w:rFonts w:ascii="Arial" w:eastAsia="宋体" w:hAnsi="Arial"/>
                <w:sz w:val="18"/>
              </w:rPr>
            </w:pPr>
            <w:del w:id="3543" w:author="Chen, Delia (NSB - CN/Hangzhou)" w:date="2019-03-26T10:53:00Z">
              <w:r w:rsidRPr="00BE18BD" w:rsidDel="00CC069F">
                <w:rPr>
                  <w:rFonts w:ascii="Arial" w:eastAsia="宋体" w:hAnsi="Arial"/>
                  <w:sz w:val="18"/>
                </w:rPr>
                <w:delText>4</w:delText>
              </w:r>
            </w:del>
          </w:p>
        </w:tc>
        <w:tc>
          <w:tcPr>
            <w:tcW w:w="3598" w:type="dxa"/>
            <w:gridSpan w:val="3"/>
          </w:tcPr>
          <w:p w14:paraId="11B34433" w14:textId="021A7D24" w:rsidR="00BE18BD" w:rsidRPr="00BE18BD" w:rsidDel="00CC069F" w:rsidRDefault="00BE18BD" w:rsidP="00BE18BD">
            <w:pPr>
              <w:keepNext/>
              <w:keepLines/>
              <w:spacing w:after="0"/>
              <w:jc w:val="center"/>
              <w:rPr>
                <w:del w:id="3544" w:author="Chen, Delia (NSB - CN/Hangzhou)" w:date="2019-03-26T10:53:00Z"/>
                <w:rFonts w:ascii="Arial" w:eastAsia="宋体" w:hAnsi="Arial"/>
                <w:sz w:val="18"/>
              </w:rPr>
            </w:pPr>
            <w:del w:id="3545" w:author="Chen, Delia (NSB - CN/Hangzhou)" w:date="2019-03-26T10:53:00Z">
              <w:r w:rsidRPr="00BE18BD" w:rsidDel="00CC069F">
                <w:rPr>
                  <w:rFonts w:ascii="Arial" w:eastAsia="宋体" w:hAnsi="Arial"/>
                  <w:sz w:val="18"/>
                </w:rPr>
                <w:delText>4</w:delText>
              </w:r>
            </w:del>
          </w:p>
        </w:tc>
      </w:tr>
      <w:tr w:rsidR="00BE18BD" w:rsidRPr="00BE18BD" w:rsidDel="00CC069F" w14:paraId="781CBFE2" w14:textId="2A941157" w:rsidTr="006633E6">
        <w:trPr>
          <w:cantSplit/>
          <w:trHeight w:val="169"/>
          <w:jc w:val="center"/>
          <w:del w:id="3546" w:author="Chen, Delia (NSB - CN/Hangzhou)" w:date="2019-03-26T10:53:00Z"/>
        </w:trPr>
        <w:tc>
          <w:tcPr>
            <w:tcW w:w="1901" w:type="dxa"/>
            <w:gridSpan w:val="2"/>
            <w:tcBorders>
              <w:left w:val="single" w:sz="4" w:space="0" w:color="auto"/>
              <w:bottom w:val="single" w:sz="4" w:space="0" w:color="auto"/>
            </w:tcBorders>
          </w:tcPr>
          <w:p w14:paraId="70785F6A" w14:textId="1D85C9B5" w:rsidR="00BE18BD" w:rsidRPr="00BE18BD" w:rsidDel="00CC069F" w:rsidRDefault="00BE18BD" w:rsidP="00BE18BD">
            <w:pPr>
              <w:keepNext/>
              <w:keepLines/>
              <w:spacing w:after="0"/>
              <w:rPr>
                <w:del w:id="3547" w:author="Chen, Delia (NSB - CN/Hangzhou)" w:date="2019-03-26T10:53:00Z"/>
                <w:rFonts w:ascii="Arial" w:eastAsia="宋体" w:hAnsi="Arial"/>
                <w:sz w:val="18"/>
              </w:rPr>
            </w:pPr>
            <w:del w:id="3548" w:author="Chen, Delia (NSB - CN/Hangzhou)" w:date="2019-03-26T10:53:00Z">
              <w:r w:rsidRPr="00BE18BD" w:rsidDel="00CC069F">
                <w:rPr>
                  <w:rFonts w:ascii="Arial" w:eastAsia="宋体" w:hAnsi="Arial"/>
                  <w:sz w:val="18"/>
                </w:rPr>
                <w:delText>PBCH_beta</w:delText>
              </w:r>
            </w:del>
          </w:p>
        </w:tc>
        <w:tc>
          <w:tcPr>
            <w:tcW w:w="646" w:type="dxa"/>
            <w:tcBorders>
              <w:bottom w:val="single" w:sz="4" w:space="0" w:color="auto"/>
            </w:tcBorders>
          </w:tcPr>
          <w:p w14:paraId="54F15048" w14:textId="4C6BDFD0" w:rsidR="00BE18BD" w:rsidRPr="00BE18BD" w:rsidDel="00CC069F" w:rsidRDefault="00BE18BD" w:rsidP="00BE18BD">
            <w:pPr>
              <w:keepNext/>
              <w:keepLines/>
              <w:spacing w:after="0"/>
              <w:jc w:val="center"/>
              <w:rPr>
                <w:del w:id="3549" w:author="Chen, Delia (NSB - CN/Hangzhou)" w:date="2019-03-26T10:53:00Z"/>
                <w:rFonts w:ascii="Arial" w:eastAsia="宋体" w:hAnsi="Arial"/>
                <w:sz w:val="18"/>
              </w:rPr>
            </w:pPr>
            <w:del w:id="3550" w:author="Chen, Delia (NSB - CN/Hangzhou)" w:date="2019-03-26T10:53:00Z">
              <w:r w:rsidRPr="00BE18BD" w:rsidDel="00CC069F">
                <w:rPr>
                  <w:rFonts w:ascii="Arial" w:eastAsia="宋体" w:hAnsi="Arial"/>
                  <w:sz w:val="18"/>
                </w:rPr>
                <w:delText>dB</w:delText>
              </w:r>
            </w:del>
          </w:p>
        </w:tc>
        <w:tc>
          <w:tcPr>
            <w:tcW w:w="3597" w:type="dxa"/>
            <w:gridSpan w:val="3"/>
            <w:vMerge w:val="restart"/>
            <w:shd w:val="clear" w:color="auto" w:fill="auto"/>
          </w:tcPr>
          <w:p w14:paraId="48A1ADDA" w14:textId="6176051A" w:rsidR="00BE18BD" w:rsidRPr="00BE18BD" w:rsidDel="00CC069F" w:rsidRDefault="00BE18BD" w:rsidP="00BE18BD">
            <w:pPr>
              <w:keepNext/>
              <w:keepLines/>
              <w:spacing w:after="0"/>
              <w:jc w:val="center"/>
              <w:rPr>
                <w:del w:id="3551" w:author="Chen, Delia (NSB - CN/Hangzhou)" w:date="2019-03-26T10:53:00Z"/>
                <w:rFonts w:ascii="Arial" w:eastAsia="宋体" w:hAnsi="Arial"/>
                <w:sz w:val="18"/>
              </w:rPr>
            </w:pPr>
          </w:p>
          <w:p w14:paraId="7D9759E9" w14:textId="07AEAEC9" w:rsidR="00BE18BD" w:rsidRPr="00BE18BD" w:rsidDel="00CC069F" w:rsidRDefault="00BE18BD" w:rsidP="00BE18BD">
            <w:pPr>
              <w:keepNext/>
              <w:keepLines/>
              <w:spacing w:after="0"/>
              <w:jc w:val="center"/>
              <w:rPr>
                <w:del w:id="3552" w:author="Chen, Delia (NSB - CN/Hangzhou)" w:date="2019-03-26T10:53:00Z"/>
                <w:rFonts w:ascii="Arial" w:eastAsia="宋体" w:hAnsi="Arial"/>
                <w:sz w:val="18"/>
              </w:rPr>
            </w:pPr>
          </w:p>
          <w:p w14:paraId="3261380E" w14:textId="5373FD8E" w:rsidR="00BE18BD" w:rsidRPr="00BE18BD" w:rsidDel="00CC069F" w:rsidRDefault="00BE18BD" w:rsidP="00BE18BD">
            <w:pPr>
              <w:keepNext/>
              <w:keepLines/>
              <w:spacing w:after="0"/>
              <w:jc w:val="center"/>
              <w:rPr>
                <w:del w:id="3553" w:author="Chen, Delia (NSB - CN/Hangzhou)" w:date="2019-03-26T10:53:00Z"/>
                <w:rFonts w:ascii="Arial" w:eastAsia="宋体" w:hAnsi="Arial"/>
                <w:sz w:val="18"/>
              </w:rPr>
            </w:pPr>
          </w:p>
          <w:p w14:paraId="56B04707" w14:textId="23D314B1" w:rsidR="00BE18BD" w:rsidRPr="00BE18BD" w:rsidDel="00CC069F" w:rsidRDefault="00BE18BD" w:rsidP="00BE18BD">
            <w:pPr>
              <w:keepNext/>
              <w:keepLines/>
              <w:spacing w:after="0"/>
              <w:jc w:val="center"/>
              <w:rPr>
                <w:del w:id="3554" w:author="Chen, Delia (NSB - CN/Hangzhou)" w:date="2019-03-26T10:53:00Z"/>
                <w:rFonts w:ascii="Arial" w:eastAsia="宋体" w:hAnsi="Arial"/>
                <w:sz w:val="18"/>
              </w:rPr>
            </w:pPr>
          </w:p>
          <w:p w14:paraId="43A1BE7F" w14:textId="313BE07A" w:rsidR="00BE18BD" w:rsidRPr="00BE18BD" w:rsidDel="00CC069F" w:rsidRDefault="00BE18BD" w:rsidP="00BE18BD">
            <w:pPr>
              <w:keepNext/>
              <w:keepLines/>
              <w:spacing w:after="0"/>
              <w:jc w:val="center"/>
              <w:rPr>
                <w:del w:id="3555" w:author="Chen, Delia (NSB - CN/Hangzhou)" w:date="2019-03-26T10:53:00Z"/>
                <w:rFonts w:ascii="Arial" w:eastAsia="宋体" w:hAnsi="Arial"/>
                <w:sz w:val="18"/>
              </w:rPr>
            </w:pPr>
            <w:del w:id="3556" w:author="Chen, Delia (NSB - CN/Hangzhou)" w:date="2019-03-26T10:53:00Z">
              <w:r w:rsidRPr="00BE18BD" w:rsidDel="00CC069F">
                <w:rPr>
                  <w:rFonts w:ascii="Arial" w:eastAsia="宋体" w:hAnsi="Arial"/>
                  <w:sz w:val="18"/>
                </w:rPr>
                <w:delText>0</w:delText>
              </w:r>
            </w:del>
          </w:p>
        </w:tc>
        <w:tc>
          <w:tcPr>
            <w:tcW w:w="3598" w:type="dxa"/>
            <w:gridSpan w:val="3"/>
            <w:vMerge w:val="restart"/>
          </w:tcPr>
          <w:p w14:paraId="2F15D7A5" w14:textId="611F83A8" w:rsidR="00BE18BD" w:rsidRPr="00BE18BD" w:rsidDel="00CC069F" w:rsidRDefault="00BE18BD" w:rsidP="00BE18BD">
            <w:pPr>
              <w:keepNext/>
              <w:keepLines/>
              <w:spacing w:after="0"/>
              <w:jc w:val="center"/>
              <w:rPr>
                <w:del w:id="3557" w:author="Chen, Delia (NSB - CN/Hangzhou)" w:date="2019-03-26T10:53:00Z"/>
                <w:rFonts w:ascii="Arial" w:eastAsia="宋体" w:hAnsi="Arial"/>
                <w:sz w:val="18"/>
              </w:rPr>
            </w:pPr>
          </w:p>
          <w:p w14:paraId="73FE8FAF" w14:textId="110AADFC" w:rsidR="00BE18BD" w:rsidRPr="00BE18BD" w:rsidDel="00CC069F" w:rsidRDefault="00BE18BD" w:rsidP="00BE18BD">
            <w:pPr>
              <w:keepNext/>
              <w:keepLines/>
              <w:spacing w:after="0"/>
              <w:jc w:val="center"/>
              <w:rPr>
                <w:del w:id="3558" w:author="Chen, Delia (NSB - CN/Hangzhou)" w:date="2019-03-26T10:53:00Z"/>
                <w:rFonts w:ascii="Arial" w:eastAsia="宋体" w:hAnsi="Arial"/>
                <w:sz w:val="18"/>
              </w:rPr>
            </w:pPr>
          </w:p>
          <w:p w14:paraId="07DB1601" w14:textId="61C149E0" w:rsidR="00BE18BD" w:rsidRPr="00BE18BD" w:rsidDel="00CC069F" w:rsidRDefault="00BE18BD" w:rsidP="00BE18BD">
            <w:pPr>
              <w:keepNext/>
              <w:keepLines/>
              <w:spacing w:after="0"/>
              <w:jc w:val="center"/>
              <w:rPr>
                <w:del w:id="3559" w:author="Chen, Delia (NSB - CN/Hangzhou)" w:date="2019-03-26T10:53:00Z"/>
                <w:rFonts w:ascii="Arial" w:eastAsia="宋体" w:hAnsi="Arial"/>
                <w:sz w:val="18"/>
              </w:rPr>
            </w:pPr>
          </w:p>
          <w:p w14:paraId="7AE7C75A" w14:textId="4F3C1275" w:rsidR="00BE18BD" w:rsidRPr="00BE18BD" w:rsidDel="00CC069F" w:rsidRDefault="00BE18BD" w:rsidP="00BE18BD">
            <w:pPr>
              <w:keepNext/>
              <w:keepLines/>
              <w:spacing w:after="0"/>
              <w:jc w:val="center"/>
              <w:rPr>
                <w:del w:id="3560" w:author="Chen, Delia (NSB - CN/Hangzhou)" w:date="2019-03-26T10:53:00Z"/>
                <w:rFonts w:ascii="Arial" w:eastAsia="宋体" w:hAnsi="Arial"/>
                <w:sz w:val="18"/>
              </w:rPr>
            </w:pPr>
          </w:p>
          <w:p w14:paraId="28D7C13B" w14:textId="73F8CB16" w:rsidR="00BE18BD" w:rsidRPr="00BE18BD" w:rsidDel="00CC069F" w:rsidRDefault="00BE18BD" w:rsidP="00BE18BD">
            <w:pPr>
              <w:keepNext/>
              <w:keepLines/>
              <w:spacing w:after="0"/>
              <w:jc w:val="center"/>
              <w:rPr>
                <w:del w:id="3561" w:author="Chen, Delia (NSB - CN/Hangzhou)" w:date="2019-03-26T10:53:00Z"/>
                <w:rFonts w:ascii="Arial" w:eastAsia="宋体" w:hAnsi="Arial"/>
                <w:sz w:val="18"/>
              </w:rPr>
            </w:pPr>
            <w:del w:id="3562" w:author="Chen, Delia (NSB - CN/Hangzhou)" w:date="2019-03-26T10:53:00Z">
              <w:r w:rsidRPr="00BE18BD" w:rsidDel="00CC069F">
                <w:rPr>
                  <w:rFonts w:ascii="Arial" w:eastAsia="宋体" w:hAnsi="Arial"/>
                  <w:sz w:val="18"/>
                </w:rPr>
                <w:delText>0</w:delText>
              </w:r>
            </w:del>
          </w:p>
        </w:tc>
      </w:tr>
      <w:tr w:rsidR="00BE18BD" w:rsidRPr="00BE18BD" w:rsidDel="00CC069F" w14:paraId="6E721E58" w14:textId="28A3AA5C" w:rsidTr="006633E6">
        <w:trPr>
          <w:cantSplit/>
          <w:trHeight w:val="169"/>
          <w:jc w:val="center"/>
          <w:del w:id="3563" w:author="Chen, Delia (NSB - CN/Hangzhou)" w:date="2019-03-26T10:53:00Z"/>
        </w:trPr>
        <w:tc>
          <w:tcPr>
            <w:tcW w:w="1901" w:type="dxa"/>
            <w:gridSpan w:val="2"/>
            <w:tcBorders>
              <w:left w:val="single" w:sz="4" w:space="0" w:color="auto"/>
              <w:bottom w:val="single" w:sz="4" w:space="0" w:color="auto"/>
            </w:tcBorders>
          </w:tcPr>
          <w:p w14:paraId="01FA3DF0" w14:textId="37340C0A" w:rsidR="00BE18BD" w:rsidRPr="00BE18BD" w:rsidDel="00CC069F" w:rsidRDefault="00BE18BD" w:rsidP="00BE18BD">
            <w:pPr>
              <w:keepNext/>
              <w:keepLines/>
              <w:spacing w:after="0"/>
              <w:rPr>
                <w:del w:id="3564" w:author="Chen, Delia (NSB - CN/Hangzhou)" w:date="2019-03-26T10:53:00Z"/>
                <w:rFonts w:ascii="Arial" w:eastAsia="宋体" w:hAnsi="Arial"/>
                <w:sz w:val="18"/>
              </w:rPr>
            </w:pPr>
            <w:del w:id="3565" w:author="Chen, Delia (NSB - CN/Hangzhou)" w:date="2019-03-26T10:53:00Z">
              <w:r w:rsidRPr="00BE18BD" w:rsidDel="00CC069F">
                <w:rPr>
                  <w:rFonts w:ascii="Arial" w:eastAsia="宋体" w:hAnsi="Arial"/>
                  <w:sz w:val="18"/>
                </w:rPr>
                <w:delText>PSS_beta</w:delText>
              </w:r>
            </w:del>
          </w:p>
        </w:tc>
        <w:tc>
          <w:tcPr>
            <w:tcW w:w="646" w:type="dxa"/>
            <w:tcBorders>
              <w:bottom w:val="single" w:sz="4" w:space="0" w:color="auto"/>
            </w:tcBorders>
          </w:tcPr>
          <w:p w14:paraId="7826C4F9" w14:textId="45C3DCFA" w:rsidR="00BE18BD" w:rsidRPr="00BE18BD" w:rsidDel="00CC069F" w:rsidRDefault="00BE18BD" w:rsidP="00BE18BD">
            <w:pPr>
              <w:keepNext/>
              <w:keepLines/>
              <w:spacing w:after="0"/>
              <w:jc w:val="center"/>
              <w:rPr>
                <w:del w:id="3566" w:author="Chen, Delia (NSB - CN/Hangzhou)" w:date="2019-03-26T10:53:00Z"/>
                <w:rFonts w:ascii="Arial" w:eastAsia="宋体" w:hAnsi="Arial"/>
                <w:sz w:val="18"/>
              </w:rPr>
            </w:pPr>
            <w:del w:id="3567"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025F8BC9" w14:textId="06014FFF" w:rsidR="00BE18BD" w:rsidRPr="00BE18BD" w:rsidDel="00CC069F" w:rsidRDefault="00BE18BD" w:rsidP="00BE18BD">
            <w:pPr>
              <w:keepNext/>
              <w:keepLines/>
              <w:spacing w:after="0"/>
              <w:jc w:val="center"/>
              <w:rPr>
                <w:del w:id="3568" w:author="Chen, Delia (NSB - CN/Hangzhou)" w:date="2019-03-26T10:53:00Z"/>
                <w:rFonts w:ascii="Arial" w:eastAsia="宋体" w:hAnsi="Arial"/>
                <w:sz w:val="18"/>
              </w:rPr>
            </w:pPr>
          </w:p>
        </w:tc>
        <w:tc>
          <w:tcPr>
            <w:tcW w:w="3598" w:type="dxa"/>
            <w:gridSpan w:val="3"/>
            <w:vMerge/>
          </w:tcPr>
          <w:p w14:paraId="268243DC" w14:textId="7B668FB2" w:rsidR="00BE18BD" w:rsidRPr="00BE18BD" w:rsidDel="00CC069F" w:rsidRDefault="00BE18BD" w:rsidP="00BE18BD">
            <w:pPr>
              <w:keepNext/>
              <w:keepLines/>
              <w:spacing w:after="0"/>
              <w:jc w:val="center"/>
              <w:rPr>
                <w:del w:id="3569" w:author="Chen, Delia (NSB - CN/Hangzhou)" w:date="2019-03-26T10:53:00Z"/>
                <w:rFonts w:ascii="Arial" w:eastAsia="宋体" w:hAnsi="Arial"/>
                <w:sz w:val="18"/>
              </w:rPr>
            </w:pPr>
          </w:p>
        </w:tc>
      </w:tr>
      <w:tr w:rsidR="00BE18BD" w:rsidRPr="00BE18BD" w:rsidDel="00CC069F" w14:paraId="54797839" w14:textId="35A579AC" w:rsidTr="006633E6">
        <w:trPr>
          <w:cantSplit/>
          <w:trHeight w:val="180"/>
          <w:jc w:val="center"/>
          <w:del w:id="3570" w:author="Chen, Delia (NSB - CN/Hangzhou)" w:date="2019-03-26T10:53:00Z"/>
        </w:trPr>
        <w:tc>
          <w:tcPr>
            <w:tcW w:w="1901" w:type="dxa"/>
            <w:gridSpan w:val="2"/>
            <w:tcBorders>
              <w:left w:val="single" w:sz="4" w:space="0" w:color="auto"/>
              <w:bottom w:val="single" w:sz="4" w:space="0" w:color="auto"/>
            </w:tcBorders>
          </w:tcPr>
          <w:p w14:paraId="2B031B7E" w14:textId="767AC0BD" w:rsidR="00BE18BD" w:rsidRPr="00BE18BD" w:rsidDel="00CC069F" w:rsidRDefault="00BE18BD" w:rsidP="00BE18BD">
            <w:pPr>
              <w:keepNext/>
              <w:keepLines/>
              <w:spacing w:after="0"/>
              <w:rPr>
                <w:del w:id="3571" w:author="Chen, Delia (NSB - CN/Hangzhou)" w:date="2019-03-26T10:53:00Z"/>
                <w:rFonts w:ascii="Arial" w:eastAsia="宋体" w:hAnsi="Arial"/>
                <w:sz w:val="18"/>
              </w:rPr>
            </w:pPr>
            <w:del w:id="3572" w:author="Chen, Delia (NSB - CN/Hangzhou)" w:date="2019-03-26T10:53:00Z">
              <w:r w:rsidRPr="00BE18BD" w:rsidDel="00CC069F">
                <w:rPr>
                  <w:rFonts w:ascii="Arial" w:eastAsia="宋体" w:hAnsi="Arial"/>
                  <w:sz w:val="18"/>
                </w:rPr>
                <w:delText>SSS_beta</w:delText>
              </w:r>
            </w:del>
          </w:p>
        </w:tc>
        <w:tc>
          <w:tcPr>
            <w:tcW w:w="646" w:type="dxa"/>
            <w:tcBorders>
              <w:bottom w:val="single" w:sz="4" w:space="0" w:color="auto"/>
            </w:tcBorders>
          </w:tcPr>
          <w:p w14:paraId="31427EA0" w14:textId="013E3CE2" w:rsidR="00BE18BD" w:rsidRPr="00BE18BD" w:rsidDel="00CC069F" w:rsidRDefault="00BE18BD" w:rsidP="00BE18BD">
            <w:pPr>
              <w:keepNext/>
              <w:keepLines/>
              <w:spacing w:after="0"/>
              <w:jc w:val="center"/>
              <w:rPr>
                <w:del w:id="3573" w:author="Chen, Delia (NSB - CN/Hangzhou)" w:date="2019-03-26T10:53:00Z"/>
                <w:rFonts w:ascii="Arial" w:eastAsia="宋体" w:hAnsi="Arial"/>
                <w:sz w:val="18"/>
              </w:rPr>
            </w:pPr>
            <w:del w:id="3574"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5F008F66" w14:textId="4BB24BAB" w:rsidR="00BE18BD" w:rsidRPr="00BE18BD" w:rsidDel="00CC069F" w:rsidRDefault="00BE18BD" w:rsidP="00BE18BD">
            <w:pPr>
              <w:keepNext/>
              <w:keepLines/>
              <w:spacing w:after="0"/>
              <w:jc w:val="center"/>
              <w:rPr>
                <w:del w:id="3575" w:author="Chen, Delia (NSB - CN/Hangzhou)" w:date="2019-03-26T10:53:00Z"/>
                <w:rFonts w:ascii="Arial" w:eastAsia="宋体" w:hAnsi="Arial"/>
                <w:sz w:val="18"/>
              </w:rPr>
            </w:pPr>
          </w:p>
        </w:tc>
        <w:tc>
          <w:tcPr>
            <w:tcW w:w="3598" w:type="dxa"/>
            <w:gridSpan w:val="3"/>
            <w:vMerge/>
          </w:tcPr>
          <w:p w14:paraId="338A1CA3" w14:textId="120DC75A" w:rsidR="00BE18BD" w:rsidRPr="00BE18BD" w:rsidDel="00CC069F" w:rsidRDefault="00BE18BD" w:rsidP="00BE18BD">
            <w:pPr>
              <w:keepNext/>
              <w:keepLines/>
              <w:spacing w:after="0"/>
              <w:jc w:val="center"/>
              <w:rPr>
                <w:del w:id="3576" w:author="Chen, Delia (NSB - CN/Hangzhou)" w:date="2019-03-26T10:53:00Z"/>
                <w:rFonts w:ascii="Arial" w:eastAsia="宋体" w:hAnsi="Arial"/>
                <w:sz w:val="18"/>
              </w:rPr>
            </w:pPr>
          </w:p>
        </w:tc>
      </w:tr>
      <w:tr w:rsidR="00BE18BD" w:rsidRPr="00BE18BD" w:rsidDel="00CC069F" w14:paraId="075DC984" w14:textId="0492C373" w:rsidTr="006633E6">
        <w:trPr>
          <w:cantSplit/>
          <w:trHeight w:val="169"/>
          <w:jc w:val="center"/>
          <w:del w:id="3577" w:author="Chen, Delia (NSB - CN/Hangzhou)" w:date="2019-03-26T10:53:00Z"/>
        </w:trPr>
        <w:tc>
          <w:tcPr>
            <w:tcW w:w="1901" w:type="dxa"/>
            <w:gridSpan w:val="2"/>
            <w:tcBorders>
              <w:left w:val="single" w:sz="4" w:space="0" w:color="auto"/>
              <w:bottom w:val="single" w:sz="4" w:space="0" w:color="auto"/>
            </w:tcBorders>
          </w:tcPr>
          <w:p w14:paraId="530608D5" w14:textId="4505789C" w:rsidR="00BE18BD" w:rsidRPr="00BE18BD" w:rsidDel="00CC069F" w:rsidRDefault="00BE18BD" w:rsidP="00BE18BD">
            <w:pPr>
              <w:keepNext/>
              <w:keepLines/>
              <w:spacing w:after="0"/>
              <w:rPr>
                <w:del w:id="3578" w:author="Chen, Delia (NSB - CN/Hangzhou)" w:date="2019-03-26T10:53:00Z"/>
                <w:rFonts w:ascii="Arial" w:eastAsia="宋体" w:hAnsi="Arial"/>
                <w:sz w:val="18"/>
              </w:rPr>
            </w:pPr>
            <w:del w:id="3579" w:author="Chen, Delia (NSB - CN/Hangzhou)" w:date="2019-03-26T10:53:00Z">
              <w:r w:rsidRPr="00BE18BD" w:rsidDel="00CC069F">
                <w:rPr>
                  <w:rFonts w:ascii="Arial" w:eastAsia="宋体" w:hAnsi="Arial"/>
                  <w:sz w:val="18"/>
                </w:rPr>
                <w:delText>PDSCH_beta</w:delText>
              </w:r>
            </w:del>
          </w:p>
        </w:tc>
        <w:tc>
          <w:tcPr>
            <w:tcW w:w="646" w:type="dxa"/>
            <w:tcBorders>
              <w:bottom w:val="single" w:sz="4" w:space="0" w:color="auto"/>
            </w:tcBorders>
          </w:tcPr>
          <w:p w14:paraId="298DC353" w14:textId="17EBBE3E" w:rsidR="00BE18BD" w:rsidRPr="00BE18BD" w:rsidDel="00CC069F" w:rsidRDefault="00BE18BD" w:rsidP="00BE18BD">
            <w:pPr>
              <w:keepNext/>
              <w:keepLines/>
              <w:spacing w:after="0"/>
              <w:jc w:val="center"/>
              <w:rPr>
                <w:del w:id="3580" w:author="Chen, Delia (NSB - CN/Hangzhou)" w:date="2019-03-26T10:53:00Z"/>
                <w:rFonts w:ascii="Arial" w:eastAsia="宋体" w:hAnsi="Arial"/>
                <w:sz w:val="18"/>
              </w:rPr>
            </w:pPr>
            <w:del w:id="3581"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3E8B08DD" w14:textId="49EE12AF" w:rsidR="00BE18BD" w:rsidRPr="00BE18BD" w:rsidDel="00CC069F" w:rsidRDefault="00BE18BD" w:rsidP="00BE18BD">
            <w:pPr>
              <w:keepNext/>
              <w:keepLines/>
              <w:spacing w:after="0"/>
              <w:jc w:val="center"/>
              <w:rPr>
                <w:del w:id="3582" w:author="Chen, Delia (NSB - CN/Hangzhou)" w:date="2019-03-26T10:53:00Z"/>
                <w:rFonts w:ascii="Arial" w:eastAsia="宋体" w:hAnsi="Arial"/>
                <w:sz w:val="18"/>
              </w:rPr>
            </w:pPr>
          </w:p>
        </w:tc>
        <w:tc>
          <w:tcPr>
            <w:tcW w:w="3598" w:type="dxa"/>
            <w:gridSpan w:val="3"/>
            <w:vMerge/>
          </w:tcPr>
          <w:p w14:paraId="76DFEB96" w14:textId="4D4FAC53" w:rsidR="00BE18BD" w:rsidRPr="00BE18BD" w:rsidDel="00CC069F" w:rsidRDefault="00BE18BD" w:rsidP="00BE18BD">
            <w:pPr>
              <w:keepNext/>
              <w:keepLines/>
              <w:spacing w:after="0"/>
              <w:jc w:val="center"/>
              <w:rPr>
                <w:del w:id="3583" w:author="Chen, Delia (NSB - CN/Hangzhou)" w:date="2019-03-26T10:53:00Z"/>
                <w:rFonts w:ascii="Arial" w:eastAsia="宋体" w:hAnsi="Arial"/>
                <w:sz w:val="18"/>
              </w:rPr>
            </w:pPr>
          </w:p>
        </w:tc>
      </w:tr>
      <w:tr w:rsidR="00BE18BD" w:rsidRPr="00BE18BD" w:rsidDel="00CC069F" w14:paraId="34719A5F" w14:textId="39FED5DB" w:rsidTr="006633E6">
        <w:trPr>
          <w:cantSplit/>
          <w:trHeight w:val="169"/>
          <w:jc w:val="center"/>
          <w:del w:id="3584" w:author="Chen, Delia (NSB - CN/Hangzhou)" w:date="2019-03-26T10:53:00Z"/>
        </w:trPr>
        <w:tc>
          <w:tcPr>
            <w:tcW w:w="1901" w:type="dxa"/>
            <w:gridSpan w:val="2"/>
            <w:tcBorders>
              <w:left w:val="single" w:sz="4" w:space="0" w:color="auto"/>
              <w:bottom w:val="single" w:sz="4" w:space="0" w:color="auto"/>
            </w:tcBorders>
            <w:vAlign w:val="center"/>
          </w:tcPr>
          <w:p w14:paraId="34086F59" w14:textId="52667705" w:rsidR="00BE18BD" w:rsidRPr="00BE18BD" w:rsidDel="00CC069F" w:rsidRDefault="00BE18BD" w:rsidP="00BE18BD">
            <w:pPr>
              <w:keepNext/>
              <w:keepLines/>
              <w:spacing w:after="0"/>
              <w:rPr>
                <w:del w:id="3585" w:author="Chen, Delia (NSB - CN/Hangzhou)" w:date="2019-03-26T10:53:00Z"/>
                <w:rFonts w:ascii="Arial" w:eastAsia="宋体" w:hAnsi="Arial"/>
                <w:sz w:val="18"/>
              </w:rPr>
            </w:pPr>
            <w:del w:id="3586" w:author="Chen, Delia (NSB - CN/Hangzhou)" w:date="2019-03-26T10:53:00Z">
              <w:r w:rsidRPr="00BE18BD" w:rsidDel="00CC069F">
                <w:rPr>
                  <w:rFonts w:ascii="Arial" w:eastAsia="宋体" w:hAnsi="Arial"/>
                  <w:sz w:val="18"/>
                </w:rPr>
                <w:delText>OCNG_beta</w:delText>
              </w:r>
            </w:del>
          </w:p>
        </w:tc>
        <w:tc>
          <w:tcPr>
            <w:tcW w:w="646" w:type="dxa"/>
            <w:tcBorders>
              <w:bottom w:val="single" w:sz="4" w:space="0" w:color="auto"/>
            </w:tcBorders>
          </w:tcPr>
          <w:p w14:paraId="42A46B1F" w14:textId="17348A86" w:rsidR="00BE18BD" w:rsidRPr="00BE18BD" w:rsidDel="00CC069F" w:rsidRDefault="00BE18BD" w:rsidP="00BE18BD">
            <w:pPr>
              <w:keepNext/>
              <w:keepLines/>
              <w:spacing w:after="0"/>
              <w:jc w:val="center"/>
              <w:rPr>
                <w:del w:id="3587" w:author="Chen, Delia (NSB - CN/Hangzhou)" w:date="2019-03-26T10:53:00Z"/>
                <w:rFonts w:ascii="Arial" w:eastAsia="宋体" w:hAnsi="Arial"/>
                <w:sz w:val="18"/>
              </w:rPr>
            </w:pPr>
            <w:del w:id="3588" w:author="Chen, Delia (NSB - CN/Hangzhou)" w:date="2019-03-26T10:53:00Z">
              <w:r w:rsidRPr="00BE18BD" w:rsidDel="00CC069F">
                <w:rPr>
                  <w:rFonts w:ascii="Arial" w:eastAsia="宋体" w:hAnsi="Arial"/>
                  <w:sz w:val="18"/>
                </w:rPr>
                <w:delText>dB</w:delText>
              </w:r>
            </w:del>
          </w:p>
        </w:tc>
        <w:tc>
          <w:tcPr>
            <w:tcW w:w="3597" w:type="dxa"/>
            <w:gridSpan w:val="3"/>
            <w:vMerge/>
            <w:shd w:val="clear" w:color="auto" w:fill="auto"/>
          </w:tcPr>
          <w:p w14:paraId="38AE4A2C" w14:textId="55B2E655" w:rsidR="00BE18BD" w:rsidRPr="00BE18BD" w:rsidDel="00CC069F" w:rsidRDefault="00BE18BD" w:rsidP="00BE18BD">
            <w:pPr>
              <w:keepNext/>
              <w:keepLines/>
              <w:spacing w:after="0"/>
              <w:jc w:val="center"/>
              <w:rPr>
                <w:del w:id="3589" w:author="Chen, Delia (NSB - CN/Hangzhou)" w:date="2019-03-26T10:53:00Z"/>
                <w:rFonts w:ascii="Arial" w:eastAsia="宋体" w:hAnsi="Arial"/>
                <w:sz w:val="18"/>
              </w:rPr>
            </w:pPr>
          </w:p>
        </w:tc>
        <w:tc>
          <w:tcPr>
            <w:tcW w:w="3598" w:type="dxa"/>
            <w:gridSpan w:val="3"/>
            <w:vMerge/>
          </w:tcPr>
          <w:p w14:paraId="11603F85" w14:textId="4B3B38CC" w:rsidR="00BE18BD" w:rsidRPr="00BE18BD" w:rsidDel="00CC069F" w:rsidRDefault="00BE18BD" w:rsidP="00BE18BD">
            <w:pPr>
              <w:keepNext/>
              <w:keepLines/>
              <w:spacing w:after="0"/>
              <w:jc w:val="center"/>
              <w:rPr>
                <w:del w:id="3590" w:author="Chen, Delia (NSB - CN/Hangzhou)" w:date="2019-03-26T10:53:00Z"/>
                <w:rFonts w:ascii="Arial" w:eastAsia="宋体" w:hAnsi="Arial"/>
                <w:sz w:val="18"/>
              </w:rPr>
            </w:pPr>
          </w:p>
        </w:tc>
      </w:tr>
      <w:tr w:rsidR="00BE18BD" w:rsidRPr="00BE18BD" w:rsidDel="00CC069F" w14:paraId="2F8B94DE" w14:textId="2A1A047A" w:rsidTr="006633E6">
        <w:trPr>
          <w:cantSplit/>
          <w:trHeight w:val="135"/>
          <w:jc w:val="center"/>
          <w:del w:id="3591" w:author="Chen, Delia (NSB - CN/Hangzhou)" w:date="2019-03-26T10:53:00Z"/>
        </w:trPr>
        <w:tc>
          <w:tcPr>
            <w:tcW w:w="846" w:type="dxa"/>
          </w:tcPr>
          <w:p w14:paraId="053C0C2D" w14:textId="7AC4C7CE" w:rsidR="00BE18BD" w:rsidRPr="00BE18BD" w:rsidDel="00CC069F" w:rsidRDefault="00BE18BD" w:rsidP="00BE18BD">
            <w:pPr>
              <w:keepNext/>
              <w:keepLines/>
              <w:spacing w:after="0"/>
              <w:rPr>
                <w:del w:id="3592" w:author="Chen, Delia (NSB - CN/Hangzhou)" w:date="2019-03-26T10:53:00Z"/>
                <w:rFonts w:ascii="Arial" w:eastAsia="?? ??" w:hAnsi="Arial"/>
                <w:sz w:val="18"/>
              </w:rPr>
            </w:pPr>
            <w:del w:id="3593" w:author="Chen, Delia (NSB - CN/Hangzhou)" w:date="2019-03-26T10:53:00Z">
              <w:r w:rsidRPr="00BE18BD" w:rsidDel="00CC069F">
                <w:rPr>
                  <w:rFonts w:ascii="Arial" w:eastAsia="?? ??" w:hAnsi="Arial"/>
                  <w:sz w:val="18"/>
                </w:rPr>
                <w:delText>S</w:delText>
              </w:r>
              <w:r w:rsidRPr="00BE18BD" w:rsidDel="00CC069F">
                <w:rPr>
                  <w:rFonts w:ascii="Arial" w:eastAsia="Malgun Gothic" w:hAnsi="Arial"/>
                  <w:kern w:val="20"/>
                  <w:sz w:val="18"/>
                </w:rPr>
                <w:delText>NR</w:delText>
              </w:r>
            </w:del>
          </w:p>
        </w:tc>
        <w:tc>
          <w:tcPr>
            <w:tcW w:w="1055" w:type="dxa"/>
          </w:tcPr>
          <w:p w14:paraId="6BABCFC5" w14:textId="21E82EEE" w:rsidR="00BE18BD" w:rsidRPr="00BE18BD" w:rsidDel="00CC069F" w:rsidRDefault="00BE18BD" w:rsidP="00BE18BD">
            <w:pPr>
              <w:keepNext/>
              <w:keepLines/>
              <w:spacing w:after="0"/>
              <w:rPr>
                <w:del w:id="3594" w:author="Chen, Delia (NSB - CN/Hangzhou)" w:date="2019-03-26T10:53:00Z"/>
                <w:rFonts w:ascii="Arial" w:eastAsia="宋体" w:hAnsi="Arial"/>
                <w:noProof/>
                <w:sz w:val="18"/>
                <w:lang w:val="it-IT"/>
              </w:rPr>
            </w:pPr>
            <w:del w:id="3595" w:author="Chen, Delia (NSB - CN/Hangzhou)" w:date="2019-03-26T10:53:00Z">
              <w:r w:rsidRPr="00BE18BD" w:rsidDel="00CC069F">
                <w:rPr>
                  <w:rFonts w:ascii="Arial" w:eastAsia="宋体" w:hAnsi="Arial"/>
                  <w:noProof/>
                  <w:sz w:val="18"/>
                  <w:lang w:val="it-IT"/>
                </w:rPr>
                <w:delText>Config 1</w:delText>
              </w:r>
            </w:del>
          </w:p>
        </w:tc>
        <w:tc>
          <w:tcPr>
            <w:tcW w:w="646" w:type="dxa"/>
          </w:tcPr>
          <w:p w14:paraId="394EA5F6" w14:textId="0839A8AD" w:rsidR="00BE18BD" w:rsidRPr="00BE18BD" w:rsidDel="00CC069F" w:rsidRDefault="00BE18BD" w:rsidP="00BE18BD">
            <w:pPr>
              <w:keepNext/>
              <w:keepLines/>
              <w:spacing w:after="0"/>
              <w:jc w:val="center"/>
              <w:rPr>
                <w:del w:id="3596" w:author="Chen, Delia (NSB - CN/Hangzhou)" w:date="2019-03-26T10:53:00Z"/>
                <w:rFonts w:ascii="Arial" w:eastAsia="宋体" w:hAnsi="Arial"/>
                <w:sz w:val="18"/>
              </w:rPr>
            </w:pPr>
            <w:del w:id="3597" w:author="Chen, Delia (NSB - CN/Hangzhou)" w:date="2019-03-26T10:53:00Z">
              <w:r w:rsidRPr="00BE18BD" w:rsidDel="00CC069F">
                <w:rPr>
                  <w:rFonts w:ascii="Arial" w:eastAsia="宋体" w:hAnsi="Arial"/>
                  <w:sz w:val="18"/>
                </w:rPr>
                <w:delText>dB</w:delText>
              </w:r>
            </w:del>
          </w:p>
        </w:tc>
        <w:tc>
          <w:tcPr>
            <w:tcW w:w="1199" w:type="dxa"/>
          </w:tcPr>
          <w:p w14:paraId="1941AFB4" w14:textId="14B50CBB" w:rsidR="00BE18BD" w:rsidRPr="00BE18BD" w:rsidDel="00CC069F" w:rsidRDefault="00BE18BD" w:rsidP="00BE18BD">
            <w:pPr>
              <w:keepNext/>
              <w:keepLines/>
              <w:spacing w:after="0"/>
              <w:jc w:val="center"/>
              <w:rPr>
                <w:del w:id="3598" w:author="Chen, Delia (NSB - CN/Hangzhou)" w:date="2019-03-26T10:53:00Z"/>
                <w:rFonts w:ascii="Arial" w:eastAsia="宋体" w:hAnsi="Arial"/>
                <w:noProof/>
                <w:sz w:val="18"/>
              </w:rPr>
            </w:pPr>
            <w:del w:id="3599" w:author="Chen, Delia (NSB - CN/Hangzhou)" w:date="2019-03-26T10:53:00Z">
              <w:r w:rsidRPr="00BE18BD" w:rsidDel="00CC069F">
                <w:rPr>
                  <w:rFonts w:ascii="Arial" w:eastAsia="宋体" w:hAnsi="Arial"/>
                  <w:noProof/>
                  <w:sz w:val="18"/>
                </w:rPr>
                <w:delText>TBD</w:delText>
              </w:r>
            </w:del>
          </w:p>
        </w:tc>
        <w:tc>
          <w:tcPr>
            <w:tcW w:w="1199" w:type="dxa"/>
          </w:tcPr>
          <w:p w14:paraId="07FE3DFF" w14:textId="6354DAD8" w:rsidR="00BE18BD" w:rsidRPr="00BE18BD" w:rsidDel="00CC069F" w:rsidRDefault="00BE18BD" w:rsidP="00BE18BD">
            <w:pPr>
              <w:keepNext/>
              <w:keepLines/>
              <w:spacing w:after="0"/>
              <w:jc w:val="center"/>
              <w:rPr>
                <w:del w:id="3600" w:author="Chen, Delia (NSB - CN/Hangzhou)" w:date="2019-03-26T10:53:00Z"/>
                <w:rFonts w:ascii="Arial" w:eastAsia="宋体" w:hAnsi="Arial"/>
                <w:noProof/>
                <w:sz w:val="18"/>
              </w:rPr>
            </w:pPr>
            <w:del w:id="3601" w:author="Chen, Delia (NSB - CN/Hangzhou)" w:date="2019-03-26T10:53:00Z">
              <w:r w:rsidRPr="00BE18BD" w:rsidDel="00CC069F">
                <w:rPr>
                  <w:rFonts w:ascii="Arial" w:eastAsia="宋体" w:hAnsi="Arial"/>
                  <w:noProof/>
                  <w:sz w:val="18"/>
                </w:rPr>
                <w:delText>TBD</w:delText>
              </w:r>
            </w:del>
          </w:p>
        </w:tc>
        <w:tc>
          <w:tcPr>
            <w:tcW w:w="1199" w:type="dxa"/>
          </w:tcPr>
          <w:p w14:paraId="3F9D1C8E" w14:textId="79479741" w:rsidR="00BE18BD" w:rsidRPr="00BE18BD" w:rsidDel="00CC069F" w:rsidRDefault="00BE18BD" w:rsidP="00BE18BD">
            <w:pPr>
              <w:keepNext/>
              <w:keepLines/>
              <w:spacing w:after="0"/>
              <w:jc w:val="center"/>
              <w:rPr>
                <w:del w:id="3602" w:author="Chen, Delia (NSB - CN/Hangzhou)" w:date="2019-03-26T10:53:00Z"/>
                <w:rFonts w:ascii="Arial" w:eastAsia="宋体" w:hAnsi="Arial"/>
                <w:noProof/>
                <w:sz w:val="18"/>
              </w:rPr>
            </w:pPr>
            <w:del w:id="3603" w:author="Chen, Delia (NSB - CN/Hangzhou)" w:date="2019-03-26T10:53:00Z">
              <w:r w:rsidRPr="00BE18BD" w:rsidDel="00CC069F">
                <w:rPr>
                  <w:rFonts w:ascii="Arial" w:eastAsia="宋体" w:hAnsi="Arial"/>
                  <w:noProof/>
                  <w:sz w:val="18"/>
                </w:rPr>
                <w:delText>TBD</w:delText>
              </w:r>
            </w:del>
          </w:p>
        </w:tc>
        <w:tc>
          <w:tcPr>
            <w:tcW w:w="1199" w:type="dxa"/>
          </w:tcPr>
          <w:p w14:paraId="095D40EA" w14:textId="0EF3DE43" w:rsidR="00BE18BD" w:rsidRPr="00BE18BD" w:rsidDel="00CC069F" w:rsidRDefault="00BE18BD" w:rsidP="00BE18BD">
            <w:pPr>
              <w:keepNext/>
              <w:keepLines/>
              <w:spacing w:after="0"/>
              <w:jc w:val="center"/>
              <w:rPr>
                <w:del w:id="3604" w:author="Chen, Delia (NSB - CN/Hangzhou)" w:date="2019-03-26T10:53:00Z"/>
                <w:rFonts w:ascii="Arial" w:eastAsia="宋体" w:hAnsi="Arial"/>
                <w:noProof/>
                <w:sz w:val="18"/>
              </w:rPr>
            </w:pPr>
            <w:del w:id="3605" w:author="Chen, Delia (NSB - CN/Hangzhou)" w:date="2019-03-26T10:53:00Z">
              <w:r w:rsidRPr="00BE18BD" w:rsidDel="00CC069F">
                <w:rPr>
                  <w:rFonts w:ascii="Arial" w:eastAsia="宋体" w:hAnsi="Arial"/>
                  <w:noProof/>
                  <w:sz w:val="18"/>
                </w:rPr>
                <w:delText>TBD</w:delText>
              </w:r>
            </w:del>
          </w:p>
        </w:tc>
        <w:tc>
          <w:tcPr>
            <w:tcW w:w="1199" w:type="dxa"/>
          </w:tcPr>
          <w:p w14:paraId="599015DE" w14:textId="3EB0A585" w:rsidR="00BE18BD" w:rsidRPr="00BE18BD" w:rsidDel="00CC069F" w:rsidRDefault="00BE18BD" w:rsidP="00BE18BD">
            <w:pPr>
              <w:keepNext/>
              <w:keepLines/>
              <w:spacing w:after="0"/>
              <w:jc w:val="center"/>
              <w:rPr>
                <w:del w:id="3606" w:author="Chen, Delia (NSB - CN/Hangzhou)" w:date="2019-03-26T10:53:00Z"/>
                <w:rFonts w:ascii="Arial" w:eastAsia="宋体" w:hAnsi="Arial"/>
                <w:noProof/>
                <w:sz w:val="18"/>
              </w:rPr>
            </w:pPr>
            <w:del w:id="3607" w:author="Chen, Delia (NSB - CN/Hangzhou)" w:date="2019-03-26T10:53:00Z">
              <w:r w:rsidRPr="00BE18BD" w:rsidDel="00CC069F">
                <w:rPr>
                  <w:rFonts w:ascii="Arial" w:eastAsia="宋体" w:hAnsi="Arial"/>
                  <w:noProof/>
                  <w:sz w:val="18"/>
                </w:rPr>
                <w:delText>TBD</w:delText>
              </w:r>
            </w:del>
          </w:p>
        </w:tc>
        <w:tc>
          <w:tcPr>
            <w:tcW w:w="1200" w:type="dxa"/>
          </w:tcPr>
          <w:p w14:paraId="07A3BCB8" w14:textId="0E2E87BD" w:rsidR="00BE18BD" w:rsidRPr="00BE18BD" w:rsidDel="00CC069F" w:rsidRDefault="00BE18BD" w:rsidP="00BE18BD">
            <w:pPr>
              <w:keepNext/>
              <w:keepLines/>
              <w:spacing w:after="0"/>
              <w:jc w:val="center"/>
              <w:rPr>
                <w:del w:id="3608" w:author="Chen, Delia (NSB - CN/Hangzhou)" w:date="2019-03-26T10:53:00Z"/>
                <w:rFonts w:ascii="Arial" w:eastAsia="宋体" w:hAnsi="Arial"/>
                <w:noProof/>
                <w:sz w:val="18"/>
              </w:rPr>
            </w:pPr>
            <w:del w:id="3609" w:author="Chen, Delia (NSB - CN/Hangzhou)" w:date="2019-03-26T10:53:00Z">
              <w:r w:rsidRPr="00BE18BD" w:rsidDel="00CC069F">
                <w:rPr>
                  <w:rFonts w:ascii="Arial" w:eastAsia="宋体" w:hAnsi="Arial"/>
                  <w:noProof/>
                  <w:sz w:val="18"/>
                </w:rPr>
                <w:delText>TBD</w:delText>
              </w:r>
            </w:del>
          </w:p>
        </w:tc>
      </w:tr>
      <w:tr w:rsidR="00BE18BD" w:rsidRPr="00BE18BD" w:rsidDel="00CC069F" w14:paraId="6CB27781" w14:textId="429F6737" w:rsidTr="006633E6">
        <w:trPr>
          <w:cantSplit/>
          <w:trHeight w:val="189"/>
          <w:jc w:val="center"/>
          <w:del w:id="3610" w:author="Chen, Delia (NSB - CN/Hangzhou)" w:date="2019-03-26T10:53:00Z"/>
        </w:trPr>
        <w:tc>
          <w:tcPr>
            <w:tcW w:w="846" w:type="dxa"/>
          </w:tcPr>
          <w:p w14:paraId="18DAE111" w14:textId="03BC5F9C" w:rsidR="00BE18BD" w:rsidRPr="00BE18BD" w:rsidDel="00CC069F" w:rsidRDefault="00BE18BD" w:rsidP="00BE18BD">
            <w:pPr>
              <w:keepNext/>
              <w:keepLines/>
              <w:spacing w:after="0"/>
              <w:rPr>
                <w:del w:id="3611" w:author="Chen, Delia (NSB - CN/Hangzhou)" w:date="2019-03-26T10:53:00Z"/>
                <w:rFonts w:ascii="Arial" w:eastAsia="宋体" w:hAnsi="Arial"/>
                <w:sz w:val="18"/>
              </w:rPr>
            </w:pPr>
            <w:del w:id="3612" w:author="Chen, Delia (NSB - CN/Hangzhou)" w:date="2019-03-26T10:53:00Z">
              <w:r w:rsidRPr="00BE18BD" w:rsidDel="00CC069F">
                <w:rPr>
                  <w:rFonts w:ascii="Arial" w:eastAsia="宋体" w:hAnsi="Arial"/>
                  <w:position w:val="-12"/>
                  <w:sz w:val="18"/>
                </w:rPr>
                <w:object w:dxaOrig="420" w:dyaOrig="360" w14:anchorId="6F08B047">
                  <v:shape id="_x0000_i1033" type="#_x0000_t75" style="width:21pt;height:19pt" o:ole="" fillcolor="window">
                    <v:imagedata r:id="rId18" o:title=""/>
                  </v:shape>
                  <o:OLEObject Type="Embed" ProgID="Equation.3" ShapeID="_x0000_i1033" DrawAspect="Content" ObjectID="_1615670924" r:id="rId30"/>
                </w:object>
              </w:r>
            </w:del>
          </w:p>
        </w:tc>
        <w:tc>
          <w:tcPr>
            <w:tcW w:w="1055" w:type="dxa"/>
          </w:tcPr>
          <w:p w14:paraId="1FF9098B" w14:textId="3235753D" w:rsidR="00BE18BD" w:rsidRPr="00BE18BD" w:rsidDel="00CC069F" w:rsidRDefault="00BE18BD" w:rsidP="00BE18BD">
            <w:pPr>
              <w:keepNext/>
              <w:keepLines/>
              <w:spacing w:after="0"/>
              <w:rPr>
                <w:del w:id="3613" w:author="Chen, Delia (NSB - CN/Hangzhou)" w:date="2019-03-26T10:53:00Z"/>
                <w:rFonts w:ascii="Arial" w:eastAsia="宋体" w:hAnsi="Arial"/>
                <w:noProof/>
                <w:sz w:val="18"/>
                <w:lang w:val="it-IT"/>
              </w:rPr>
            </w:pPr>
            <w:del w:id="3614" w:author="Chen, Delia (NSB - CN/Hangzhou)" w:date="2019-03-26T10:53:00Z">
              <w:r w:rsidRPr="00BE18BD" w:rsidDel="00CC069F">
                <w:rPr>
                  <w:rFonts w:ascii="Arial" w:eastAsia="宋体" w:hAnsi="Arial"/>
                  <w:noProof/>
                  <w:sz w:val="18"/>
                  <w:lang w:val="it-IT"/>
                </w:rPr>
                <w:delText>Config 1</w:delText>
              </w:r>
            </w:del>
          </w:p>
        </w:tc>
        <w:tc>
          <w:tcPr>
            <w:tcW w:w="646" w:type="dxa"/>
          </w:tcPr>
          <w:p w14:paraId="2FEFCE19" w14:textId="63827B65" w:rsidR="00BE18BD" w:rsidRPr="00BE18BD" w:rsidDel="00CC069F" w:rsidRDefault="00BE18BD" w:rsidP="00BE18BD">
            <w:pPr>
              <w:keepNext/>
              <w:keepLines/>
              <w:spacing w:after="0"/>
              <w:jc w:val="center"/>
              <w:rPr>
                <w:del w:id="3615" w:author="Chen, Delia (NSB - CN/Hangzhou)" w:date="2019-03-26T10:53:00Z"/>
                <w:rFonts w:ascii="Arial" w:eastAsia="宋体" w:hAnsi="Arial"/>
                <w:sz w:val="18"/>
              </w:rPr>
            </w:pPr>
            <w:del w:id="3616" w:author="Chen, Delia (NSB - CN/Hangzhou)" w:date="2019-03-26T10:53:00Z">
              <w:r w:rsidRPr="00BE18BD" w:rsidDel="00CC069F">
                <w:rPr>
                  <w:rFonts w:ascii="Arial" w:eastAsia="宋体" w:hAnsi="Arial"/>
                  <w:sz w:val="18"/>
                </w:rPr>
                <w:delText>dBm/15KHz</w:delText>
              </w:r>
            </w:del>
          </w:p>
        </w:tc>
        <w:tc>
          <w:tcPr>
            <w:tcW w:w="3597" w:type="dxa"/>
            <w:gridSpan w:val="3"/>
          </w:tcPr>
          <w:p w14:paraId="1DC25C31" w14:textId="5A426C0E" w:rsidR="00BE18BD" w:rsidRPr="00BE18BD" w:rsidDel="00CC069F" w:rsidRDefault="00BE18BD" w:rsidP="00BE18BD">
            <w:pPr>
              <w:keepNext/>
              <w:keepLines/>
              <w:spacing w:after="0"/>
              <w:jc w:val="center"/>
              <w:rPr>
                <w:del w:id="3617" w:author="Chen, Delia (NSB - CN/Hangzhou)" w:date="2019-03-26T10:53:00Z"/>
                <w:rFonts w:ascii="Arial" w:eastAsia="宋体" w:hAnsi="Arial"/>
                <w:sz w:val="18"/>
              </w:rPr>
            </w:pPr>
            <w:del w:id="3618" w:author="Chen, Delia (NSB - CN/Hangzhou)" w:date="2019-03-26T10:53:00Z">
              <w:r w:rsidRPr="00BE18BD" w:rsidDel="00CC069F">
                <w:rPr>
                  <w:rFonts w:ascii="Arial" w:eastAsia="宋体" w:hAnsi="Arial"/>
                  <w:sz w:val="18"/>
                </w:rPr>
                <w:delText>[-98]</w:delText>
              </w:r>
            </w:del>
          </w:p>
        </w:tc>
        <w:tc>
          <w:tcPr>
            <w:tcW w:w="3598" w:type="dxa"/>
            <w:gridSpan w:val="3"/>
          </w:tcPr>
          <w:p w14:paraId="445785BD" w14:textId="25C2F0DF" w:rsidR="00BE18BD" w:rsidRPr="00BE18BD" w:rsidDel="00CC069F" w:rsidRDefault="00BE18BD" w:rsidP="00BE18BD">
            <w:pPr>
              <w:keepNext/>
              <w:keepLines/>
              <w:spacing w:after="0"/>
              <w:jc w:val="center"/>
              <w:rPr>
                <w:del w:id="3619" w:author="Chen, Delia (NSB - CN/Hangzhou)" w:date="2019-03-26T10:53:00Z"/>
                <w:rFonts w:ascii="Arial" w:eastAsia="宋体" w:hAnsi="Arial"/>
                <w:sz w:val="18"/>
              </w:rPr>
            </w:pPr>
            <w:del w:id="3620" w:author="Chen, Delia (NSB - CN/Hangzhou)" w:date="2019-03-26T10:53:00Z">
              <w:r w:rsidRPr="00BE18BD" w:rsidDel="00CC069F">
                <w:rPr>
                  <w:rFonts w:ascii="Arial" w:eastAsia="宋体" w:hAnsi="Arial"/>
                  <w:sz w:val="18"/>
                </w:rPr>
                <w:delText>[-98]</w:delText>
              </w:r>
            </w:del>
          </w:p>
        </w:tc>
      </w:tr>
      <w:tr w:rsidR="00BE18BD" w:rsidRPr="00BE18BD" w:rsidDel="00CC069F" w14:paraId="4667DC65" w14:textId="49567F1E" w:rsidTr="006633E6">
        <w:trPr>
          <w:cantSplit/>
          <w:trHeight w:val="207"/>
          <w:jc w:val="center"/>
          <w:del w:id="3621" w:author="Chen, Delia (NSB - CN/Hangzhou)" w:date="2019-03-26T10:53:00Z"/>
        </w:trPr>
        <w:tc>
          <w:tcPr>
            <w:tcW w:w="1901" w:type="dxa"/>
            <w:gridSpan w:val="2"/>
          </w:tcPr>
          <w:p w14:paraId="159F7385" w14:textId="68E2F5EF" w:rsidR="00BE18BD" w:rsidRPr="00BE18BD" w:rsidDel="00CC069F" w:rsidRDefault="00BE18BD" w:rsidP="00BE18BD">
            <w:pPr>
              <w:keepNext/>
              <w:keepLines/>
              <w:spacing w:after="0"/>
              <w:rPr>
                <w:del w:id="3622" w:author="Chen, Delia (NSB - CN/Hangzhou)" w:date="2019-03-26T10:53:00Z"/>
                <w:rFonts w:ascii="Arial" w:eastAsia="宋体" w:hAnsi="Arial"/>
                <w:sz w:val="18"/>
              </w:rPr>
            </w:pPr>
            <w:del w:id="3623" w:author="Chen, Delia (NSB - CN/Hangzhou)" w:date="2019-03-26T10:53:00Z">
              <w:r w:rsidRPr="00BE18BD" w:rsidDel="00CC069F">
                <w:rPr>
                  <w:rFonts w:ascii="Arial" w:eastAsia="?? ??" w:hAnsi="Arial"/>
                  <w:sz w:val="18"/>
                </w:rPr>
                <w:delText>Propagation condition</w:delText>
              </w:r>
            </w:del>
          </w:p>
        </w:tc>
        <w:tc>
          <w:tcPr>
            <w:tcW w:w="646" w:type="dxa"/>
          </w:tcPr>
          <w:p w14:paraId="211F7F46" w14:textId="6601CF07" w:rsidR="00BE18BD" w:rsidRPr="00BE18BD" w:rsidDel="00CC069F" w:rsidRDefault="00BE18BD" w:rsidP="00BE18BD">
            <w:pPr>
              <w:keepNext/>
              <w:keepLines/>
              <w:spacing w:after="0"/>
              <w:jc w:val="center"/>
              <w:rPr>
                <w:del w:id="3624" w:author="Chen, Delia (NSB - CN/Hangzhou)" w:date="2019-03-26T10:53:00Z"/>
                <w:rFonts w:ascii="Arial" w:eastAsia="宋体" w:hAnsi="Arial"/>
                <w:sz w:val="18"/>
              </w:rPr>
            </w:pPr>
          </w:p>
        </w:tc>
        <w:tc>
          <w:tcPr>
            <w:tcW w:w="3597" w:type="dxa"/>
            <w:gridSpan w:val="3"/>
            <w:shd w:val="clear" w:color="auto" w:fill="auto"/>
          </w:tcPr>
          <w:p w14:paraId="50625E9F" w14:textId="608A13BE" w:rsidR="00BE18BD" w:rsidRPr="00BE18BD" w:rsidDel="00CC069F" w:rsidRDefault="00BE18BD" w:rsidP="00BE18BD">
            <w:pPr>
              <w:keepNext/>
              <w:keepLines/>
              <w:spacing w:after="0"/>
              <w:jc w:val="center"/>
              <w:rPr>
                <w:del w:id="3625" w:author="Chen, Delia (NSB - CN/Hangzhou)" w:date="2019-03-26T10:53:00Z"/>
                <w:rFonts w:ascii="Arial" w:eastAsia="MS Mincho" w:hAnsi="Arial"/>
                <w:sz w:val="18"/>
              </w:rPr>
            </w:pPr>
            <w:del w:id="3626" w:author="Chen, Delia (NSB - CN/Hangzhou)" w:date="2019-03-26T10:53:00Z">
              <w:r w:rsidRPr="00BE18BD" w:rsidDel="00CC069F">
                <w:rPr>
                  <w:rFonts w:ascii="Arial" w:eastAsia="MS Mincho" w:hAnsi="Arial"/>
                  <w:sz w:val="18"/>
                </w:rPr>
                <w:delText>[TDL-C 300ns 100Hz]</w:delText>
              </w:r>
            </w:del>
          </w:p>
        </w:tc>
        <w:tc>
          <w:tcPr>
            <w:tcW w:w="3598" w:type="dxa"/>
            <w:gridSpan w:val="3"/>
          </w:tcPr>
          <w:p w14:paraId="68D4CA75" w14:textId="0692D087" w:rsidR="00BE18BD" w:rsidRPr="00BE18BD" w:rsidDel="00CC069F" w:rsidRDefault="00BE18BD" w:rsidP="00BE18BD">
            <w:pPr>
              <w:keepNext/>
              <w:keepLines/>
              <w:spacing w:after="0"/>
              <w:jc w:val="center"/>
              <w:rPr>
                <w:del w:id="3627" w:author="Chen, Delia (NSB - CN/Hangzhou)" w:date="2019-03-26T10:53:00Z"/>
                <w:rFonts w:ascii="Arial" w:eastAsia="MS Mincho" w:hAnsi="Arial"/>
                <w:sz w:val="18"/>
              </w:rPr>
            </w:pPr>
            <w:del w:id="3628" w:author="Chen, Delia (NSB - CN/Hangzhou)" w:date="2019-03-26T10:53:00Z">
              <w:r w:rsidRPr="00BE18BD" w:rsidDel="00CC069F">
                <w:rPr>
                  <w:rFonts w:ascii="Arial" w:eastAsia="MS Mincho" w:hAnsi="Arial"/>
                  <w:sz w:val="18"/>
                </w:rPr>
                <w:delText>[TDL-C 300ns 100Hz]</w:delText>
              </w:r>
            </w:del>
          </w:p>
        </w:tc>
      </w:tr>
      <w:tr w:rsidR="00BE18BD" w:rsidRPr="00BE18BD" w:rsidDel="00CC069F" w14:paraId="6034F5E6" w14:textId="1A380E82" w:rsidTr="006633E6">
        <w:trPr>
          <w:cantSplit/>
          <w:trHeight w:val="2119"/>
          <w:jc w:val="center"/>
          <w:del w:id="3629" w:author="Chen, Delia (NSB - CN/Hangzhou)" w:date="2019-03-26T10:53:00Z"/>
        </w:trPr>
        <w:tc>
          <w:tcPr>
            <w:tcW w:w="9742" w:type="dxa"/>
            <w:gridSpan w:val="9"/>
          </w:tcPr>
          <w:p w14:paraId="197EEC21" w14:textId="3694636D" w:rsidR="00BE18BD" w:rsidRPr="00BE18BD" w:rsidDel="00CC069F" w:rsidRDefault="00BE18BD" w:rsidP="00BE18BD">
            <w:pPr>
              <w:keepNext/>
              <w:keepLines/>
              <w:spacing w:after="0"/>
              <w:ind w:left="851" w:hanging="851"/>
              <w:rPr>
                <w:del w:id="3630" w:author="Chen, Delia (NSB - CN/Hangzhou)" w:date="2019-03-26T10:53:00Z"/>
                <w:rFonts w:ascii="Arial" w:eastAsia="宋体" w:hAnsi="Arial"/>
                <w:sz w:val="18"/>
              </w:rPr>
            </w:pPr>
            <w:del w:id="3631" w:author="Chen, Delia (NSB - CN/Hangzhou)" w:date="2019-03-26T10:53:00Z">
              <w:r w:rsidRPr="00BE18BD" w:rsidDel="00CC069F">
                <w:rPr>
                  <w:rFonts w:ascii="Arial" w:eastAsia="宋体" w:hAnsi="Arial"/>
                  <w:sz w:val="18"/>
                </w:rPr>
                <w:delText>Note 1:</w:delText>
              </w:r>
              <w:r w:rsidRPr="00BE18BD" w:rsidDel="00CC069F">
                <w:rPr>
                  <w:rFonts w:ascii="Arial" w:eastAsia="宋体" w:hAnsi="Arial"/>
                  <w:sz w:val="18"/>
                </w:rPr>
                <w:tab/>
                <w:delText>OCNG shall be used such that the resources in Cell 1 are fully allocated and a constant total transmitted power spectral density is achieved for all OFDM symbols.</w:delText>
              </w:r>
            </w:del>
          </w:p>
          <w:p w14:paraId="353574DF" w14:textId="4DF0D976" w:rsidR="00BE18BD" w:rsidRPr="00BE18BD" w:rsidDel="00CC069F" w:rsidRDefault="00BE18BD" w:rsidP="00BE18BD">
            <w:pPr>
              <w:keepNext/>
              <w:keepLines/>
              <w:spacing w:after="0"/>
              <w:ind w:left="851" w:hanging="851"/>
              <w:rPr>
                <w:del w:id="3632" w:author="Chen, Delia (NSB - CN/Hangzhou)" w:date="2019-03-26T10:53:00Z"/>
                <w:rFonts w:ascii="Arial" w:eastAsia="宋体" w:hAnsi="Arial"/>
                <w:sz w:val="18"/>
              </w:rPr>
            </w:pPr>
            <w:del w:id="3633" w:author="Chen, Delia (NSB - CN/Hangzhou)" w:date="2019-03-26T10:53:00Z">
              <w:r w:rsidRPr="00BE18BD" w:rsidDel="00CC069F">
                <w:rPr>
                  <w:rFonts w:ascii="Arial" w:eastAsia="宋体" w:hAnsi="Arial"/>
                  <w:sz w:val="18"/>
                </w:rPr>
                <w:delText>Note 2:</w:delText>
              </w:r>
              <w:r w:rsidRPr="00BE18BD" w:rsidDel="00CC069F">
                <w:rPr>
                  <w:rFonts w:ascii="Arial" w:eastAsia="宋体" w:hAnsi="Arial"/>
                  <w:sz w:val="18"/>
                </w:rPr>
                <w:tab/>
                <w:delText>The uplink resources for CSI reporting are assigned to the UE prior to the start of time period T1.</w:delText>
              </w:r>
            </w:del>
          </w:p>
          <w:p w14:paraId="5ED16268" w14:textId="65576A97" w:rsidR="00BE18BD" w:rsidRPr="00BE18BD" w:rsidDel="00CC069F" w:rsidRDefault="00BE18BD" w:rsidP="00BE18BD">
            <w:pPr>
              <w:keepNext/>
              <w:keepLines/>
              <w:spacing w:after="0"/>
              <w:ind w:left="851" w:hanging="851"/>
              <w:rPr>
                <w:del w:id="3634" w:author="Chen, Delia (NSB - CN/Hangzhou)" w:date="2019-03-26T10:53:00Z"/>
                <w:rFonts w:ascii="Arial" w:eastAsia="宋体" w:hAnsi="Arial"/>
                <w:sz w:val="18"/>
              </w:rPr>
            </w:pPr>
            <w:del w:id="3635" w:author="Chen, Delia (NSB - CN/Hangzhou)" w:date="2019-03-26T10:53:00Z">
              <w:r w:rsidRPr="00BE18BD" w:rsidDel="00CC069F">
                <w:rPr>
                  <w:rFonts w:ascii="Arial" w:eastAsia="宋体" w:hAnsi="Arial"/>
                  <w:sz w:val="18"/>
                </w:rPr>
                <w:delText>Note 3:</w:delText>
              </w:r>
              <w:r w:rsidRPr="00BE18BD" w:rsidDel="00CC069F">
                <w:rPr>
                  <w:rFonts w:ascii="Arial" w:eastAsia="宋体" w:hAnsi="Arial"/>
                  <w:sz w:val="18"/>
                </w:rPr>
                <w:tab/>
                <w:delText>NZP CSI-RS resource set configuration for CSI reporting are assigned to the UE prior to the start of time period T1.</w:delText>
              </w:r>
            </w:del>
          </w:p>
          <w:p w14:paraId="21B90FFE" w14:textId="3F2E7958" w:rsidR="00BE18BD" w:rsidRPr="00BE18BD" w:rsidDel="00CC069F" w:rsidRDefault="00BE18BD" w:rsidP="00BE18BD">
            <w:pPr>
              <w:keepNext/>
              <w:keepLines/>
              <w:spacing w:after="0"/>
              <w:ind w:left="851" w:hanging="851"/>
              <w:rPr>
                <w:del w:id="3636" w:author="Chen, Delia (NSB - CN/Hangzhou)" w:date="2019-03-26T10:53:00Z"/>
                <w:rFonts w:ascii="Arial" w:eastAsia="宋体" w:hAnsi="Arial"/>
                <w:sz w:val="18"/>
              </w:rPr>
            </w:pPr>
            <w:del w:id="3637" w:author="Chen, Delia (NSB - CN/Hangzhou)" w:date="2019-03-26T10:53:00Z">
              <w:r w:rsidRPr="00BE18BD" w:rsidDel="00CC069F">
                <w:rPr>
                  <w:rFonts w:ascii="Arial" w:eastAsia="宋体" w:hAnsi="Arial"/>
                  <w:sz w:val="18"/>
                </w:rPr>
                <w:delText>Note 4:</w:delText>
              </w:r>
              <w:r w:rsidRPr="00BE18BD" w:rsidDel="00CC069F">
                <w:rPr>
                  <w:rFonts w:ascii="Arial" w:eastAsia="宋体" w:hAnsi="Arial"/>
                  <w:sz w:val="18"/>
                </w:rPr>
                <w:tab/>
                <w:delText>Measurement gap configuration is assigned to the UE prior to the start of time period T1.</w:delText>
              </w:r>
            </w:del>
          </w:p>
          <w:p w14:paraId="53A73F71" w14:textId="01872B5C" w:rsidR="00BE18BD" w:rsidRPr="00BE18BD" w:rsidDel="00CC069F" w:rsidRDefault="00BE18BD" w:rsidP="00BE18BD">
            <w:pPr>
              <w:keepNext/>
              <w:keepLines/>
              <w:spacing w:after="0"/>
              <w:ind w:left="851" w:hanging="851"/>
              <w:rPr>
                <w:del w:id="3638" w:author="Chen, Delia (NSB - CN/Hangzhou)" w:date="2019-03-26T10:53:00Z"/>
                <w:rFonts w:ascii="Arial" w:eastAsia="宋体" w:hAnsi="Arial"/>
                <w:sz w:val="18"/>
              </w:rPr>
            </w:pPr>
            <w:del w:id="3639" w:author="Chen, Delia (NSB - CN/Hangzhou)" w:date="2019-03-26T10:53:00Z">
              <w:r w:rsidRPr="00BE18BD" w:rsidDel="00CC069F">
                <w:rPr>
                  <w:rFonts w:ascii="Arial" w:eastAsia="宋体" w:hAnsi="Arial"/>
                  <w:sz w:val="18"/>
                </w:rPr>
                <w:delText>Note 5:</w:delText>
              </w:r>
              <w:r w:rsidRPr="00BE18BD" w:rsidDel="00CC069F">
                <w:rPr>
                  <w:rFonts w:ascii="Arial" w:eastAsia="宋体" w:hAnsi="Arial"/>
                  <w:sz w:val="18"/>
                </w:rPr>
                <w:tab/>
                <w:delText>The timers and layer 3 filtering related parameters are configured prior to the start of time period T1.</w:delText>
              </w:r>
            </w:del>
          </w:p>
          <w:p w14:paraId="5239A66B" w14:textId="753896AC" w:rsidR="00BE18BD" w:rsidRPr="00BE18BD" w:rsidDel="00CC069F" w:rsidRDefault="00BE18BD" w:rsidP="00BE18BD">
            <w:pPr>
              <w:keepNext/>
              <w:keepLines/>
              <w:spacing w:after="0"/>
              <w:ind w:left="851" w:hanging="851"/>
              <w:rPr>
                <w:del w:id="3640" w:author="Chen, Delia (NSB - CN/Hangzhou)" w:date="2019-03-26T10:53:00Z"/>
                <w:rFonts w:ascii="Arial" w:eastAsia="宋体" w:hAnsi="Arial"/>
                <w:sz w:val="18"/>
              </w:rPr>
            </w:pPr>
            <w:del w:id="3641" w:author="Chen, Delia (NSB - CN/Hangzhou)" w:date="2019-03-26T10:53:00Z">
              <w:r w:rsidRPr="00BE18BD" w:rsidDel="00CC069F">
                <w:rPr>
                  <w:rFonts w:ascii="Arial" w:eastAsia="宋体" w:hAnsi="Arial"/>
                  <w:sz w:val="18"/>
                </w:rPr>
                <w:delText>Note 6:</w:delText>
              </w:r>
              <w:r w:rsidRPr="00BE18BD" w:rsidDel="00CC069F">
                <w:rPr>
                  <w:rFonts w:ascii="Arial" w:eastAsia="宋体" w:hAnsi="Arial"/>
                  <w:sz w:val="18"/>
                </w:rPr>
                <w:tab/>
                <w:delText>The signal contains PDCCH for UEs other than the device under test as part of OCNG.</w:delText>
              </w:r>
            </w:del>
          </w:p>
          <w:p w14:paraId="08B244F2" w14:textId="2850C0EA" w:rsidR="00BE18BD" w:rsidRPr="00BE18BD" w:rsidDel="00CC069F" w:rsidRDefault="00BE18BD" w:rsidP="00BE18BD">
            <w:pPr>
              <w:keepNext/>
              <w:keepLines/>
              <w:spacing w:after="0"/>
              <w:ind w:left="851" w:hanging="851"/>
              <w:rPr>
                <w:del w:id="3642" w:author="Chen, Delia (NSB - CN/Hangzhou)" w:date="2019-03-26T10:53:00Z"/>
                <w:rFonts w:ascii="Arial" w:eastAsia="宋体" w:hAnsi="Arial"/>
                <w:sz w:val="18"/>
              </w:rPr>
            </w:pPr>
            <w:del w:id="3643" w:author="Chen, Delia (NSB - CN/Hangzhou)" w:date="2019-03-26T10:53:00Z">
              <w:r w:rsidRPr="00BE18BD" w:rsidDel="00CC069F">
                <w:rPr>
                  <w:rFonts w:ascii="Arial" w:eastAsia="宋体" w:hAnsi="Arial"/>
                  <w:sz w:val="18"/>
                </w:rPr>
                <w:delText>Note 7:</w:delText>
              </w:r>
              <w:r w:rsidRPr="00BE18BD" w:rsidDel="00CC069F">
                <w:rPr>
                  <w:rFonts w:ascii="Arial" w:eastAsia="宋体" w:hAnsi="Arial"/>
                  <w:sz w:val="18"/>
                </w:rPr>
                <w:tab/>
                <w:delText>SNR levels correspond to the signal to noise ratio over the SSS REs.</w:delText>
              </w:r>
            </w:del>
          </w:p>
          <w:p w14:paraId="3A0BA4DF" w14:textId="7DBA237E" w:rsidR="00BE18BD" w:rsidRPr="00BE18BD" w:rsidDel="00CC069F" w:rsidRDefault="00BE18BD" w:rsidP="00BE18BD">
            <w:pPr>
              <w:keepNext/>
              <w:keepLines/>
              <w:spacing w:after="0"/>
              <w:ind w:left="851" w:hanging="851"/>
              <w:rPr>
                <w:del w:id="3644" w:author="Chen, Delia (NSB - CN/Hangzhou)" w:date="2019-03-26T10:53:00Z"/>
                <w:rFonts w:ascii="Arial" w:eastAsia="宋体" w:hAnsi="Arial"/>
                <w:sz w:val="18"/>
              </w:rPr>
            </w:pPr>
            <w:del w:id="3645" w:author="Chen, Delia (NSB - CN/Hangzhou)" w:date="2019-03-26T10:53:00Z">
              <w:r w:rsidRPr="00BE18BD" w:rsidDel="00CC069F">
                <w:rPr>
                  <w:rFonts w:ascii="Arial" w:eastAsia="宋体" w:hAnsi="Arial"/>
                  <w:sz w:val="18"/>
                </w:rPr>
                <w:delText>Note 8:</w:delText>
              </w:r>
              <w:r w:rsidRPr="00BE18BD" w:rsidDel="00CC069F">
                <w:rPr>
                  <w:rFonts w:ascii="Arial" w:eastAsia="宋体" w:hAnsi="Arial"/>
                  <w:sz w:val="18"/>
                </w:rPr>
                <w:tab/>
                <w:delText xml:space="preserve">The SNR in time periods T1, T2 and T3 is denoted as SNR1, SNR2 and SNR3 respectively in figure </w:delText>
              </w:r>
              <w:r w:rsidRPr="00BE18BD" w:rsidDel="00CC069F">
                <w:rPr>
                  <w:rFonts w:ascii="Arial" w:eastAsia="宋体" w:hAnsi="Arial"/>
                  <w:sz w:val="18"/>
                  <w:lang w:val="en-US"/>
                </w:rPr>
                <w:delText>A.7.5.1.8.1-1</w:delText>
              </w:r>
              <w:r w:rsidRPr="00BE18BD" w:rsidDel="00CC069F">
                <w:rPr>
                  <w:rFonts w:ascii="Arial" w:eastAsia="宋体" w:hAnsi="Arial"/>
                  <w:sz w:val="18"/>
                </w:rPr>
                <w:delText>.</w:delText>
              </w:r>
            </w:del>
          </w:p>
          <w:p w14:paraId="6BC0D840" w14:textId="7B7A345F" w:rsidR="00BE18BD" w:rsidRPr="00BE18BD" w:rsidDel="00CC069F" w:rsidRDefault="00BE18BD" w:rsidP="00BE18BD">
            <w:pPr>
              <w:keepNext/>
              <w:keepLines/>
              <w:spacing w:after="0"/>
              <w:ind w:left="851" w:hanging="851"/>
              <w:rPr>
                <w:del w:id="3646" w:author="Chen, Delia (NSB - CN/Hangzhou)" w:date="2019-03-26T10:53:00Z"/>
                <w:rFonts w:ascii="Arial" w:eastAsia="宋体" w:hAnsi="Arial"/>
                <w:snapToGrid w:val="0"/>
                <w:sz w:val="18"/>
              </w:rPr>
            </w:pPr>
            <w:del w:id="3647" w:author="Chen, Delia (NSB - CN/Hangzhou)" w:date="2019-03-26T10:53:00Z">
              <w:r w:rsidRPr="00BE18BD" w:rsidDel="00CC069F">
                <w:rPr>
                  <w:rFonts w:ascii="Arial" w:eastAsia="宋体" w:hAnsi="Arial"/>
                  <w:sz w:val="18"/>
                </w:rPr>
                <w:delText>Note 9:</w:delText>
              </w:r>
              <w:r w:rsidRPr="00BE18BD" w:rsidDel="00CC069F">
                <w:rPr>
                  <w:rFonts w:ascii="Arial" w:eastAsia="MS Mincho" w:hAnsi="Arial"/>
                  <w:snapToGrid w:val="0"/>
                  <w:sz w:val="18"/>
                </w:rPr>
                <w:tab/>
              </w:r>
              <w:r w:rsidRPr="00BE18BD" w:rsidDel="00CC069F">
                <w:rPr>
                  <w:rFonts w:ascii="Arial" w:eastAsia="宋体" w:hAnsi="Arial"/>
                  <w:sz w:val="18"/>
                </w:rPr>
                <w:delText>The SNR values are specified for testing a UE which supports 2RX on at least one band. For testing of a UE which supports 4RX on all bands, the SNR during T3 is [A.3.6]</w:delText>
              </w:r>
              <w:r w:rsidRPr="00BE18BD" w:rsidDel="00CC069F">
                <w:rPr>
                  <w:rFonts w:ascii="Arial" w:eastAsia="宋体" w:hAnsi="Arial"/>
                  <w:snapToGrid w:val="0"/>
                  <w:sz w:val="18"/>
                </w:rPr>
                <w:delText>.</w:delText>
              </w:r>
            </w:del>
          </w:p>
        </w:tc>
      </w:tr>
    </w:tbl>
    <w:p w14:paraId="6ACA730F" w14:textId="73915D93" w:rsidR="00BE18BD" w:rsidDel="00CC069F" w:rsidRDefault="00BE18BD" w:rsidP="00BE18BD">
      <w:pPr>
        <w:overflowPunct w:val="0"/>
        <w:autoSpaceDE w:val="0"/>
        <w:autoSpaceDN w:val="0"/>
        <w:adjustRightInd w:val="0"/>
        <w:spacing w:after="120"/>
        <w:textAlignment w:val="baseline"/>
        <w:rPr>
          <w:del w:id="3648" w:author="Chen, Delia (NSB - CN/Hangzhou)" w:date="2019-03-26T10:53:00Z"/>
          <w:rFonts w:eastAsia="MS Mincho"/>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C069F" w:rsidRPr="001A46B0" w14:paraId="0C36197C" w14:textId="77777777" w:rsidTr="006633E6">
        <w:trPr>
          <w:cantSplit/>
          <w:trHeight w:val="169"/>
          <w:jc w:val="center"/>
          <w:ins w:id="3649" w:author="Chen, Delia (NSB - CN/Hangzhou)" w:date="2019-03-26T10:53:00Z"/>
        </w:trPr>
        <w:tc>
          <w:tcPr>
            <w:tcW w:w="2887" w:type="dxa"/>
            <w:gridSpan w:val="2"/>
            <w:vMerge w:val="restart"/>
            <w:tcBorders>
              <w:top w:val="single" w:sz="4" w:space="0" w:color="auto"/>
              <w:left w:val="single" w:sz="4" w:space="0" w:color="auto"/>
            </w:tcBorders>
          </w:tcPr>
          <w:p w14:paraId="656085C0" w14:textId="77777777" w:rsidR="00CC069F" w:rsidRPr="001A46B0" w:rsidRDefault="00CC069F" w:rsidP="006633E6">
            <w:pPr>
              <w:keepNext/>
              <w:keepLines/>
              <w:spacing w:after="0"/>
              <w:jc w:val="center"/>
              <w:rPr>
                <w:ins w:id="3650" w:author="Chen, Delia (NSB - CN/Hangzhou)" w:date="2019-03-26T10:53:00Z"/>
                <w:rFonts w:ascii="Arial" w:eastAsia="宋体" w:hAnsi="Arial"/>
                <w:b/>
                <w:sz w:val="18"/>
              </w:rPr>
            </w:pPr>
            <w:ins w:id="3651" w:author="Chen, Delia (NSB - CN/Hangzhou)" w:date="2019-03-26T10:53:00Z">
              <w:r w:rsidRPr="001A46B0">
                <w:rPr>
                  <w:rFonts w:ascii="Arial" w:eastAsia="宋体" w:hAnsi="Arial"/>
                  <w:b/>
                  <w:sz w:val="18"/>
                </w:rPr>
                <w:t>Parameter</w:t>
              </w:r>
            </w:ins>
          </w:p>
        </w:tc>
        <w:tc>
          <w:tcPr>
            <w:tcW w:w="1701" w:type="dxa"/>
            <w:vMerge w:val="restart"/>
            <w:tcBorders>
              <w:top w:val="single" w:sz="4" w:space="0" w:color="auto"/>
            </w:tcBorders>
          </w:tcPr>
          <w:p w14:paraId="42F7F29D" w14:textId="77777777" w:rsidR="00CC069F" w:rsidRPr="001A46B0" w:rsidRDefault="00CC069F" w:rsidP="006633E6">
            <w:pPr>
              <w:keepNext/>
              <w:keepLines/>
              <w:spacing w:after="0"/>
              <w:jc w:val="center"/>
              <w:rPr>
                <w:ins w:id="3652" w:author="Chen, Delia (NSB - CN/Hangzhou)" w:date="2019-03-26T10:53:00Z"/>
                <w:rFonts w:ascii="Arial" w:eastAsia="宋体" w:hAnsi="Arial"/>
                <w:b/>
                <w:sz w:val="18"/>
              </w:rPr>
            </w:pPr>
            <w:ins w:id="3653" w:author="Chen, Delia (NSB - CN/Hangzhou)" w:date="2019-03-26T10:53:00Z">
              <w:r w:rsidRPr="001A46B0">
                <w:rPr>
                  <w:rFonts w:ascii="Arial" w:eastAsia="宋体" w:hAnsi="Arial"/>
                  <w:b/>
                  <w:sz w:val="18"/>
                </w:rPr>
                <w:t>Unit</w:t>
              </w:r>
            </w:ins>
          </w:p>
        </w:tc>
        <w:tc>
          <w:tcPr>
            <w:tcW w:w="5154" w:type="dxa"/>
            <w:gridSpan w:val="3"/>
            <w:tcBorders>
              <w:top w:val="single" w:sz="4" w:space="0" w:color="auto"/>
            </w:tcBorders>
          </w:tcPr>
          <w:p w14:paraId="3D233F09" w14:textId="77777777" w:rsidR="00CC069F" w:rsidRPr="001A46B0" w:rsidRDefault="00CC069F" w:rsidP="006633E6">
            <w:pPr>
              <w:keepNext/>
              <w:keepLines/>
              <w:spacing w:after="0"/>
              <w:jc w:val="center"/>
              <w:rPr>
                <w:ins w:id="3654" w:author="Chen, Delia (NSB - CN/Hangzhou)" w:date="2019-03-26T10:53:00Z"/>
                <w:rFonts w:ascii="Arial" w:eastAsia="宋体" w:hAnsi="Arial"/>
                <w:b/>
                <w:sz w:val="18"/>
              </w:rPr>
            </w:pPr>
            <w:ins w:id="3655" w:author="Chen, Delia (NSB - CN/Hangzhou)" w:date="2019-03-26T10:53:00Z">
              <w:r w:rsidRPr="001A46B0">
                <w:rPr>
                  <w:rFonts w:ascii="Arial" w:eastAsia="宋体" w:hAnsi="Arial"/>
                  <w:b/>
                  <w:sz w:val="18"/>
                </w:rPr>
                <w:t>Test 1</w:t>
              </w:r>
            </w:ins>
          </w:p>
        </w:tc>
      </w:tr>
      <w:tr w:rsidR="00CC069F" w:rsidRPr="001A46B0" w14:paraId="3E43B802" w14:textId="77777777" w:rsidTr="006633E6">
        <w:trPr>
          <w:cantSplit/>
          <w:trHeight w:val="191"/>
          <w:jc w:val="center"/>
          <w:ins w:id="3656" w:author="Chen, Delia (NSB - CN/Hangzhou)" w:date="2019-03-26T10:53:00Z"/>
        </w:trPr>
        <w:tc>
          <w:tcPr>
            <w:tcW w:w="2887" w:type="dxa"/>
            <w:gridSpan w:val="2"/>
            <w:vMerge/>
            <w:tcBorders>
              <w:left w:val="single" w:sz="4" w:space="0" w:color="auto"/>
              <w:bottom w:val="single" w:sz="4" w:space="0" w:color="auto"/>
            </w:tcBorders>
          </w:tcPr>
          <w:p w14:paraId="127C5C07" w14:textId="77777777" w:rsidR="00CC069F" w:rsidRPr="001A46B0" w:rsidRDefault="00CC069F" w:rsidP="006633E6">
            <w:pPr>
              <w:keepNext/>
              <w:keepLines/>
              <w:spacing w:after="0"/>
              <w:jc w:val="center"/>
              <w:rPr>
                <w:ins w:id="3657" w:author="Chen, Delia (NSB - CN/Hangzhou)" w:date="2019-03-26T10:53:00Z"/>
                <w:rFonts w:ascii="Arial" w:eastAsia="宋体" w:hAnsi="Arial"/>
                <w:b/>
                <w:sz w:val="18"/>
              </w:rPr>
            </w:pPr>
          </w:p>
        </w:tc>
        <w:tc>
          <w:tcPr>
            <w:tcW w:w="1701" w:type="dxa"/>
            <w:vMerge/>
            <w:tcBorders>
              <w:bottom w:val="single" w:sz="4" w:space="0" w:color="auto"/>
            </w:tcBorders>
          </w:tcPr>
          <w:p w14:paraId="47E331F0" w14:textId="77777777" w:rsidR="00CC069F" w:rsidRPr="001A46B0" w:rsidRDefault="00CC069F" w:rsidP="006633E6">
            <w:pPr>
              <w:keepNext/>
              <w:keepLines/>
              <w:spacing w:after="0"/>
              <w:jc w:val="center"/>
              <w:rPr>
                <w:ins w:id="3658" w:author="Chen, Delia (NSB - CN/Hangzhou)" w:date="2019-03-26T10:53:00Z"/>
                <w:rFonts w:ascii="Arial" w:eastAsia="宋体" w:hAnsi="Arial"/>
                <w:b/>
                <w:sz w:val="18"/>
              </w:rPr>
            </w:pPr>
          </w:p>
        </w:tc>
        <w:tc>
          <w:tcPr>
            <w:tcW w:w="1718" w:type="dxa"/>
            <w:tcBorders>
              <w:bottom w:val="single" w:sz="4" w:space="0" w:color="auto"/>
            </w:tcBorders>
          </w:tcPr>
          <w:p w14:paraId="71FFA345" w14:textId="77777777" w:rsidR="00CC069F" w:rsidRPr="001A46B0" w:rsidRDefault="00CC069F" w:rsidP="006633E6">
            <w:pPr>
              <w:keepNext/>
              <w:keepLines/>
              <w:spacing w:after="0"/>
              <w:jc w:val="center"/>
              <w:rPr>
                <w:ins w:id="3659" w:author="Chen, Delia (NSB - CN/Hangzhou)" w:date="2019-03-26T10:53:00Z"/>
                <w:rFonts w:ascii="Arial" w:eastAsia="宋体" w:hAnsi="Arial"/>
                <w:b/>
                <w:sz w:val="18"/>
              </w:rPr>
            </w:pPr>
            <w:ins w:id="3660" w:author="Chen, Delia (NSB - CN/Hangzhou)" w:date="2019-03-26T10:53:00Z">
              <w:r w:rsidRPr="001A46B0">
                <w:rPr>
                  <w:rFonts w:ascii="Arial" w:eastAsia="宋体" w:hAnsi="Arial"/>
                  <w:b/>
                  <w:sz w:val="18"/>
                </w:rPr>
                <w:t>T1</w:t>
              </w:r>
            </w:ins>
          </w:p>
        </w:tc>
        <w:tc>
          <w:tcPr>
            <w:tcW w:w="1718" w:type="dxa"/>
            <w:tcBorders>
              <w:bottom w:val="single" w:sz="4" w:space="0" w:color="auto"/>
            </w:tcBorders>
          </w:tcPr>
          <w:p w14:paraId="77277B29" w14:textId="77777777" w:rsidR="00CC069F" w:rsidRPr="001A46B0" w:rsidRDefault="00CC069F" w:rsidP="006633E6">
            <w:pPr>
              <w:keepNext/>
              <w:keepLines/>
              <w:spacing w:after="0"/>
              <w:jc w:val="center"/>
              <w:rPr>
                <w:ins w:id="3661" w:author="Chen, Delia (NSB - CN/Hangzhou)" w:date="2019-03-26T10:53:00Z"/>
                <w:rFonts w:ascii="Arial" w:eastAsia="宋体" w:hAnsi="Arial"/>
                <w:b/>
                <w:sz w:val="18"/>
              </w:rPr>
            </w:pPr>
            <w:ins w:id="3662" w:author="Chen, Delia (NSB - CN/Hangzhou)" w:date="2019-03-26T10:53:00Z">
              <w:r w:rsidRPr="001A46B0">
                <w:rPr>
                  <w:rFonts w:ascii="Arial" w:eastAsia="宋体" w:hAnsi="Arial"/>
                  <w:b/>
                  <w:sz w:val="18"/>
                </w:rPr>
                <w:t>T2</w:t>
              </w:r>
            </w:ins>
          </w:p>
        </w:tc>
        <w:tc>
          <w:tcPr>
            <w:tcW w:w="1718" w:type="dxa"/>
            <w:tcBorders>
              <w:bottom w:val="single" w:sz="4" w:space="0" w:color="auto"/>
            </w:tcBorders>
          </w:tcPr>
          <w:p w14:paraId="40ACBFB7" w14:textId="77777777" w:rsidR="00CC069F" w:rsidRPr="001A46B0" w:rsidRDefault="00CC069F" w:rsidP="006633E6">
            <w:pPr>
              <w:keepNext/>
              <w:keepLines/>
              <w:spacing w:after="0"/>
              <w:jc w:val="center"/>
              <w:rPr>
                <w:ins w:id="3663" w:author="Chen, Delia (NSB - CN/Hangzhou)" w:date="2019-03-26T10:53:00Z"/>
                <w:rFonts w:ascii="Arial" w:eastAsia="宋体" w:hAnsi="Arial"/>
                <w:b/>
                <w:sz w:val="18"/>
              </w:rPr>
            </w:pPr>
            <w:ins w:id="3664" w:author="Chen, Delia (NSB - CN/Hangzhou)" w:date="2019-03-26T10:53:00Z">
              <w:r w:rsidRPr="001A46B0">
                <w:rPr>
                  <w:rFonts w:ascii="Arial" w:eastAsia="宋体" w:hAnsi="Arial"/>
                  <w:b/>
                  <w:sz w:val="18"/>
                </w:rPr>
                <w:t>T3</w:t>
              </w:r>
            </w:ins>
          </w:p>
        </w:tc>
      </w:tr>
      <w:tr w:rsidR="00CC069F" w:rsidRPr="001A46B0" w14:paraId="45166CF7" w14:textId="77777777" w:rsidTr="006633E6">
        <w:trPr>
          <w:cantSplit/>
          <w:trHeight w:val="169"/>
          <w:jc w:val="center"/>
          <w:ins w:id="3665" w:author="Chen, Delia (NSB - CN/Hangzhou)" w:date="2019-03-26T10:53:00Z"/>
        </w:trPr>
        <w:tc>
          <w:tcPr>
            <w:tcW w:w="2887" w:type="dxa"/>
            <w:gridSpan w:val="2"/>
            <w:tcBorders>
              <w:left w:val="single" w:sz="4" w:space="0" w:color="auto"/>
              <w:bottom w:val="single" w:sz="4" w:space="0" w:color="auto"/>
            </w:tcBorders>
          </w:tcPr>
          <w:p w14:paraId="46F6E71D" w14:textId="77777777" w:rsidR="00CC069F" w:rsidRPr="001A46B0" w:rsidRDefault="00CC069F" w:rsidP="006633E6">
            <w:pPr>
              <w:keepNext/>
              <w:keepLines/>
              <w:spacing w:after="0"/>
              <w:rPr>
                <w:ins w:id="3666" w:author="Chen, Delia (NSB - CN/Hangzhou)" w:date="2019-03-26T10:53:00Z"/>
                <w:rFonts w:ascii="Arial" w:eastAsia="宋体" w:hAnsi="Arial"/>
                <w:sz w:val="18"/>
              </w:rPr>
            </w:pPr>
            <w:ins w:id="3667" w:author="Chen, Delia (NSB - CN/Hangzhou)" w:date="2019-03-26T10:53:00Z">
              <w:r w:rsidRPr="001A46B0">
                <w:rPr>
                  <w:rFonts w:ascii="Arial" w:eastAsia="宋体" w:hAnsi="Arial"/>
                  <w:sz w:val="18"/>
                </w:rPr>
                <w:t>PDCCH_beta</w:t>
              </w:r>
            </w:ins>
          </w:p>
        </w:tc>
        <w:tc>
          <w:tcPr>
            <w:tcW w:w="1701" w:type="dxa"/>
            <w:tcBorders>
              <w:bottom w:val="single" w:sz="4" w:space="0" w:color="auto"/>
            </w:tcBorders>
          </w:tcPr>
          <w:p w14:paraId="090D1AD5" w14:textId="77777777" w:rsidR="00CC069F" w:rsidRPr="001A46B0" w:rsidRDefault="00CC069F" w:rsidP="006633E6">
            <w:pPr>
              <w:keepNext/>
              <w:keepLines/>
              <w:spacing w:after="0"/>
              <w:jc w:val="center"/>
              <w:rPr>
                <w:ins w:id="3668" w:author="Chen, Delia (NSB - CN/Hangzhou)" w:date="2019-03-26T10:53:00Z"/>
                <w:rFonts w:ascii="Arial" w:eastAsia="宋体" w:hAnsi="Arial"/>
                <w:sz w:val="18"/>
              </w:rPr>
            </w:pPr>
            <w:ins w:id="3669" w:author="Chen, Delia (NSB - CN/Hangzhou)" w:date="2019-03-26T10:53:00Z">
              <w:r w:rsidRPr="001A46B0">
                <w:rPr>
                  <w:rFonts w:ascii="Arial" w:eastAsia="宋体" w:hAnsi="Arial"/>
                  <w:sz w:val="18"/>
                </w:rPr>
                <w:t>dB</w:t>
              </w:r>
            </w:ins>
          </w:p>
        </w:tc>
        <w:tc>
          <w:tcPr>
            <w:tcW w:w="5154" w:type="dxa"/>
            <w:gridSpan w:val="3"/>
            <w:shd w:val="clear" w:color="auto" w:fill="auto"/>
          </w:tcPr>
          <w:p w14:paraId="56CB01F1" w14:textId="77777777" w:rsidR="00CC069F" w:rsidRPr="001A46B0" w:rsidRDefault="00CC069F" w:rsidP="006633E6">
            <w:pPr>
              <w:keepNext/>
              <w:keepLines/>
              <w:spacing w:after="0"/>
              <w:jc w:val="center"/>
              <w:rPr>
                <w:ins w:id="3670" w:author="Chen, Delia (NSB - CN/Hangzhou)" w:date="2019-03-26T10:53:00Z"/>
                <w:rFonts w:ascii="Arial" w:eastAsia="宋体" w:hAnsi="Arial"/>
                <w:sz w:val="18"/>
              </w:rPr>
            </w:pPr>
            <w:ins w:id="3671" w:author="Chen, Delia (NSB - CN/Hangzhou)" w:date="2019-03-26T10:53:00Z">
              <w:r w:rsidRPr="001A46B0">
                <w:rPr>
                  <w:rFonts w:ascii="Arial" w:eastAsia="宋体" w:hAnsi="Arial"/>
                  <w:sz w:val="18"/>
                </w:rPr>
                <w:t>4</w:t>
              </w:r>
            </w:ins>
          </w:p>
        </w:tc>
      </w:tr>
      <w:tr w:rsidR="00CC069F" w:rsidRPr="001A46B0" w14:paraId="2017615F" w14:textId="77777777" w:rsidTr="006633E6">
        <w:trPr>
          <w:cantSplit/>
          <w:trHeight w:val="180"/>
          <w:jc w:val="center"/>
          <w:ins w:id="3672" w:author="Chen, Delia (NSB - CN/Hangzhou)" w:date="2019-03-26T10:53:00Z"/>
        </w:trPr>
        <w:tc>
          <w:tcPr>
            <w:tcW w:w="2887" w:type="dxa"/>
            <w:gridSpan w:val="2"/>
            <w:tcBorders>
              <w:left w:val="single" w:sz="4" w:space="0" w:color="auto"/>
              <w:bottom w:val="single" w:sz="4" w:space="0" w:color="auto"/>
            </w:tcBorders>
          </w:tcPr>
          <w:p w14:paraId="085F2796" w14:textId="77777777" w:rsidR="00CC069F" w:rsidRPr="001A46B0" w:rsidRDefault="00CC069F" w:rsidP="006633E6">
            <w:pPr>
              <w:keepNext/>
              <w:keepLines/>
              <w:spacing w:after="0"/>
              <w:rPr>
                <w:ins w:id="3673" w:author="Chen, Delia (NSB - CN/Hangzhou)" w:date="2019-03-26T10:53:00Z"/>
                <w:rFonts w:ascii="Arial" w:eastAsia="宋体" w:hAnsi="Arial"/>
                <w:sz w:val="18"/>
              </w:rPr>
            </w:pPr>
            <w:ins w:id="3674" w:author="Chen, Delia (NSB - CN/Hangzhou)" w:date="2019-03-26T10:53:00Z">
              <w:r w:rsidRPr="001A46B0">
                <w:rPr>
                  <w:rFonts w:ascii="Arial" w:eastAsia="宋体" w:hAnsi="Arial"/>
                  <w:sz w:val="18"/>
                </w:rPr>
                <w:t>PDCCH_DMRS_beta</w:t>
              </w:r>
            </w:ins>
          </w:p>
        </w:tc>
        <w:tc>
          <w:tcPr>
            <w:tcW w:w="1701" w:type="dxa"/>
            <w:tcBorders>
              <w:bottom w:val="single" w:sz="4" w:space="0" w:color="auto"/>
            </w:tcBorders>
          </w:tcPr>
          <w:p w14:paraId="457E4F87" w14:textId="77777777" w:rsidR="00CC069F" w:rsidRPr="001A46B0" w:rsidRDefault="00CC069F" w:rsidP="006633E6">
            <w:pPr>
              <w:keepNext/>
              <w:keepLines/>
              <w:spacing w:after="0"/>
              <w:jc w:val="center"/>
              <w:rPr>
                <w:ins w:id="3675" w:author="Chen, Delia (NSB - CN/Hangzhou)" w:date="2019-03-26T10:53:00Z"/>
                <w:rFonts w:ascii="Arial" w:eastAsia="宋体" w:hAnsi="Arial"/>
                <w:sz w:val="18"/>
              </w:rPr>
            </w:pPr>
            <w:ins w:id="3676" w:author="Chen, Delia (NSB - CN/Hangzhou)" w:date="2019-03-26T10:53:00Z">
              <w:r w:rsidRPr="001A46B0">
                <w:rPr>
                  <w:rFonts w:ascii="Arial" w:eastAsia="宋体" w:hAnsi="Arial"/>
                  <w:sz w:val="18"/>
                </w:rPr>
                <w:t>dB</w:t>
              </w:r>
            </w:ins>
          </w:p>
        </w:tc>
        <w:tc>
          <w:tcPr>
            <w:tcW w:w="5154" w:type="dxa"/>
            <w:gridSpan w:val="3"/>
            <w:shd w:val="clear" w:color="auto" w:fill="auto"/>
          </w:tcPr>
          <w:p w14:paraId="19BDC410" w14:textId="77777777" w:rsidR="00CC069F" w:rsidRPr="001A46B0" w:rsidRDefault="00CC069F" w:rsidP="006633E6">
            <w:pPr>
              <w:keepNext/>
              <w:keepLines/>
              <w:spacing w:after="0"/>
              <w:jc w:val="center"/>
              <w:rPr>
                <w:ins w:id="3677" w:author="Chen, Delia (NSB - CN/Hangzhou)" w:date="2019-03-26T10:53:00Z"/>
                <w:rFonts w:ascii="Arial" w:eastAsia="宋体" w:hAnsi="Arial"/>
                <w:sz w:val="18"/>
              </w:rPr>
            </w:pPr>
            <w:ins w:id="3678" w:author="Chen, Delia (NSB - CN/Hangzhou)" w:date="2019-03-26T10:53:00Z">
              <w:r w:rsidRPr="001A46B0">
                <w:rPr>
                  <w:rFonts w:ascii="Arial" w:eastAsia="宋体" w:hAnsi="Arial"/>
                  <w:sz w:val="18"/>
                </w:rPr>
                <w:t>4</w:t>
              </w:r>
            </w:ins>
          </w:p>
        </w:tc>
      </w:tr>
      <w:tr w:rsidR="00CC069F" w:rsidRPr="001A46B0" w14:paraId="3610DDDE" w14:textId="77777777" w:rsidTr="006633E6">
        <w:trPr>
          <w:cantSplit/>
          <w:trHeight w:val="169"/>
          <w:jc w:val="center"/>
          <w:ins w:id="3679" w:author="Chen, Delia (NSB - CN/Hangzhou)" w:date="2019-03-26T10:53:00Z"/>
        </w:trPr>
        <w:tc>
          <w:tcPr>
            <w:tcW w:w="2887" w:type="dxa"/>
            <w:gridSpan w:val="2"/>
            <w:tcBorders>
              <w:left w:val="single" w:sz="4" w:space="0" w:color="auto"/>
              <w:bottom w:val="single" w:sz="4" w:space="0" w:color="auto"/>
            </w:tcBorders>
          </w:tcPr>
          <w:p w14:paraId="3BFF3EE5" w14:textId="77777777" w:rsidR="00CC069F" w:rsidRPr="001A46B0" w:rsidRDefault="00CC069F" w:rsidP="006633E6">
            <w:pPr>
              <w:keepNext/>
              <w:keepLines/>
              <w:spacing w:after="0"/>
              <w:rPr>
                <w:ins w:id="3680" w:author="Chen, Delia (NSB - CN/Hangzhou)" w:date="2019-03-26T10:53:00Z"/>
                <w:rFonts w:ascii="Arial" w:eastAsia="宋体" w:hAnsi="Arial"/>
                <w:sz w:val="18"/>
              </w:rPr>
            </w:pPr>
            <w:ins w:id="3681" w:author="Chen, Delia (NSB - CN/Hangzhou)" w:date="2019-03-26T10:53:00Z">
              <w:r w:rsidRPr="001A46B0">
                <w:rPr>
                  <w:rFonts w:ascii="Arial" w:eastAsia="宋体" w:hAnsi="Arial"/>
                  <w:sz w:val="18"/>
                </w:rPr>
                <w:t>PBCH_beta</w:t>
              </w:r>
            </w:ins>
          </w:p>
        </w:tc>
        <w:tc>
          <w:tcPr>
            <w:tcW w:w="1701" w:type="dxa"/>
            <w:tcBorders>
              <w:bottom w:val="single" w:sz="4" w:space="0" w:color="auto"/>
            </w:tcBorders>
          </w:tcPr>
          <w:p w14:paraId="4A1CB8AC" w14:textId="77777777" w:rsidR="00CC069F" w:rsidRPr="001A46B0" w:rsidRDefault="00CC069F" w:rsidP="006633E6">
            <w:pPr>
              <w:keepNext/>
              <w:keepLines/>
              <w:spacing w:after="0"/>
              <w:jc w:val="center"/>
              <w:rPr>
                <w:ins w:id="3682" w:author="Chen, Delia (NSB - CN/Hangzhou)" w:date="2019-03-26T10:53:00Z"/>
                <w:rFonts w:ascii="Arial" w:eastAsia="宋体" w:hAnsi="Arial"/>
                <w:sz w:val="18"/>
              </w:rPr>
            </w:pPr>
            <w:ins w:id="3683" w:author="Chen, Delia (NSB - CN/Hangzhou)" w:date="2019-03-26T10:53:00Z">
              <w:r w:rsidRPr="001A46B0">
                <w:rPr>
                  <w:rFonts w:ascii="Arial" w:eastAsia="宋体" w:hAnsi="Arial"/>
                  <w:sz w:val="18"/>
                </w:rPr>
                <w:t>dB</w:t>
              </w:r>
            </w:ins>
          </w:p>
        </w:tc>
        <w:tc>
          <w:tcPr>
            <w:tcW w:w="5154" w:type="dxa"/>
            <w:gridSpan w:val="3"/>
            <w:vMerge w:val="restart"/>
            <w:shd w:val="clear" w:color="auto" w:fill="auto"/>
          </w:tcPr>
          <w:p w14:paraId="4AE58463" w14:textId="77777777" w:rsidR="00CC069F" w:rsidRPr="001A46B0" w:rsidRDefault="00CC069F" w:rsidP="006633E6">
            <w:pPr>
              <w:keepNext/>
              <w:keepLines/>
              <w:spacing w:after="0"/>
              <w:jc w:val="center"/>
              <w:rPr>
                <w:ins w:id="3684" w:author="Chen, Delia (NSB - CN/Hangzhou)" w:date="2019-03-26T10:53:00Z"/>
                <w:rFonts w:ascii="Arial" w:eastAsia="宋体" w:hAnsi="Arial"/>
                <w:sz w:val="18"/>
              </w:rPr>
            </w:pPr>
          </w:p>
          <w:p w14:paraId="6214A500" w14:textId="77777777" w:rsidR="00CC069F" w:rsidRPr="001A46B0" w:rsidRDefault="00CC069F" w:rsidP="006633E6">
            <w:pPr>
              <w:keepNext/>
              <w:keepLines/>
              <w:spacing w:after="0"/>
              <w:jc w:val="center"/>
              <w:rPr>
                <w:ins w:id="3685" w:author="Chen, Delia (NSB - CN/Hangzhou)" w:date="2019-03-26T10:53:00Z"/>
                <w:rFonts w:ascii="Arial" w:eastAsia="宋体" w:hAnsi="Arial"/>
                <w:sz w:val="18"/>
              </w:rPr>
            </w:pPr>
          </w:p>
          <w:p w14:paraId="4D0AE570" w14:textId="77777777" w:rsidR="00CC069F" w:rsidRPr="001A46B0" w:rsidRDefault="00CC069F" w:rsidP="006633E6">
            <w:pPr>
              <w:keepNext/>
              <w:keepLines/>
              <w:spacing w:after="0"/>
              <w:jc w:val="center"/>
              <w:rPr>
                <w:ins w:id="3686" w:author="Chen, Delia (NSB - CN/Hangzhou)" w:date="2019-03-26T10:53:00Z"/>
                <w:rFonts w:ascii="Arial" w:eastAsia="宋体" w:hAnsi="Arial"/>
                <w:sz w:val="18"/>
              </w:rPr>
            </w:pPr>
            <w:ins w:id="3687" w:author="Chen, Delia (NSB - CN/Hangzhou)" w:date="2019-03-26T10:53:00Z">
              <w:r w:rsidRPr="001A46B0">
                <w:rPr>
                  <w:rFonts w:ascii="Arial" w:eastAsia="宋体" w:hAnsi="Arial"/>
                  <w:sz w:val="18"/>
                </w:rPr>
                <w:t>0</w:t>
              </w:r>
            </w:ins>
          </w:p>
        </w:tc>
      </w:tr>
      <w:tr w:rsidR="00CC069F" w:rsidRPr="001A46B0" w14:paraId="784069D5" w14:textId="77777777" w:rsidTr="006633E6">
        <w:trPr>
          <w:cantSplit/>
          <w:trHeight w:val="169"/>
          <w:jc w:val="center"/>
          <w:ins w:id="3688" w:author="Chen, Delia (NSB - CN/Hangzhou)" w:date="2019-03-26T10:53:00Z"/>
        </w:trPr>
        <w:tc>
          <w:tcPr>
            <w:tcW w:w="2887" w:type="dxa"/>
            <w:gridSpan w:val="2"/>
            <w:tcBorders>
              <w:left w:val="single" w:sz="4" w:space="0" w:color="auto"/>
              <w:bottom w:val="single" w:sz="4" w:space="0" w:color="auto"/>
            </w:tcBorders>
          </w:tcPr>
          <w:p w14:paraId="401C61DE" w14:textId="77777777" w:rsidR="00CC069F" w:rsidRPr="001A46B0" w:rsidRDefault="00CC069F" w:rsidP="006633E6">
            <w:pPr>
              <w:keepNext/>
              <w:keepLines/>
              <w:spacing w:after="0"/>
              <w:rPr>
                <w:ins w:id="3689" w:author="Chen, Delia (NSB - CN/Hangzhou)" w:date="2019-03-26T10:53:00Z"/>
                <w:rFonts w:ascii="Arial" w:eastAsia="宋体" w:hAnsi="Arial"/>
                <w:sz w:val="18"/>
              </w:rPr>
            </w:pPr>
            <w:ins w:id="3690" w:author="Chen, Delia (NSB - CN/Hangzhou)" w:date="2019-03-26T10:53:00Z">
              <w:r w:rsidRPr="001A46B0">
                <w:rPr>
                  <w:rFonts w:ascii="Arial" w:eastAsia="宋体" w:hAnsi="Arial"/>
                  <w:sz w:val="18"/>
                </w:rPr>
                <w:t>PSS_beta</w:t>
              </w:r>
            </w:ins>
          </w:p>
        </w:tc>
        <w:tc>
          <w:tcPr>
            <w:tcW w:w="1701" w:type="dxa"/>
            <w:tcBorders>
              <w:bottom w:val="single" w:sz="4" w:space="0" w:color="auto"/>
            </w:tcBorders>
          </w:tcPr>
          <w:p w14:paraId="1BE361C9" w14:textId="77777777" w:rsidR="00CC069F" w:rsidRPr="001A46B0" w:rsidRDefault="00CC069F" w:rsidP="006633E6">
            <w:pPr>
              <w:keepNext/>
              <w:keepLines/>
              <w:spacing w:after="0"/>
              <w:jc w:val="center"/>
              <w:rPr>
                <w:ins w:id="3691" w:author="Chen, Delia (NSB - CN/Hangzhou)" w:date="2019-03-26T10:53:00Z"/>
                <w:rFonts w:ascii="Arial" w:eastAsia="宋体" w:hAnsi="Arial"/>
                <w:sz w:val="18"/>
              </w:rPr>
            </w:pPr>
            <w:ins w:id="3692" w:author="Chen, Delia (NSB - CN/Hangzhou)" w:date="2019-03-26T10:53:00Z">
              <w:r w:rsidRPr="001A46B0">
                <w:rPr>
                  <w:rFonts w:ascii="Arial" w:eastAsia="宋体" w:hAnsi="Arial"/>
                  <w:sz w:val="18"/>
                </w:rPr>
                <w:t>dB</w:t>
              </w:r>
            </w:ins>
          </w:p>
        </w:tc>
        <w:tc>
          <w:tcPr>
            <w:tcW w:w="5154" w:type="dxa"/>
            <w:gridSpan w:val="3"/>
            <w:vMerge/>
            <w:shd w:val="clear" w:color="auto" w:fill="auto"/>
          </w:tcPr>
          <w:p w14:paraId="7D2B1137" w14:textId="77777777" w:rsidR="00CC069F" w:rsidRPr="001A46B0" w:rsidRDefault="00CC069F" w:rsidP="006633E6">
            <w:pPr>
              <w:keepNext/>
              <w:keepLines/>
              <w:spacing w:after="0"/>
              <w:jc w:val="center"/>
              <w:rPr>
                <w:ins w:id="3693" w:author="Chen, Delia (NSB - CN/Hangzhou)" w:date="2019-03-26T10:53:00Z"/>
                <w:rFonts w:ascii="Arial" w:eastAsia="宋体" w:hAnsi="Arial"/>
                <w:sz w:val="18"/>
              </w:rPr>
            </w:pPr>
          </w:p>
        </w:tc>
      </w:tr>
      <w:tr w:rsidR="00CC069F" w:rsidRPr="001A46B0" w14:paraId="17AF4E86" w14:textId="77777777" w:rsidTr="006633E6">
        <w:trPr>
          <w:cantSplit/>
          <w:trHeight w:val="180"/>
          <w:jc w:val="center"/>
          <w:ins w:id="3694" w:author="Chen, Delia (NSB - CN/Hangzhou)" w:date="2019-03-26T10:53:00Z"/>
        </w:trPr>
        <w:tc>
          <w:tcPr>
            <w:tcW w:w="2887" w:type="dxa"/>
            <w:gridSpan w:val="2"/>
            <w:tcBorders>
              <w:left w:val="single" w:sz="4" w:space="0" w:color="auto"/>
              <w:bottom w:val="single" w:sz="4" w:space="0" w:color="auto"/>
            </w:tcBorders>
          </w:tcPr>
          <w:p w14:paraId="5A28FE26" w14:textId="77777777" w:rsidR="00CC069F" w:rsidRPr="001A46B0" w:rsidRDefault="00CC069F" w:rsidP="006633E6">
            <w:pPr>
              <w:keepNext/>
              <w:keepLines/>
              <w:spacing w:after="0"/>
              <w:rPr>
                <w:ins w:id="3695" w:author="Chen, Delia (NSB - CN/Hangzhou)" w:date="2019-03-26T10:53:00Z"/>
                <w:rFonts w:ascii="Arial" w:eastAsia="宋体" w:hAnsi="Arial"/>
                <w:sz w:val="18"/>
              </w:rPr>
            </w:pPr>
            <w:ins w:id="3696" w:author="Chen, Delia (NSB - CN/Hangzhou)" w:date="2019-03-26T10:53:00Z">
              <w:r w:rsidRPr="001A46B0">
                <w:rPr>
                  <w:rFonts w:ascii="Arial" w:eastAsia="宋体" w:hAnsi="Arial"/>
                  <w:sz w:val="18"/>
                </w:rPr>
                <w:t>SSS_beta</w:t>
              </w:r>
            </w:ins>
          </w:p>
        </w:tc>
        <w:tc>
          <w:tcPr>
            <w:tcW w:w="1701" w:type="dxa"/>
            <w:tcBorders>
              <w:bottom w:val="single" w:sz="4" w:space="0" w:color="auto"/>
            </w:tcBorders>
          </w:tcPr>
          <w:p w14:paraId="71AAD5B0" w14:textId="77777777" w:rsidR="00CC069F" w:rsidRPr="001A46B0" w:rsidRDefault="00CC069F" w:rsidP="006633E6">
            <w:pPr>
              <w:keepNext/>
              <w:keepLines/>
              <w:spacing w:after="0"/>
              <w:jc w:val="center"/>
              <w:rPr>
                <w:ins w:id="3697" w:author="Chen, Delia (NSB - CN/Hangzhou)" w:date="2019-03-26T10:53:00Z"/>
                <w:rFonts w:ascii="Arial" w:eastAsia="宋体" w:hAnsi="Arial"/>
                <w:sz w:val="18"/>
              </w:rPr>
            </w:pPr>
            <w:ins w:id="3698" w:author="Chen, Delia (NSB - CN/Hangzhou)" w:date="2019-03-26T10:53:00Z">
              <w:r w:rsidRPr="001A46B0">
                <w:rPr>
                  <w:rFonts w:ascii="Arial" w:eastAsia="宋体" w:hAnsi="Arial"/>
                  <w:sz w:val="18"/>
                </w:rPr>
                <w:t>dB</w:t>
              </w:r>
            </w:ins>
          </w:p>
        </w:tc>
        <w:tc>
          <w:tcPr>
            <w:tcW w:w="5154" w:type="dxa"/>
            <w:gridSpan w:val="3"/>
            <w:vMerge/>
            <w:shd w:val="clear" w:color="auto" w:fill="auto"/>
          </w:tcPr>
          <w:p w14:paraId="41D4B1A1" w14:textId="77777777" w:rsidR="00CC069F" w:rsidRPr="001A46B0" w:rsidRDefault="00CC069F" w:rsidP="006633E6">
            <w:pPr>
              <w:keepNext/>
              <w:keepLines/>
              <w:spacing w:after="0"/>
              <w:jc w:val="center"/>
              <w:rPr>
                <w:ins w:id="3699" w:author="Chen, Delia (NSB - CN/Hangzhou)" w:date="2019-03-26T10:53:00Z"/>
                <w:rFonts w:ascii="Arial" w:eastAsia="宋体" w:hAnsi="Arial"/>
                <w:sz w:val="18"/>
              </w:rPr>
            </w:pPr>
          </w:p>
        </w:tc>
      </w:tr>
      <w:tr w:rsidR="00CC069F" w:rsidRPr="001A46B0" w14:paraId="6CF119B2" w14:textId="77777777" w:rsidTr="006633E6">
        <w:trPr>
          <w:cantSplit/>
          <w:trHeight w:val="169"/>
          <w:jc w:val="center"/>
          <w:ins w:id="3700" w:author="Chen, Delia (NSB - CN/Hangzhou)" w:date="2019-03-26T10:53:00Z"/>
        </w:trPr>
        <w:tc>
          <w:tcPr>
            <w:tcW w:w="2887" w:type="dxa"/>
            <w:gridSpan w:val="2"/>
            <w:tcBorders>
              <w:left w:val="single" w:sz="4" w:space="0" w:color="auto"/>
              <w:bottom w:val="single" w:sz="4" w:space="0" w:color="auto"/>
            </w:tcBorders>
          </w:tcPr>
          <w:p w14:paraId="3B6426C6" w14:textId="77777777" w:rsidR="00CC069F" w:rsidRPr="001A46B0" w:rsidRDefault="00CC069F" w:rsidP="006633E6">
            <w:pPr>
              <w:keepNext/>
              <w:keepLines/>
              <w:spacing w:after="0"/>
              <w:rPr>
                <w:ins w:id="3701" w:author="Chen, Delia (NSB - CN/Hangzhou)" w:date="2019-03-26T10:53:00Z"/>
                <w:rFonts w:ascii="Arial" w:eastAsia="宋体" w:hAnsi="Arial"/>
                <w:sz w:val="18"/>
              </w:rPr>
            </w:pPr>
            <w:ins w:id="3702" w:author="Chen, Delia (NSB - CN/Hangzhou)" w:date="2019-03-26T10:53:00Z">
              <w:r w:rsidRPr="001A46B0">
                <w:rPr>
                  <w:rFonts w:ascii="Arial" w:eastAsia="宋体" w:hAnsi="Arial"/>
                  <w:sz w:val="18"/>
                </w:rPr>
                <w:t>PDSCH_beta</w:t>
              </w:r>
            </w:ins>
          </w:p>
        </w:tc>
        <w:tc>
          <w:tcPr>
            <w:tcW w:w="1701" w:type="dxa"/>
            <w:tcBorders>
              <w:bottom w:val="single" w:sz="4" w:space="0" w:color="auto"/>
            </w:tcBorders>
          </w:tcPr>
          <w:p w14:paraId="0C304756" w14:textId="77777777" w:rsidR="00CC069F" w:rsidRPr="001A46B0" w:rsidRDefault="00CC069F" w:rsidP="006633E6">
            <w:pPr>
              <w:keepNext/>
              <w:keepLines/>
              <w:spacing w:after="0"/>
              <w:jc w:val="center"/>
              <w:rPr>
                <w:ins w:id="3703" w:author="Chen, Delia (NSB - CN/Hangzhou)" w:date="2019-03-26T10:53:00Z"/>
                <w:rFonts w:ascii="Arial" w:eastAsia="宋体" w:hAnsi="Arial"/>
                <w:sz w:val="18"/>
              </w:rPr>
            </w:pPr>
            <w:ins w:id="3704" w:author="Chen, Delia (NSB - CN/Hangzhou)" w:date="2019-03-26T10:53:00Z">
              <w:r w:rsidRPr="001A46B0">
                <w:rPr>
                  <w:rFonts w:ascii="Arial" w:eastAsia="宋体" w:hAnsi="Arial"/>
                  <w:sz w:val="18"/>
                </w:rPr>
                <w:t>dB</w:t>
              </w:r>
            </w:ins>
          </w:p>
        </w:tc>
        <w:tc>
          <w:tcPr>
            <w:tcW w:w="5154" w:type="dxa"/>
            <w:gridSpan w:val="3"/>
            <w:vMerge/>
            <w:shd w:val="clear" w:color="auto" w:fill="auto"/>
          </w:tcPr>
          <w:p w14:paraId="332D53B5" w14:textId="77777777" w:rsidR="00CC069F" w:rsidRPr="001A46B0" w:rsidRDefault="00CC069F" w:rsidP="006633E6">
            <w:pPr>
              <w:keepNext/>
              <w:keepLines/>
              <w:spacing w:after="0"/>
              <w:jc w:val="center"/>
              <w:rPr>
                <w:ins w:id="3705" w:author="Chen, Delia (NSB - CN/Hangzhou)" w:date="2019-03-26T10:53:00Z"/>
                <w:rFonts w:ascii="Arial" w:eastAsia="宋体" w:hAnsi="Arial"/>
                <w:sz w:val="18"/>
              </w:rPr>
            </w:pPr>
          </w:p>
        </w:tc>
      </w:tr>
      <w:tr w:rsidR="00CC069F" w:rsidRPr="001A46B0" w14:paraId="2F0F607F" w14:textId="77777777" w:rsidTr="006633E6">
        <w:trPr>
          <w:cantSplit/>
          <w:trHeight w:val="169"/>
          <w:jc w:val="center"/>
          <w:ins w:id="3706" w:author="Chen, Delia (NSB - CN/Hangzhou)" w:date="2019-03-26T10:53:00Z"/>
        </w:trPr>
        <w:tc>
          <w:tcPr>
            <w:tcW w:w="2887" w:type="dxa"/>
            <w:gridSpan w:val="2"/>
            <w:tcBorders>
              <w:left w:val="single" w:sz="4" w:space="0" w:color="auto"/>
              <w:bottom w:val="single" w:sz="4" w:space="0" w:color="auto"/>
            </w:tcBorders>
            <w:vAlign w:val="center"/>
          </w:tcPr>
          <w:p w14:paraId="7873C4C9" w14:textId="77777777" w:rsidR="00CC069F" w:rsidRPr="001A46B0" w:rsidRDefault="00CC069F" w:rsidP="006633E6">
            <w:pPr>
              <w:keepNext/>
              <w:keepLines/>
              <w:spacing w:after="0"/>
              <w:rPr>
                <w:ins w:id="3707" w:author="Chen, Delia (NSB - CN/Hangzhou)" w:date="2019-03-26T10:53:00Z"/>
                <w:rFonts w:ascii="Arial" w:eastAsia="宋体" w:hAnsi="Arial"/>
                <w:sz w:val="18"/>
              </w:rPr>
            </w:pPr>
            <w:ins w:id="3708" w:author="Chen, Delia (NSB - CN/Hangzhou)" w:date="2019-03-26T10:53:00Z">
              <w:r w:rsidRPr="001A46B0">
                <w:rPr>
                  <w:rFonts w:ascii="Arial" w:eastAsia="宋体" w:hAnsi="Arial"/>
                  <w:sz w:val="18"/>
                </w:rPr>
                <w:t>OCNG_beta</w:t>
              </w:r>
            </w:ins>
          </w:p>
        </w:tc>
        <w:tc>
          <w:tcPr>
            <w:tcW w:w="1701" w:type="dxa"/>
            <w:tcBorders>
              <w:bottom w:val="single" w:sz="4" w:space="0" w:color="auto"/>
            </w:tcBorders>
          </w:tcPr>
          <w:p w14:paraId="0C514E6E" w14:textId="77777777" w:rsidR="00CC069F" w:rsidRPr="001A46B0" w:rsidRDefault="00CC069F" w:rsidP="006633E6">
            <w:pPr>
              <w:keepNext/>
              <w:keepLines/>
              <w:spacing w:after="0"/>
              <w:jc w:val="center"/>
              <w:rPr>
                <w:ins w:id="3709" w:author="Chen, Delia (NSB - CN/Hangzhou)" w:date="2019-03-26T10:53:00Z"/>
                <w:rFonts w:ascii="Arial" w:eastAsia="宋体" w:hAnsi="Arial"/>
                <w:sz w:val="18"/>
              </w:rPr>
            </w:pPr>
            <w:ins w:id="3710" w:author="Chen, Delia (NSB - CN/Hangzhou)" w:date="2019-03-26T10:53:00Z">
              <w:r w:rsidRPr="001A46B0">
                <w:rPr>
                  <w:rFonts w:ascii="Arial" w:eastAsia="宋体" w:hAnsi="Arial"/>
                  <w:sz w:val="18"/>
                </w:rPr>
                <w:t>dB</w:t>
              </w:r>
            </w:ins>
          </w:p>
        </w:tc>
        <w:tc>
          <w:tcPr>
            <w:tcW w:w="5154" w:type="dxa"/>
            <w:gridSpan w:val="3"/>
            <w:vMerge/>
            <w:shd w:val="clear" w:color="auto" w:fill="auto"/>
          </w:tcPr>
          <w:p w14:paraId="263A8BBC" w14:textId="77777777" w:rsidR="00CC069F" w:rsidRPr="001A46B0" w:rsidRDefault="00CC069F" w:rsidP="006633E6">
            <w:pPr>
              <w:keepNext/>
              <w:keepLines/>
              <w:spacing w:after="0"/>
              <w:jc w:val="center"/>
              <w:rPr>
                <w:ins w:id="3711" w:author="Chen, Delia (NSB - CN/Hangzhou)" w:date="2019-03-26T10:53:00Z"/>
                <w:rFonts w:ascii="Arial" w:eastAsia="宋体" w:hAnsi="Arial"/>
                <w:sz w:val="18"/>
              </w:rPr>
            </w:pPr>
          </w:p>
        </w:tc>
      </w:tr>
      <w:tr w:rsidR="00CC069F" w:rsidRPr="001A46B0" w14:paraId="28676AAA" w14:textId="77777777" w:rsidTr="006633E6">
        <w:trPr>
          <w:cantSplit/>
          <w:trHeight w:val="185"/>
          <w:jc w:val="center"/>
          <w:ins w:id="3712" w:author="Chen, Delia (NSB - CN/Hangzhou)" w:date="2019-03-26T10:53:00Z"/>
        </w:trPr>
        <w:tc>
          <w:tcPr>
            <w:tcW w:w="1328" w:type="dxa"/>
          </w:tcPr>
          <w:p w14:paraId="7BF5C0A0" w14:textId="77777777" w:rsidR="00CC069F" w:rsidRPr="001A46B0" w:rsidRDefault="00CC069F" w:rsidP="006633E6">
            <w:pPr>
              <w:keepNext/>
              <w:keepLines/>
              <w:spacing w:after="0"/>
              <w:rPr>
                <w:ins w:id="3713" w:author="Chen, Delia (NSB - CN/Hangzhou)" w:date="2019-03-26T10:53:00Z"/>
                <w:rFonts w:ascii="Arial" w:eastAsia="宋体" w:hAnsi="Arial"/>
                <w:sz w:val="18"/>
              </w:rPr>
            </w:pPr>
            <w:ins w:id="3714" w:author="Chen, Delia (NSB - CN/Hangzhou)" w:date="2019-03-26T10:53:00Z">
              <w:r w:rsidRPr="001A46B0">
                <w:rPr>
                  <w:rFonts w:ascii="Arial" w:eastAsia="宋体" w:hAnsi="Arial"/>
                  <w:sz w:val="18"/>
                </w:rPr>
                <w:t>SNR</w:t>
              </w:r>
            </w:ins>
          </w:p>
        </w:tc>
        <w:tc>
          <w:tcPr>
            <w:tcW w:w="1559" w:type="dxa"/>
          </w:tcPr>
          <w:p w14:paraId="1DEBA7D3" w14:textId="77777777" w:rsidR="00CC069F" w:rsidRPr="001A46B0" w:rsidRDefault="00CC069F" w:rsidP="006633E6">
            <w:pPr>
              <w:keepNext/>
              <w:keepLines/>
              <w:spacing w:after="0"/>
              <w:rPr>
                <w:ins w:id="3715" w:author="Chen, Delia (NSB - CN/Hangzhou)" w:date="2019-03-26T10:53:00Z"/>
                <w:rFonts w:ascii="Arial" w:eastAsia="宋体" w:hAnsi="Arial"/>
                <w:sz w:val="18"/>
                <w:lang w:val="it-IT"/>
              </w:rPr>
            </w:pPr>
            <w:ins w:id="3716" w:author="Chen, Delia (NSB - CN/Hangzhou)" w:date="2019-03-26T10:53:00Z">
              <w:r w:rsidRPr="001A46B0">
                <w:rPr>
                  <w:rFonts w:ascii="Arial" w:eastAsia="宋体" w:hAnsi="Arial"/>
                  <w:sz w:val="18"/>
                  <w:lang w:val="it-IT"/>
                </w:rPr>
                <w:t>Config 1</w:t>
              </w:r>
            </w:ins>
          </w:p>
        </w:tc>
        <w:tc>
          <w:tcPr>
            <w:tcW w:w="1701" w:type="dxa"/>
          </w:tcPr>
          <w:p w14:paraId="7491FA21" w14:textId="77777777" w:rsidR="00CC069F" w:rsidRPr="001A46B0" w:rsidRDefault="00CC069F" w:rsidP="006633E6">
            <w:pPr>
              <w:keepNext/>
              <w:keepLines/>
              <w:spacing w:after="0"/>
              <w:jc w:val="center"/>
              <w:rPr>
                <w:ins w:id="3717" w:author="Chen, Delia (NSB - CN/Hangzhou)" w:date="2019-03-26T10:53:00Z"/>
                <w:rFonts w:ascii="Arial" w:eastAsia="宋体" w:hAnsi="Arial"/>
                <w:sz w:val="18"/>
              </w:rPr>
            </w:pPr>
            <w:ins w:id="3718" w:author="Chen, Delia (NSB - CN/Hangzhou)" w:date="2019-03-26T10:53:00Z">
              <w:r w:rsidRPr="001A46B0">
                <w:rPr>
                  <w:rFonts w:ascii="Arial" w:eastAsia="宋体" w:hAnsi="Arial"/>
                  <w:sz w:val="18"/>
                </w:rPr>
                <w:t>dB</w:t>
              </w:r>
            </w:ins>
          </w:p>
        </w:tc>
        <w:tc>
          <w:tcPr>
            <w:tcW w:w="1718" w:type="dxa"/>
          </w:tcPr>
          <w:p w14:paraId="1F35B1D6" w14:textId="77777777" w:rsidR="00CC069F" w:rsidRPr="001A46B0" w:rsidRDefault="00CC069F" w:rsidP="006633E6">
            <w:pPr>
              <w:keepNext/>
              <w:keepLines/>
              <w:spacing w:after="0"/>
              <w:jc w:val="center"/>
              <w:rPr>
                <w:ins w:id="3719" w:author="Chen, Delia (NSB - CN/Hangzhou)" w:date="2019-03-26T10:53:00Z"/>
                <w:rFonts w:ascii="Arial" w:eastAsia="宋体" w:hAnsi="Arial"/>
                <w:sz w:val="18"/>
              </w:rPr>
            </w:pPr>
            <w:ins w:id="3720" w:author="Chen, Delia (NSB - CN/Hangzhou)" w:date="2019-03-26T10:53:00Z">
              <w:r w:rsidRPr="001A46B0">
                <w:rPr>
                  <w:rFonts w:ascii="Arial" w:eastAsia="宋体" w:hAnsi="Arial"/>
                  <w:sz w:val="18"/>
                </w:rPr>
                <w:t>TBD</w:t>
              </w:r>
            </w:ins>
          </w:p>
        </w:tc>
        <w:tc>
          <w:tcPr>
            <w:tcW w:w="1718" w:type="dxa"/>
          </w:tcPr>
          <w:p w14:paraId="69F41D4E" w14:textId="77777777" w:rsidR="00CC069F" w:rsidRPr="001A46B0" w:rsidRDefault="00CC069F" w:rsidP="006633E6">
            <w:pPr>
              <w:keepNext/>
              <w:keepLines/>
              <w:spacing w:after="0"/>
              <w:jc w:val="center"/>
              <w:rPr>
                <w:ins w:id="3721" w:author="Chen, Delia (NSB - CN/Hangzhou)" w:date="2019-03-26T10:53:00Z"/>
                <w:rFonts w:ascii="Arial" w:eastAsia="宋体" w:hAnsi="Arial"/>
                <w:sz w:val="18"/>
              </w:rPr>
            </w:pPr>
            <w:ins w:id="3722" w:author="Chen, Delia (NSB - CN/Hangzhou)" w:date="2019-03-26T10:53:00Z">
              <w:r w:rsidRPr="001A46B0">
                <w:rPr>
                  <w:rFonts w:ascii="Arial" w:eastAsia="宋体" w:hAnsi="Arial"/>
                  <w:sz w:val="18"/>
                </w:rPr>
                <w:t>TBD</w:t>
              </w:r>
            </w:ins>
          </w:p>
        </w:tc>
        <w:tc>
          <w:tcPr>
            <w:tcW w:w="1718" w:type="dxa"/>
          </w:tcPr>
          <w:p w14:paraId="55152CE0" w14:textId="77777777" w:rsidR="00CC069F" w:rsidRPr="001A46B0" w:rsidRDefault="00CC069F" w:rsidP="006633E6">
            <w:pPr>
              <w:keepNext/>
              <w:keepLines/>
              <w:spacing w:after="0"/>
              <w:jc w:val="center"/>
              <w:rPr>
                <w:ins w:id="3723" w:author="Chen, Delia (NSB - CN/Hangzhou)" w:date="2019-03-26T10:53:00Z"/>
                <w:rFonts w:ascii="Arial" w:eastAsia="宋体" w:hAnsi="Arial"/>
                <w:sz w:val="18"/>
              </w:rPr>
            </w:pPr>
            <w:ins w:id="3724" w:author="Chen, Delia (NSB - CN/Hangzhou)" w:date="2019-03-26T10:53:00Z">
              <w:r w:rsidRPr="001A46B0">
                <w:rPr>
                  <w:rFonts w:ascii="Arial" w:eastAsia="宋体" w:hAnsi="Arial"/>
                  <w:sz w:val="18"/>
                </w:rPr>
                <w:t>TBD</w:t>
              </w:r>
            </w:ins>
          </w:p>
        </w:tc>
      </w:tr>
      <w:tr w:rsidR="00CC069F" w:rsidRPr="001A46B0" w14:paraId="55A4EC9E" w14:textId="77777777" w:rsidTr="006633E6">
        <w:trPr>
          <w:cantSplit/>
          <w:trHeight w:val="189"/>
          <w:jc w:val="center"/>
          <w:ins w:id="3725" w:author="Chen, Delia (NSB - CN/Hangzhou)" w:date="2019-03-26T10:53:00Z"/>
        </w:trPr>
        <w:tc>
          <w:tcPr>
            <w:tcW w:w="1328" w:type="dxa"/>
          </w:tcPr>
          <w:p w14:paraId="2273B4B5" w14:textId="77777777" w:rsidR="00CC069F" w:rsidRPr="001A46B0" w:rsidRDefault="00CC069F" w:rsidP="006633E6">
            <w:pPr>
              <w:keepNext/>
              <w:keepLines/>
              <w:spacing w:after="0"/>
              <w:rPr>
                <w:ins w:id="3726" w:author="Chen, Delia (NSB - CN/Hangzhou)" w:date="2019-03-26T10:53:00Z"/>
                <w:rFonts w:ascii="Arial" w:eastAsia="宋体" w:hAnsi="Arial"/>
                <w:sz w:val="18"/>
              </w:rPr>
            </w:pPr>
            <w:ins w:id="3727" w:author="Chen, Delia (NSB - CN/Hangzhou)" w:date="2019-03-26T10:53:00Z">
              <w:r w:rsidRPr="001A46B0">
                <w:rPr>
                  <w:rFonts w:ascii="Arial" w:eastAsia="宋体" w:hAnsi="Arial"/>
                  <w:sz w:val="18"/>
                </w:rPr>
                <w:object w:dxaOrig="420" w:dyaOrig="360" w14:anchorId="2E8CA9F2">
                  <v:shape id="_x0000_i1034" type="#_x0000_t75" style="width:21pt;height:18.5pt" o:ole="" fillcolor="window">
                    <v:imagedata r:id="rId18" o:title=""/>
                  </v:shape>
                  <o:OLEObject Type="Embed" ProgID="Equation.3" ShapeID="_x0000_i1034" DrawAspect="Content" ObjectID="_1615670925" r:id="rId31"/>
                </w:object>
              </w:r>
            </w:ins>
          </w:p>
        </w:tc>
        <w:tc>
          <w:tcPr>
            <w:tcW w:w="1559" w:type="dxa"/>
          </w:tcPr>
          <w:p w14:paraId="4BE83907" w14:textId="77777777" w:rsidR="00CC069F" w:rsidRPr="001A46B0" w:rsidRDefault="00CC069F" w:rsidP="006633E6">
            <w:pPr>
              <w:keepNext/>
              <w:keepLines/>
              <w:spacing w:after="0"/>
              <w:rPr>
                <w:ins w:id="3728" w:author="Chen, Delia (NSB - CN/Hangzhou)" w:date="2019-03-26T10:53:00Z"/>
                <w:rFonts w:ascii="Arial" w:eastAsia="宋体" w:hAnsi="Arial"/>
                <w:sz w:val="18"/>
                <w:lang w:val="it-IT"/>
              </w:rPr>
            </w:pPr>
            <w:ins w:id="3729" w:author="Chen, Delia (NSB - CN/Hangzhou)" w:date="2019-03-26T10:53:00Z">
              <w:r w:rsidRPr="001A46B0">
                <w:rPr>
                  <w:rFonts w:ascii="Arial" w:eastAsia="宋体" w:hAnsi="Arial"/>
                  <w:sz w:val="18"/>
                  <w:lang w:val="it-IT"/>
                </w:rPr>
                <w:t>Config 1</w:t>
              </w:r>
            </w:ins>
          </w:p>
        </w:tc>
        <w:tc>
          <w:tcPr>
            <w:tcW w:w="1701" w:type="dxa"/>
          </w:tcPr>
          <w:p w14:paraId="26E0A101" w14:textId="77777777" w:rsidR="00CC069F" w:rsidRPr="001A46B0" w:rsidRDefault="00CC069F" w:rsidP="006633E6">
            <w:pPr>
              <w:keepNext/>
              <w:keepLines/>
              <w:spacing w:after="0"/>
              <w:jc w:val="center"/>
              <w:rPr>
                <w:ins w:id="3730" w:author="Chen, Delia (NSB - CN/Hangzhou)" w:date="2019-03-26T10:53:00Z"/>
                <w:rFonts w:ascii="Arial" w:eastAsia="宋体" w:hAnsi="Arial"/>
                <w:sz w:val="18"/>
              </w:rPr>
            </w:pPr>
            <w:ins w:id="3731" w:author="Chen, Delia (NSB - CN/Hangzhou)" w:date="2019-03-26T10:53:00Z">
              <w:r w:rsidRPr="001A46B0">
                <w:rPr>
                  <w:rFonts w:ascii="Arial" w:eastAsia="宋体" w:hAnsi="Arial"/>
                  <w:sz w:val="18"/>
                </w:rPr>
                <w:t>dBm/15KHz</w:t>
              </w:r>
            </w:ins>
          </w:p>
        </w:tc>
        <w:tc>
          <w:tcPr>
            <w:tcW w:w="5154" w:type="dxa"/>
            <w:gridSpan w:val="3"/>
          </w:tcPr>
          <w:p w14:paraId="128D6694" w14:textId="77777777" w:rsidR="00CC069F" w:rsidRPr="001A46B0" w:rsidRDefault="00CC069F" w:rsidP="006633E6">
            <w:pPr>
              <w:keepNext/>
              <w:keepLines/>
              <w:spacing w:after="0"/>
              <w:jc w:val="center"/>
              <w:rPr>
                <w:ins w:id="3732" w:author="Chen, Delia (NSB - CN/Hangzhou)" w:date="2019-03-26T10:53:00Z"/>
                <w:rFonts w:ascii="Arial" w:eastAsia="宋体" w:hAnsi="Arial"/>
                <w:sz w:val="18"/>
              </w:rPr>
            </w:pPr>
            <w:ins w:id="3733" w:author="Chen, Delia (NSB - CN/Hangzhou)" w:date="2019-03-26T10:53:00Z">
              <w:r>
                <w:rPr>
                  <w:rFonts w:ascii="Arial" w:eastAsia="宋体" w:hAnsi="Arial"/>
                  <w:sz w:val="18"/>
                </w:rPr>
                <w:t>-98</w:t>
              </w:r>
            </w:ins>
          </w:p>
        </w:tc>
      </w:tr>
      <w:tr w:rsidR="00CC069F" w:rsidRPr="001A46B0" w14:paraId="57002079" w14:textId="77777777" w:rsidTr="006633E6">
        <w:trPr>
          <w:cantSplit/>
          <w:trHeight w:val="207"/>
          <w:jc w:val="center"/>
          <w:ins w:id="3734" w:author="Chen, Delia (NSB - CN/Hangzhou)" w:date="2019-03-26T10:53:00Z"/>
        </w:trPr>
        <w:tc>
          <w:tcPr>
            <w:tcW w:w="2887" w:type="dxa"/>
            <w:gridSpan w:val="2"/>
          </w:tcPr>
          <w:p w14:paraId="331653B9" w14:textId="77777777" w:rsidR="00CC069F" w:rsidRPr="001A46B0" w:rsidRDefault="00CC069F" w:rsidP="006633E6">
            <w:pPr>
              <w:keepNext/>
              <w:keepLines/>
              <w:spacing w:after="0"/>
              <w:rPr>
                <w:ins w:id="3735" w:author="Chen, Delia (NSB - CN/Hangzhou)" w:date="2019-03-26T10:53:00Z"/>
                <w:rFonts w:ascii="Arial" w:eastAsia="宋体" w:hAnsi="Arial"/>
                <w:sz w:val="18"/>
              </w:rPr>
            </w:pPr>
            <w:ins w:id="3736" w:author="Chen, Delia (NSB - CN/Hangzhou)" w:date="2019-03-26T10:53:00Z">
              <w:r w:rsidRPr="001A46B0">
                <w:rPr>
                  <w:rFonts w:ascii="Arial" w:eastAsia="宋体" w:hAnsi="Arial"/>
                  <w:sz w:val="18"/>
                </w:rPr>
                <w:t>Propagation condition</w:t>
              </w:r>
            </w:ins>
          </w:p>
        </w:tc>
        <w:tc>
          <w:tcPr>
            <w:tcW w:w="1701" w:type="dxa"/>
          </w:tcPr>
          <w:p w14:paraId="7A96B061" w14:textId="77777777" w:rsidR="00CC069F" w:rsidRPr="001A46B0" w:rsidRDefault="00CC069F" w:rsidP="006633E6">
            <w:pPr>
              <w:keepNext/>
              <w:keepLines/>
              <w:spacing w:after="0"/>
              <w:jc w:val="center"/>
              <w:rPr>
                <w:ins w:id="3737" w:author="Chen, Delia (NSB - CN/Hangzhou)" w:date="2019-03-26T10:53:00Z"/>
                <w:rFonts w:ascii="Arial" w:eastAsia="宋体" w:hAnsi="Arial"/>
                <w:sz w:val="18"/>
              </w:rPr>
            </w:pPr>
          </w:p>
        </w:tc>
        <w:tc>
          <w:tcPr>
            <w:tcW w:w="5154" w:type="dxa"/>
            <w:gridSpan w:val="3"/>
            <w:shd w:val="clear" w:color="auto" w:fill="auto"/>
          </w:tcPr>
          <w:p w14:paraId="01F960B8" w14:textId="77777777" w:rsidR="00CC069F" w:rsidRPr="001A46B0" w:rsidRDefault="00CC069F" w:rsidP="006633E6">
            <w:pPr>
              <w:keepNext/>
              <w:keepLines/>
              <w:spacing w:after="0"/>
              <w:jc w:val="center"/>
              <w:rPr>
                <w:ins w:id="3738" w:author="Chen, Delia (NSB - CN/Hangzhou)" w:date="2019-03-26T10:53:00Z"/>
                <w:rFonts w:ascii="Arial" w:eastAsia="宋体" w:hAnsi="Arial"/>
                <w:sz w:val="18"/>
              </w:rPr>
            </w:pPr>
            <w:ins w:id="3739" w:author="Chen, Delia (NSB - CN/Hangzhou)" w:date="2019-03-26T10:53:00Z">
              <w:r w:rsidRPr="001A46B0">
                <w:rPr>
                  <w:rFonts w:ascii="Arial" w:eastAsia="宋体" w:hAnsi="Arial"/>
                  <w:sz w:val="18"/>
                </w:rPr>
                <w:t>[TDL-C 300ns 100Hz]</w:t>
              </w:r>
            </w:ins>
          </w:p>
        </w:tc>
      </w:tr>
      <w:tr w:rsidR="00CC069F" w:rsidRPr="001A46B0" w14:paraId="42CBB7D1" w14:textId="77777777" w:rsidTr="006633E6">
        <w:trPr>
          <w:cantSplit/>
          <w:trHeight w:val="2119"/>
          <w:jc w:val="center"/>
          <w:ins w:id="3740" w:author="Chen, Delia (NSB - CN/Hangzhou)" w:date="2019-03-26T10:53:00Z"/>
        </w:trPr>
        <w:tc>
          <w:tcPr>
            <w:tcW w:w="9742" w:type="dxa"/>
            <w:gridSpan w:val="6"/>
          </w:tcPr>
          <w:p w14:paraId="7A910094" w14:textId="77777777" w:rsidR="00CC069F" w:rsidRPr="00BE18BD" w:rsidRDefault="00CC069F" w:rsidP="00CC069F">
            <w:pPr>
              <w:keepNext/>
              <w:keepLines/>
              <w:spacing w:after="0"/>
              <w:ind w:left="851" w:hanging="851"/>
              <w:rPr>
                <w:ins w:id="3741" w:author="Chen, Delia (NSB - CN/Hangzhou)" w:date="2019-03-26T10:53:00Z"/>
                <w:rFonts w:ascii="Arial" w:eastAsia="宋体" w:hAnsi="Arial"/>
                <w:sz w:val="18"/>
              </w:rPr>
            </w:pPr>
            <w:ins w:id="3742" w:author="Chen, Delia (NSB - CN/Hangzhou)" w:date="2019-03-26T10:53:00Z">
              <w:r w:rsidRPr="00BE18BD">
                <w:rPr>
                  <w:rFonts w:ascii="Arial" w:eastAsia="宋体" w:hAnsi="Arial"/>
                  <w:sz w:val="18"/>
                </w:rPr>
                <w:t>Note 1:</w:t>
              </w:r>
              <w:r w:rsidRPr="00BE18BD">
                <w:rPr>
                  <w:rFonts w:ascii="Arial" w:eastAsia="宋体" w:hAnsi="Arial"/>
                  <w:sz w:val="18"/>
                </w:rPr>
                <w:tab/>
                <w:t>OCNG shall be used such that the resources in Cell 1 are fully allocated and a constant total transmitted power spectral density is achieved for all OFDM symbols.</w:t>
              </w:r>
            </w:ins>
          </w:p>
          <w:p w14:paraId="27D0317E" w14:textId="77777777" w:rsidR="00CC069F" w:rsidRPr="00BE18BD" w:rsidRDefault="00CC069F" w:rsidP="00CC069F">
            <w:pPr>
              <w:keepNext/>
              <w:keepLines/>
              <w:spacing w:after="0"/>
              <w:ind w:left="851" w:hanging="851"/>
              <w:rPr>
                <w:ins w:id="3743" w:author="Chen, Delia (NSB - CN/Hangzhou)" w:date="2019-03-26T10:53:00Z"/>
                <w:rFonts w:ascii="Arial" w:eastAsia="宋体" w:hAnsi="Arial"/>
                <w:sz w:val="18"/>
              </w:rPr>
            </w:pPr>
            <w:ins w:id="3744" w:author="Chen, Delia (NSB - CN/Hangzhou)" w:date="2019-03-26T10:53:00Z">
              <w:r w:rsidRPr="00BE18BD">
                <w:rPr>
                  <w:rFonts w:ascii="Arial" w:eastAsia="宋体" w:hAnsi="Arial"/>
                  <w:sz w:val="18"/>
                </w:rPr>
                <w:t>Note 2:</w:t>
              </w:r>
              <w:r w:rsidRPr="00BE18BD">
                <w:rPr>
                  <w:rFonts w:ascii="Arial" w:eastAsia="宋体" w:hAnsi="Arial"/>
                  <w:sz w:val="18"/>
                </w:rPr>
                <w:tab/>
                <w:t>The uplink resources for CSI reporting are assigned to the UE prior to the start of time period T1.</w:t>
              </w:r>
            </w:ins>
          </w:p>
          <w:p w14:paraId="79076ED5" w14:textId="77777777" w:rsidR="00CC069F" w:rsidRPr="00BE18BD" w:rsidRDefault="00CC069F" w:rsidP="00CC069F">
            <w:pPr>
              <w:keepNext/>
              <w:keepLines/>
              <w:spacing w:after="0"/>
              <w:ind w:left="851" w:hanging="851"/>
              <w:rPr>
                <w:ins w:id="3745" w:author="Chen, Delia (NSB - CN/Hangzhou)" w:date="2019-03-26T10:53:00Z"/>
                <w:rFonts w:ascii="Arial" w:eastAsia="宋体" w:hAnsi="Arial"/>
                <w:sz w:val="18"/>
              </w:rPr>
            </w:pPr>
            <w:ins w:id="3746" w:author="Chen, Delia (NSB - CN/Hangzhou)" w:date="2019-03-26T10:53:00Z">
              <w:r w:rsidRPr="00BE18BD">
                <w:rPr>
                  <w:rFonts w:ascii="Arial" w:eastAsia="宋体" w:hAnsi="Arial"/>
                  <w:sz w:val="18"/>
                </w:rPr>
                <w:t>Note 3:</w:t>
              </w:r>
              <w:r w:rsidRPr="00BE18BD">
                <w:rPr>
                  <w:rFonts w:ascii="Arial" w:eastAsia="宋体" w:hAnsi="Arial"/>
                  <w:sz w:val="18"/>
                </w:rPr>
                <w:tab/>
                <w:t>NZP CSI-RS resource set configuration for CSI reporting are assigned to the UE prior to the start of time period T1.</w:t>
              </w:r>
            </w:ins>
          </w:p>
          <w:p w14:paraId="2D33ED32" w14:textId="77777777" w:rsidR="00CC069F" w:rsidRPr="00BE18BD" w:rsidRDefault="00CC069F" w:rsidP="00CC069F">
            <w:pPr>
              <w:keepNext/>
              <w:keepLines/>
              <w:spacing w:after="0"/>
              <w:ind w:left="851" w:hanging="851"/>
              <w:rPr>
                <w:ins w:id="3747" w:author="Chen, Delia (NSB - CN/Hangzhou)" w:date="2019-03-26T10:53:00Z"/>
                <w:rFonts w:ascii="Arial" w:eastAsia="宋体" w:hAnsi="Arial"/>
                <w:sz w:val="18"/>
              </w:rPr>
            </w:pPr>
            <w:ins w:id="3748" w:author="Chen, Delia (NSB - CN/Hangzhou)" w:date="2019-03-26T10:53:00Z">
              <w:r w:rsidRPr="00BE18BD">
                <w:rPr>
                  <w:rFonts w:ascii="Arial" w:eastAsia="宋体" w:hAnsi="Arial"/>
                  <w:sz w:val="18"/>
                </w:rPr>
                <w:t>Note 4:</w:t>
              </w:r>
              <w:r w:rsidRPr="00BE18BD">
                <w:rPr>
                  <w:rFonts w:ascii="Arial" w:eastAsia="宋体" w:hAnsi="Arial"/>
                  <w:sz w:val="18"/>
                </w:rPr>
                <w:tab/>
                <w:t>Measurement gap configuration is assigned to the UE prior to the start of time period T1.</w:t>
              </w:r>
            </w:ins>
          </w:p>
          <w:p w14:paraId="3C1F6EE8" w14:textId="77777777" w:rsidR="00CC069F" w:rsidRPr="00BE18BD" w:rsidRDefault="00CC069F" w:rsidP="00CC069F">
            <w:pPr>
              <w:keepNext/>
              <w:keepLines/>
              <w:spacing w:after="0"/>
              <w:ind w:left="851" w:hanging="851"/>
              <w:rPr>
                <w:ins w:id="3749" w:author="Chen, Delia (NSB - CN/Hangzhou)" w:date="2019-03-26T10:53:00Z"/>
                <w:rFonts w:ascii="Arial" w:eastAsia="宋体" w:hAnsi="Arial"/>
                <w:sz w:val="18"/>
              </w:rPr>
            </w:pPr>
            <w:ins w:id="3750" w:author="Chen, Delia (NSB - CN/Hangzhou)" w:date="2019-03-26T10:53:00Z">
              <w:r w:rsidRPr="00BE18BD">
                <w:rPr>
                  <w:rFonts w:ascii="Arial" w:eastAsia="宋体" w:hAnsi="Arial"/>
                  <w:sz w:val="18"/>
                </w:rPr>
                <w:t>Note 5:</w:t>
              </w:r>
              <w:r w:rsidRPr="00BE18BD">
                <w:rPr>
                  <w:rFonts w:ascii="Arial" w:eastAsia="宋体" w:hAnsi="Arial"/>
                  <w:sz w:val="18"/>
                </w:rPr>
                <w:tab/>
                <w:t>The timers and layer 3 filtering related parameters are configured prior to the start of time period T1.</w:t>
              </w:r>
            </w:ins>
          </w:p>
          <w:p w14:paraId="1CEE88A9" w14:textId="77777777" w:rsidR="00CC069F" w:rsidRPr="00BE18BD" w:rsidRDefault="00CC069F" w:rsidP="00CC069F">
            <w:pPr>
              <w:keepNext/>
              <w:keepLines/>
              <w:spacing w:after="0"/>
              <w:ind w:left="851" w:hanging="851"/>
              <w:rPr>
                <w:ins w:id="3751" w:author="Chen, Delia (NSB - CN/Hangzhou)" w:date="2019-03-26T10:53:00Z"/>
                <w:rFonts w:ascii="Arial" w:eastAsia="宋体" w:hAnsi="Arial"/>
                <w:sz w:val="18"/>
              </w:rPr>
            </w:pPr>
            <w:ins w:id="3752" w:author="Chen, Delia (NSB - CN/Hangzhou)" w:date="2019-03-26T10:53:00Z">
              <w:r w:rsidRPr="00BE18BD">
                <w:rPr>
                  <w:rFonts w:ascii="Arial" w:eastAsia="宋体" w:hAnsi="Arial"/>
                  <w:sz w:val="18"/>
                </w:rPr>
                <w:t>Note 6:</w:t>
              </w:r>
              <w:r w:rsidRPr="00BE18BD">
                <w:rPr>
                  <w:rFonts w:ascii="Arial" w:eastAsia="宋体" w:hAnsi="Arial"/>
                  <w:sz w:val="18"/>
                </w:rPr>
                <w:tab/>
                <w:t>The signal contains PDCCH for UEs other than the device under test as part of OCNG.</w:t>
              </w:r>
            </w:ins>
          </w:p>
          <w:p w14:paraId="05FD6EB9" w14:textId="77777777" w:rsidR="00CC069F" w:rsidRPr="00BE18BD" w:rsidRDefault="00CC069F" w:rsidP="00CC069F">
            <w:pPr>
              <w:keepNext/>
              <w:keepLines/>
              <w:spacing w:after="0"/>
              <w:ind w:left="851" w:hanging="851"/>
              <w:rPr>
                <w:ins w:id="3753" w:author="Chen, Delia (NSB - CN/Hangzhou)" w:date="2019-03-26T10:53:00Z"/>
                <w:rFonts w:ascii="Arial" w:eastAsia="宋体" w:hAnsi="Arial"/>
                <w:sz w:val="18"/>
              </w:rPr>
            </w:pPr>
            <w:ins w:id="3754" w:author="Chen, Delia (NSB - CN/Hangzhou)" w:date="2019-03-26T10:53:00Z">
              <w:r w:rsidRPr="00BE18BD">
                <w:rPr>
                  <w:rFonts w:ascii="Arial" w:eastAsia="宋体" w:hAnsi="Arial"/>
                  <w:sz w:val="18"/>
                </w:rPr>
                <w:t>Note 7:</w:t>
              </w:r>
              <w:r w:rsidRPr="00BE18BD">
                <w:rPr>
                  <w:rFonts w:ascii="Arial" w:eastAsia="宋体" w:hAnsi="Arial"/>
                  <w:sz w:val="18"/>
                </w:rPr>
                <w:tab/>
                <w:t>SNR levels correspond to the signal to noise ratio over the SSS REs.</w:t>
              </w:r>
            </w:ins>
          </w:p>
          <w:p w14:paraId="668D72F1" w14:textId="77777777" w:rsidR="00CC069F" w:rsidRPr="00BE18BD" w:rsidRDefault="00CC069F" w:rsidP="00CC069F">
            <w:pPr>
              <w:keepNext/>
              <w:keepLines/>
              <w:spacing w:after="0"/>
              <w:ind w:left="851" w:hanging="851"/>
              <w:rPr>
                <w:ins w:id="3755" w:author="Chen, Delia (NSB - CN/Hangzhou)" w:date="2019-03-26T10:53:00Z"/>
                <w:rFonts w:ascii="Arial" w:eastAsia="宋体" w:hAnsi="Arial"/>
                <w:sz w:val="18"/>
              </w:rPr>
            </w:pPr>
            <w:ins w:id="3756" w:author="Chen, Delia (NSB - CN/Hangzhou)" w:date="2019-03-26T10:53:00Z">
              <w:r w:rsidRPr="00BE18BD">
                <w:rPr>
                  <w:rFonts w:ascii="Arial" w:eastAsia="宋体" w:hAnsi="Arial"/>
                  <w:sz w:val="18"/>
                </w:rPr>
                <w:t>Note 8:</w:t>
              </w:r>
              <w:r w:rsidRPr="00BE18BD">
                <w:rPr>
                  <w:rFonts w:ascii="Arial" w:eastAsia="宋体" w:hAnsi="Arial"/>
                  <w:sz w:val="18"/>
                </w:rPr>
                <w:tab/>
                <w:t xml:space="preserve">The SNR in time periods T1, T2 and T3 is denoted as SNR1, SNR2 and SNR3 respectively in figure </w:t>
              </w:r>
              <w:r w:rsidRPr="00BE18BD">
                <w:rPr>
                  <w:rFonts w:ascii="Arial" w:eastAsia="宋体" w:hAnsi="Arial"/>
                  <w:sz w:val="18"/>
                  <w:lang w:val="en-US"/>
                </w:rPr>
                <w:t>A.7.5.1.8.1-1</w:t>
              </w:r>
              <w:r w:rsidRPr="00BE18BD">
                <w:rPr>
                  <w:rFonts w:ascii="Arial" w:eastAsia="宋体" w:hAnsi="Arial"/>
                  <w:sz w:val="18"/>
                </w:rPr>
                <w:t>.</w:t>
              </w:r>
            </w:ins>
          </w:p>
          <w:p w14:paraId="7BCEACE5" w14:textId="5B7F692E" w:rsidR="00CC069F" w:rsidRPr="001A46B0" w:rsidRDefault="00CC069F" w:rsidP="00CC069F">
            <w:pPr>
              <w:keepNext/>
              <w:keepLines/>
              <w:spacing w:after="0"/>
              <w:ind w:left="851" w:hanging="851"/>
              <w:rPr>
                <w:ins w:id="3757" w:author="Chen, Delia (NSB - CN/Hangzhou)" w:date="2019-03-26T10:53:00Z"/>
                <w:rFonts w:ascii="Arial" w:eastAsia="宋体" w:hAnsi="Arial"/>
                <w:sz w:val="18"/>
              </w:rPr>
            </w:pPr>
            <w:ins w:id="3758" w:author="Chen, Delia (NSB - CN/Hangzhou)" w:date="2019-03-26T10:53:00Z">
              <w:r w:rsidRPr="00BE18BD">
                <w:rPr>
                  <w:rFonts w:ascii="Arial" w:eastAsia="宋体" w:hAnsi="Arial"/>
                  <w:sz w:val="18"/>
                </w:rPr>
                <w:t>Note 9:</w:t>
              </w:r>
              <w:r w:rsidRPr="00BE18BD">
                <w:rPr>
                  <w:rFonts w:ascii="Arial" w:eastAsia="MS Mincho" w:hAnsi="Arial"/>
                  <w:snapToGrid w:val="0"/>
                  <w:sz w:val="18"/>
                </w:rPr>
                <w:tab/>
              </w:r>
              <w:r w:rsidRPr="00BE18BD">
                <w:rPr>
                  <w:rFonts w:ascii="Arial" w:eastAsia="宋体" w:hAnsi="Arial"/>
                  <w:sz w:val="18"/>
                </w:rPr>
                <w:t>The SNR values are specified for testing a UE which supports 2RX on at least one band. For testing of a UE which supports 4RX on all bands, the SNR during T3 is [A.3.6]</w:t>
              </w:r>
              <w:r w:rsidRPr="00BE18BD">
                <w:rPr>
                  <w:rFonts w:ascii="Arial" w:eastAsia="宋体" w:hAnsi="Arial"/>
                  <w:snapToGrid w:val="0"/>
                  <w:sz w:val="18"/>
                </w:rPr>
                <w:t>.</w:t>
              </w:r>
            </w:ins>
          </w:p>
        </w:tc>
      </w:tr>
    </w:tbl>
    <w:p w14:paraId="7CF3C2FF" w14:textId="77777777" w:rsidR="00CC069F" w:rsidRPr="00A25A3E" w:rsidRDefault="00CC069F" w:rsidP="00BE18BD">
      <w:pPr>
        <w:overflowPunct w:val="0"/>
        <w:autoSpaceDE w:val="0"/>
        <w:autoSpaceDN w:val="0"/>
        <w:adjustRightInd w:val="0"/>
        <w:spacing w:after="120"/>
        <w:textAlignment w:val="baseline"/>
        <w:rPr>
          <w:rFonts w:eastAsia="MS Mincho"/>
        </w:rPr>
      </w:pPr>
    </w:p>
    <w:p w14:paraId="73AD05F9" w14:textId="72BF3D89" w:rsidR="00BE18BD" w:rsidRPr="00BE18BD" w:rsidRDefault="00BE18BD" w:rsidP="00BE18BD">
      <w:pPr>
        <w:keepNext/>
        <w:keepLines/>
        <w:spacing w:before="60"/>
        <w:jc w:val="center"/>
        <w:rPr>
          <w:rFonts w:ascii="Arial" w:eastAsia="Malgun Gothic" w:hAnsi="Arial"/>
          <w:b/>
          <w:kern w:val="20"/>
          <w:lang w:val="en-US"/>
        </w:rPr>
      </w:pPr>
      <w:r w:rsidRPr="00BE18BD">
        <w:rPr>
          <w:rFonts w:ascii="Arial" w:eastAsia="Malgun Gothic" w:hAnsi="Arial"/>
          <w:b/>
          <w:kern w:val="20"/>
          <w:lang w:val="en-US"/>
        </w:rPr>
        <w:lastRenderedPageBreak/>
        <w:t>Table A.7.5.1.8.1-</w:t>
      </w:r>
      <w:del w:id="3759" w:author="Chen, Delia (NSB - CN/Hangzhou)" w:date="2019-03-26T11:18:00Z">
        <w:r w:rsidRPr="00BE18BD" w:rsidDel="00D85B81">
          <w:rPr>
            <w:rFonts w:ascii="Arial" w:eastAsia="Malgun Gothic" w:hAnsi="Arial"/>
            <w:b/>
            <w:kern w:val="20"/>
            <w:lang w:val="en-US"/>
          </w:rPr>
          <w:delText>3</w:delText>
        </w:r>
      </w:del>
      <w:ins w:id="3760" w:author="Chen, Delia (NSB - CN/Hangzhou)" w:date="2019-03-26T11:18:00Z">
        <w:r w:rsidR="00D85B81">
          <w:rPr>
            <w:rFonts w:ascii="Arial" w:eastAsia="Malgun Gothic" w:hAnsi="Arial"/>
            <w:b/>
            <w:kern w:val="20"/>
            <w:lang w:val="en-US"/>
          </w:rPr>
          <w:t>4</w:t>
        </w:r>
      </w:ins>
      <w:r w:rsidRPr="00BE18BD">
        <w:rPr>
          <w:rFonts w:ascii="Arial" w:eastAsia="Malgun Gothic" w:hAnsi="Arial"/>
          <w:b/>
          <w:kern w:val="20"/>
          <w:lang w:val="en-US"/>
        </w:rPr>
        <w:t xml:space="preserve">: </w:t>
      </w:r>
      <w:r w:rsidRPr="00BE18BD">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E18BD" w:rsidRPr="00BE18BD" w14:paraId="5446B6B0" w14:textId="77777777" w:rsidTr="006633E6">
        <w:trPr>
          <w:trHeight w:val="210"/>
          <w:jc w:val="center"/>
        </w:trPr>
        <w:tc>
          <w:tcPr>
            <w:tcW w:w="3075" w:type="dxa"/>
            <w:vMerge w:val="restart"/>
            <w:vAlign w:val="center"/>
          </w:tcPr>
          <w:p w14:paraId="4FCB27A7"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3FBD17C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8</w:t>
            </w:r>
          </w:p>
        </w:tc>
      </w:tr>
      <w:tr w:rsidR="00BE18BD" w:rsidRPr="00BE18BD" w14:paraId="5995FA58" w14:textId="77777777" w:rsidTr="006633E6">
        <w:trPr>
          <w:trHeight w:val="210"/>
          <w:jc w:val="center"/>
        </w:trPr>
        <w:tc>
          <w:tcPr>
            <w:tcW w:w="3075" w:type="dxa"/>
            <w:vMerge/>
            <w:vAlign w:val="center"/>
          </w:tcPr>
          <w:p w14:paraId="37DB6604" w14:textId="77777777" w:rsidR="00BE18BD" w:rsidRPr="00BE18BD" w:rsidRDefault="00BE18BD" w:rsidP="00BE18BD">
            <w:pPr>
              <w:keepNext/>
              <w:keepLines/>
              <w:spacing w:after="0"/>
              <w:jc w:val="center"/>
              <w:rPr>
                <w:rFonts w:ascii="Arial" w:eastAsia="宋体" w:hAnsi="Arial"/>
                <w:b/>
                <w:sz w:val="18"/>
              </w:rPr>
            </w:pPr>
          </w:p>
        </w:tc>
        <w:tc>
          <w:tcPr>
            <w:tcW w:w="1219" w:type="dxa"/>
          </w:tcPr>
          <w:p w14:paraId="76E5666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02506E5B" w14:textId="77777777" w:rsidTr="006633E6">
        <w:trPr>
          <w:jc w:val="center"/>
        </w:trPr>
        <w:tc>
          <w:tcPr>
            <w:tcW w:w="3075" w:type="dxa"/>
            <w:vAlign w:val="center"/>
          </w:tcPr>
          <w:p w14:paraId="69B1F116"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gapOffset</w:t>
            </w:r>
          </w:p>
        </w:tc>
        <w:tc>
          <w:tcPr>
            <w:tcW w:w="1219" w:type="dxa"/>
          </w:tcPr>
          <w:p w14:paraId="6A7AC124"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[0]</w:t>
            </w:r>
          </w:p>
        </w:tc>
      </w:tr>
      <w:tr w:rsidR="00BE18BD" w:rsidRPr="00BE18BD" w14:paraId="1DC7F87E" w14:textId="77777777" w:rsidTr="006633E6">
        <w:trPr>
          <w:jc w:val="center"/>
        </w:trPr>
        <w:tc>
          <w:tcPr>
            <w:tcW w:w="4294" w:type="dxa"/>
            <w:gridSpan w:val="2"/>
            <w:vAlign w:val="center"/>
          </w:tcPr>
          <w:p w14:paraId="62A6383A"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Note 1:</w:t>
            </w:r>
            <w:r w:rsidRPr="00BE18BD">
              <w:rPr>
                <w:rFonts w:ascii="Arial" w:eastAsia="宋体" w:hAnsi="Arial"/>
                <w:sz w:val="18"/>
                <w:lang w:eastAsia="zh-CN"/>
              </w:rPr>
              <w:t xml:space="preserve"> RLM RS is partially overlapped with measurement gap</w:t>
            </w:r>
          </w:p>
        </w:tc>
      </w:tr>
    </w:tbl>
    <w:p w14:paraId="1B94C813" w14:textId="77777777" w:rsidR="00BE18BD" w:rsidRPr="00BE18BD" w:rsidRDefault="00BE18BD" w:rsidP="00BE18BD">
      <w:pPr>
        <w:rPr>
          <w:rFonts w:eastAsia="宋体"/>
        </w:rPr>
      </w:pPr>
    </w:p>
    <w:p w14:paraId="35CC53A0" w14:textId="6E08C5BE" w:rsidR="00BE18BD" w:rsidRPr="00BE18BD" w:rsidRDefault="00BE18BD" w:rsidP="00BE18BD">
      <w:pPr>
        <w:keepNext/>
        <w:keepLines/>
        <w:spacing w:before="60"/>
        <w:jc w:val="center"/>
        <w:rPr>
          <w:rFonts w:ascii="Arial" w:eastAsia="宋体" w:hAnsi="Arial"/>
          <w:b/>
        </w:rPr>
      </w:pPr>
      <w:r w:rsidRPr="00BE18BD">
        <w:rPr>
          <w:rFonts w:ascii="Arial" w:eastAsia="Malgun Gothic" w:hAnsi="Arial"/>
          <w:b/>
          <w:kern w:val="20"/>
          <w:lang w:val="en-US"/>
        </w:rPr>
        <w:t>Table A.7.5.1.8.1-</w:t>
      </w:r>
      <w:del w:id="3761" w:author="Chen, Delia (NSB - CN/Hangzhou)" w:date="2019-03-26T11:18:00Z">
        <w:r w:rsidRPr="00BE18BD" w:rsidDel="00D85B81">
          <w:rPr>
            <w:rFonts w:ascii="Arial" w:eastAsia="Malgun Gothic" w:hAnsi="Arial"/>
            <w:b/>
            <w:kern w:val="20"/>
            <w:lang w:val="en-US"/>
          </w:rPr>
          <w:delText>4</w:delText>
        </w:r>
      </w:del>
      <w:ins w:id="3762" w:author="Chen, Delia (NSB - CN/Hangzhou)" w:date="2019-03-26T11:18:00Z">
        <w:r w:rsidR="00D85B81">
          <w:rPr>
            <w:rFonts w:ascii="Arial" w:eastAsia="Malgun Gothic" w:hAnsi="Arial"/>
            <w:b/>
            <w:kern w:val="20"/>
            <w:lang w:val="en-US"/>
          </w:rPr>
          <w:t>5</w:t>
        </w:r>
      </w:ins>
      <w:r w:rsidRPr="00BE18BD">
        <w:rPr>
          <w:rFonts w:ascii="Arial" w:eastAsia="Malgun Gothic" w:hAnsi="Arial"/>
          <w:b/>
          <w:kern w:val="20"/>
          <w:lang w:val="en-US"/>
        </w:rPr>
        <w:t xml:space="preserve">: </w:t>
      </w:r>
      <w:r w:rsidRPr="00BE18BD">
        <w:rPr>
          <w:rFonts w:ascii="Arial" w:eastAsia="宋体" w:hAnsi="Arial"/>
          <w:b/>
          <w:lang w:val="en-US"/>
        </w:rPr>
        <w:t>NZP-CSI-RS resource</w:t>
      </w:r>
      <w:r w:rsidRPr="00BE18BD">
        <w:rPr>
          <w:rFonts w:ascii="Arial" w:eastAsia="宋体" w:hAnsi="Arial"/>
          <w:b/>
        </w:rPr>
        <w:t xml:space="preserve">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BE18BD" w:rsidRPr="00BE18BD" w14:paraId="55C2A993" w14:textId="77777777" w:rsidTr="006633E6">
        <w:trPr>
          <w:trHeight w:val="105"/>
          <w:jc w:val="center"/>
        </w:trPr>
        <w:tc>
          <w:tcPr>
            <w:tcW w:w="1219" w:type="dxa"/>
            <w:vMerge w:val="restart"/>
            <w:vAlign w:val="center"/>
          </w:tcPr>
          <w:p w14:paraId="7AB0E8FA"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219" w:type="dxa"/>
          </w:tcPr>
          <w:p w14:paraId="6FE6C670"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0</w:t>
            </w:r>
          </w:p>
        </w:tc>
        <w:tc>
          <w:tcPr>
            <w:tcW w:w="1222" w:type="dxa"/>
            <w:vAlign w:val="center"/>
          </w:tcPr>
          <w:p w14:paraId="0357AE3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ResourceId 1</w:t>
            </w:r>
          </w:p>
        </w:tc>
      </w:tr>
      <w:tr w:rsidR="00BE18BD" w:rsidRPr="00BE18BD" w14:paraId="4B223C4E" w14:textId="77777777" w:rsidTr="006633E6">
        <w:trPr>
          <w:trHeight w:val="105"/>
          <w:jc w:val="center"/>
        </w:trPr>
        <w:tc>
          <w:tcPr>
            <w:tcW w:w="1219" w:type="dxa"/>
            <w:vMerge/>
            <w:vAlign w:val="center"/>
          </w:tcPr>
          <w:p w14:paraId="27F05E72" w14:textId="77777777" w:rsidR="00BE18BD" w:rsidRPr="00BE18BD" w:rsidRDefault="00BE18BD" w:rsidP="00BE18BD">
            <w:pPr>
              <w:keepNext/>
              <w:keepLines/>
              <w:spacing w:after="0"/>
              <w:jc w:val="center"/>
              <w:rPr>
                <w:rFonts w:ascii="Arial" w:eastAsia="宋体" w:hAnsi="Arial"/>
                <w:b/>
                <w:sz w:val="18"/>
              </w:rPr>
            </w:pPr>
          </w:p>
        </w:tc>
        <w:tc>
          <w:tcPr>
            <w:tcW w:w="1219" w:type="dxa"/>
          </w:tcPr>
          <w:p w14:paraId="4B64006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222" w:type="dxa"/>
            <w:vAlign w:val="center"/>
          </w:tcPr>
          <w:p w14:paraId="5671143D"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081D2087" w14:textId="77777777" w:rsidTr="006633E6">
        <w:trPr>
          <w:jc w:val="center"/>
        </w:trPr>
        <w:tc>
          <w:tcPr>
            <w:tcW w:w="1219" w:type="dxa"/>
            <w:vAlign w:val="center"/>
          </w:tcPr>
          <w:p w14:paraId="7B70557F" w14:textId="77777777" w:rsidR="00BE18BD" w:rsidRPr="00BE18BD" w:rsidRDefault="00BE18BD" w:rsidP="00BE18BD">
            <w:pPr>
              <w:keepNext/>
              <w:keepLines/>
              <w:spacing w:after="0"/>
              <w:rPr>
                <w:rFonts w:ascii="Arial" w:eastAsia="宋体" w:hAnsi="Arial"/>
                <w:sz w:val="18"/>
                <w:szCs w:val="18"/>
                <w:vertAlign w:val="superscript"/>
              </w:rPr>
            </w:pPr>
            <w:r w:rsidRPr="00BE18BD">
              <w:rPr>
                <w:rFonts w:ascii="Arial" w:eastAsia="宋体" w:hAnsi="Arial"/>
                <w:sz w:val="18"/>
              </w:rPr>
              <w:t>frequencyDomainAllocation</w:t>
            </w:r>
            <w:r w:rsidRPr="00BE18BD">
              <w:rPr>
                <w:rFonts w:ascii="Arial" w:eastAsia="宋体" w:hAnsi="Arial"/>
                <w:sz w:val="18"/>
                <w:vertAlign w:val="superscript"/>
              </w:rPr>
              <w:t xml:space="preserve">Note </w:t>
            </w:r>
            <w:r w:rsidRPr="00BE18BD">
              <w:rPr>
                <w:rFonts w:ascii="Arial" w:eastAsia="宋体" w:hAnsi="Arial"/>
                <w:sz w:val="18"/>
                <w:szCs w:val="18"/>
                <w:vertAlign w:val="superscript"/>
              </w:rPr>
              <w:t>1</w:t>
            </w:r>
          </w:p>
        </w:tc>
        <w:tc>
          <w:tcPr>
            <w:tcW w:w="1219" w:type="dxa"/>
          </w:tcPr>
          <w:p w14:paraId="1F8CEF30"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row1</w:t>
            </w:r>
          </w:p>
        </w:tc>
        <w:tc>
          <w:tcPr>
            <w:tcW w:w="1222" w:type="dxa"/>
          </w:tcPr>
          <w:p w14:paraId="7CC0B643"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row2</w:t>
            </w:r>
          </w:p>
        </w:tc>
      </w:tr>
      <w:tr w:rsidR="00BE18BD" w:rsidRPr="00BE18BD" w14:paraId="151850B3" w14:textId="77777777" w:rsidTr="006633E6">
        <w:trPr>
          <w:jc w:val="center"/>
        </w:trPr>
        <w:tc>
          <w:tcPr>
            <w:tcW w:w="1219" w:type="dxa"/>
            <w:vAlign w:val="center"/>
          </w:tcPr>
          <w:p w14:paraId="60759C01"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startingRB</w:t>
            </w:r>
          </w:p>
        </w:tc>
        <w:tc>
          <w:tcPr>
            <w:tcW w:w="1219" w:type="dxa"/>
          </w:tcPr>
          <w:p w14:paraId="1AEEBEB6"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c>
          <w:tcPr>
            <w:tcW w:w="1222" w:type="dxa"/>
          </w:tcPr>
          <w:p w14:paraId="5417189E"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0</w:t>
            </w:r>
          </w:p>
        </w:tc>
      </w:tr>
      <w:tr w:rsidR="00BE18BD" w:rsidRPr="00BE18BD" w14:paraId="61157F79" w14:textId="77777777" w:rsidTr="006633E6">
        <w:trPr>
          <w:jc w:val="center"/>
        </w:trPr>
        <w:tc>
          <w:tcPr>
            <w:tcW w:w="1219" w:type="dxa"/>
            <w:vAlign w:val="center"/>
          </w:tcPr>
          <w:p w14:paraId="60DC9AB3"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nrofRBs</w:t>
            </w:r>
          </w:p>
        </w:tc>
        <w:tc>
          <w:tcPr>
            <w:tcW w:w="1219" w:type="dxa"/>
          </w:tcPr>
          <w:p w14:paraId="0A279D4C"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c>
          <w:tcPr>
            <w:tcW w:w="1222" w:type="dxa"/>
          </w:tcPr>
          <w:p w14:paraId="2CCA1F0A" w14:textId="77777777" w:rsidR="00BE18BD" w:rsidRPr="00BE18BD" w:rsidRDefault="00BE18BD" w:rsidP="00BE18BD">
            <w:pPr>
              <w:keepNext/>
              <w:keepLines/>
              <w:spacing w:after="0"/>
              <w:jc w:val="center"/>
              <w:rPr>
                <w:rFonts w:ascii="Arial" w:eastAsia="宋体" w:hAnsi="Arial"/>
                <w:sz w:val="18"/>
                <w:szCs w:val="18"/>
              </w:rPr>
            </w:pPr>
            <w:r w:rsidRPr="00BE18BD">
              <w:rPr>
                <w:rFonts w:ascii="Arial" w:eastAsia="宋体" w:hAnsi="Arial"/>
                <w:sz w:val="18"/>
                <w:szCs w:val="18"/>
              </w:rPr>
              <w:t>Note 2</w:t>
            </w:r>
          </w:p>
        </w:tc>
      </w:tr>
      <w:tr w:rsidR="00BE18BD" w:rsidRPr="00BE18BD" w14:paraId="4535937E" w14:textId="77777777" w:rsidTr="006633E6">
        <w:trPr>
          <w:trHeight w:val="351"/>
          <w:jc w:val="center"/>
        </w:trPr>
        <w:tc>
          <w:tcPr>
            <w:tcW w:w="3660" w:type="dxa"/>
            <w:gridSpan w:val="3"/>
            <w:vAlign w:val="center"/>
          </w:tcPr>
          <w:p w14:paraId="10C831AE" w14:textId="77777777" w:rsidR="00BE18BD" w:rsidRPr="00BE18BD" w:rsidRDefault="00BE18BD" w:rsidP="00BE18BD">
            <w:pPr>
              <w:keepNext/>
              <w:keepLines/>
              <w:spacing w:after="0"/>
              <w:ind w:left="851" w:hanging="851"/>
              <w:rPr>
                <w:rFonts w:ascii="Arial" w:eastAsia="宋体" w:hAnsi="Arial"/>
                <w:sz w:val="18"/>
              </w:rPr>
            </w:pPr>
            <w:r w:rsidRPr="00BE18BD">
              <w:rPr>
                <w:rFonts w:ascii="Arial" w:eastAsia="宋体" w:hAnsi="Arial"/>
                <w:sz w:val="18"/>
              </w:rPr>
              <w:t>Note 1: TS 38.211 [6] table 7.4.1.5.3-1</w:t>
            </w:r>
          </w:p>
          <w:p w14:paraId="6B26A930" w14:textId="77777777" w:rsidR="00BE18BD" w:rsidRPr="00BE18BD" w:rsidRDefault="00BE18BD" w:rsidP="00BE18BD">
            <w:pPr>
              <w:keepNext/>
              <w:keepLines/>
              <w:spacing w:after="0"/>
              <w:ind w:left="851" w:hanging="851"/>
              <w:rPr>
                <w:rFonts w:ascii="Arial" w:eastAsia="宋体" w:hAnsi="Arial"/>
                <w:sz w:val="18"/>
                <w:lang w:eastAsia="zh-CN"/>
              </w:rPr>
            </w:pPr>
            <w:r w:rsidRPr="00BE18BD">
              <w:rPr>
                <w:rFonts w:ascii="Arial" w:eastAsia="宋体" w:hAnsi="Arial"/>
                <w:sz w:val="18"/>
              </w:rPr>
              <w:t>Note 2:</w:t>
            </w:r>
            <w:r w:rsidRPr="00BE18BD">
              <w:rPr>
                <w:rFonts w:ascii="Arial" w:eastAsia="宋体" w:hAnsi="Arial"/>
                <w:sz w:val="18"/>
              </w:rPr>
              <w:tab/>
              <w:t>nrofRBs is derived based on the Configuration in Table A.7.5.1.8.1-1</w:t>
            </w:r>
          </w:p>
        </w:tc>
      </w:tr>
    </w:tbl>
    <w:p w14:paraId="336828C2" w14:textId="77777777" w:rsidR="00BE18BD" w:rsidRPr="00BE18BD" w:rsidRDefault="00BE18BD" w:rsidP="00BE18BD">
      <w:pPr>
        <w:rPr>
          <w:rFonts w:eastAsia="宋体"/>
        </w:rPr>
      </w:pPr>
    </w:p>
    <w:p w14:paraId="3DF0681A" w14:textId="246AC6ED"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A.7.5.1.8.1-</w:t>
      </w:r>
      <w:del w:id="3763" w:author="Chen, Delia (NSB - CN/Hangzhou)" w:date="2019-03-26T11:18:00Z">
        <w:r w:rsidRPr="00BE18BD" w:rsidDel="00D85B81">
          <w:rPr>
            <w:rFonts w:ascii="Arial" w:eastAsia="宋体" w:hAnsi="Arial"/>
            <w:b/>
          </w:rPr>
          <w:delText>5</w:delText>
        </w:r>
      </w:del>
      <w:ins w:id="3764" w:author="Chen, Delia (NSB - CN/Hangzhou)" w:date="2019-03-26T11:18:00Z">
        <w:r w:rsidR="00D85B81">
          <w:rPr>
            <w:rFonts w:ascii="Arial" w:eastAsia="宋体" w:hAnsi="Arial"/>
            <w:b/>
          </w:rPr>
          <w:t>6</w:t>
        </w:r>
      </w:ins>
      <w:r w:rsidRPr="00BE18BD">
        <w:rPr>
          <w:rFonts w:ascii="Arial" w:eastAsia="宋体" w:hAnsi="Arial"/>
          <w:b/>
        </w:rPr>
        <w:t>: DRX-Configuration for FR2 CSI-RS in-sync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BE18BD" w:rsidRPr="00BE18BD" w14:paraId="02A6BAAF" w14:textId="77777777" w:rsidTr="006633E6">
        <w:trPr>
          <w:trHeight w:val="141"/>
          <w:jc w:val="center"/>
        </w:trPr>
        <w:tc>
          <w:tcPr>
            <w:tcW w:w="2297" w:type="dxa"/>
            <w:vMerge w:val="restart"/>
            <w:vAlign w:val="center"/>
          </w:tcPr>
          <w:p w14:paraId="4AD68E2D"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033" w:type="dxa"/>
          </w:tcPr>
          <w:p w14:paraId="2419414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5</w:t>
            </w:r>
          </w:p>
        </w:tc>
        <w:tc>
          <w:tcPr>
            <w:tcW w:w="1033" w:type="dxa"/>
          </w:tcPr>
          <w:p w14:paraId="77EAB821"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6</w:t>
            </w:r>
          </w:p>
        </w:tc>
      </w:tr>
      <w:tr w:rsidR="00BE18BD" w:rsidRPr="00BE18BD" w14:paraId="03DD6A9F" w14:textId="77777777" w:rsidTr="006633E6">
        <w:trPr>
          <w:trHeight w:val="141"/>
          <w:jc w:val="center"/>
        </w:trPr>
        <w:tc>
          <w:tcPr>
            <w:tcW w:w="2297" w:type="dxa"/>
            <w:vMerge/>
            <w:vAlign w:val="center"/>
          </w:tcPr>
          <w:p w14:paraId="5154863E" w14:textId="77777777" w:rsidR="00BE18BD" w:rsidRPr="00BE18BD" w:rsidRDefault="00BE18BD" w:rsidP="00BE18BD">
            <w:pPr>
              <w:keepNext/>
              <w:keepLines/>
              <w:spacing w:after="0"/>
              <w:jc w:val="center"/>
              <w:rPr>
                <w:rFonts w:ascii="Arial" w:eastAsia="宋体" w:hAnsi="Arial"/>
                <w:b/>
                <w:sz w:val="18"/>
              </w:rPr>
            </w:pPr>
          </w:p>
        </w:tc>
        <w:tc>
          <w:tcPr>
            <w:tcW w:w="1033" w:type="dxa"/>
          </w:tcPr>
          <w:p w14:paraId="32AEDAFC"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033" w:type="dxa"/>
          </w:tcPr>
          <w:p w14:paraId="7913B39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306301A5" w14:textId="77777777" w:rsidTr="006633E6">
        <w:trPr>
          <w:trHeight w:val="243"/>
          <w:jc w:val="center"/>
        </w:trPr>
        <w:tc>
          <w:tcPr>
            <w:tcW w:w="2297" w:type="dxa"/>
            <w:vAlign w:val="center"/>
          </w:tcPr>
          <w:p w14:paraId="6050033E"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drx-onDurationTimer</w:t>
            </w:r>
          </w:p>
        </w:tc>
        <w:tc>
          <w:tcPr>
            <w:tcW w:w="1033" w:type="dxa"/>
          </w:tcPr>
          <w:p w14:paraId="7899452D"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w:t>
            </w:r>
          </w:p>
        </w:tc>
        <w:tc>
          <w:tcPr>
            <w:tcW w:w="1033" w:type="dxa"/>
          </w:tcPr>
          <w:p w14:paraId="2AFFBF84"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w:t>
            </w:r>
          </w:p>
        </w:tc>
      </w:tr>
      <w:tr w:rsidR="00BE18BD" w:rsidRPr="00BE18BD" w14:paraId="68958FEE" w14:textId="77777777" w:rsidTr="006633E6">
        <w:trPr>
          <w:trHeight w:val="284"/>
          <w:jc w:val="center"/>
        </w:trPr>
        <w:tc>
          <w:tcPr>
            <w:tcW w:w="2297" w:type="dxa"/>
            <w:vAlign w:val="center"/>
          </w:tcPr>
          <w:p w14:paraId="6142F6D9"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drx-InactivityTimer</w:t>
            </w:r>
          </w:p>
        </w:tc>
        <w:tc>
          <w:tcPr>
            <w:tcW w:w="1033" w:type="dxa"/>
          </w:tcPr>
          <w:p w14:paraId="6104CFDA"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[ms1]</w:t>
            </w:r>
          </w:p>
        </w:tc>
        <w:tc>
          <w:tcPr>
            <w:tcW w:w="1033" w:type="dxa"/>
          </w:tcPr>
          <w:p w14:paraId="10A6C30D"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[ms1]</w:t>
            </w:r>
          </w:p>
        </w:tc>
      </w:tr>
      <w:tr w:rsidR="00BE18BD" w:rsidRPr="00BE18BD" w14:paraId="28B15C96" w14:textId="77777777" w:rsidTr="006633E6">
        <w:trPr>
          <w:trHeight w:val="284"/>
          <w:jc w:val="center"/>
        </w:trPr>
        <w:tc>
          <w:tcPr>
            <w:tcW w:w="2297" w:type="dxa"/>
            <w:vAlign w:val="center"/>
          </w:tcPr>
          <w:p w14:paraId="4CBF7EDE"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drx-RetransmissionTimerDL</w:t>
            </w:r>
          </w:p>
        </w:tc>
        <w:tc>
          <w:tcPr>
            <w:tcW w:w="1033" w:type="dxa"/>
          </w:tcPr>
          <w:p w14:paraId="6972E995"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c>
          <w:tcPr>
            <w:tcW w:w="1033" w:type="dxa"/>
          </w:tcPr>
          <w:p w14:paraId="7877D849"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r>
      <w:tr w:rsidR="00BE18BD" w:rsidRPr="00BE18BD" w14:paraId="57714328" w14:textId="77777777" w:rsidTr="006633E6">
        <w:trPr>
          <w:trHeight w:val="269"/>
          <w:jc w:val="center"/>
        </w:trPr>
        <w:tc>
          <w:tcPr>
            <w:tcW w:w="2297" w:type="dxa"/>
            <w:vAlign w:val="center"/>
          </w:tcPr>
          <w:p w14:paraId="3739A7E8"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drx-RetransmissionTimerUL</w:t>
            </w:r>
          </w:p>
        </w:tc>
        <w:tc>
          <w:tcPr>
            <w:tcW w:w="1033" w:type="dxa"/>
          </w:tcPr>
          <w:p w14:paraId="39EB38B6"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c>
          <w:tcPr>
            <w:tcW w:w="1033" w:type="dxa"/>
          </w:tcPr>
          <w:p w14:paraId="0FEB7842"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[sl1]</w:t>
            </w:r>
          </w:p>
        </w:tc>
      </w:tr>
      <w:tr w:rsidR="00BE18BD" w:rsidRPr="00BE18BD" w14:paraId="6590FA72" w14:textId="77777777" w:rsidTr="006633E6">
        <w:trPr>
          <w:trHeight w:val="203"/>
          <w:jc w:val="center"/>
        </w:trPr>
        <w:tc>
          <w:tcPr>
            <w:tcW w:w="2297" w:type="dxa"/>
            <w:vAlign w:val="center"/>
          </w:tcPr>
          <w:p w14:paraId="2F2A44CD" w14:textId="77777777" w:rsidR="00BE18BD" w:rsidRPr="00BE18BD" w:rsidRDefault="00BE18BD" w:rsidP="00BE18BD">
            <w:pPr>
              <w:keepNext/>
              <w:keepLines/>
              <w:spacing w:after="0"/>
              <w:rPr>
                <w:rFonts w:ascii="Arial" w:eastAsia="宋体" w:hAnsi="Arial"/>
                <w:sz w:val="18"/>
                <w:vertAlign w:val="superscript"/>
              </w:rPr>
            </w:pPr>
            <w:r w:rsidRPr="00BE18BD">
              <w:rPr>
                <w:rFonts w:ascii="Arial" w:eastAsia="宋体" w:hAnsi="Arial"/>
                <w:sz w:val="18"/>
              </w:rPr>
              <w:t>longDRX-CycleStartOffset</w:t>
            </w:r>
          </w:p>
        </w:tc>
        <w:tc>
          <w:tcPr>
            <w:tcW w:w="1033" w:type="dxa"/>
          </w:tcPr>
          <w:p w14:paraId="039E3C33"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[ms640]</w:t>
            </w:r>
          </w:p>
        </w:tc>
        <w:tc>
          <w:tcPr>
            <w:tcW w:w="1033" w:type="dxa"/>
          </w:tcPr>
          <w:p w14:paraId="68782E31"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[ms40]</w:t>
            </w:r>
          </w:p>
        </w:tc>
      </w:tr>
      <w:tr w:rsidR="00BE18BD" w:rsidRPr="00BE18BD" w14:paraId="7F079134" w14:textId="77777777" w:rsidTr="006633E6">
        <w:trPr>
          <w:trHeight w:val="284"/>
          <w:jc w:val="center"/>
        </w:trPr>
        <w:tc>
          <w:tcPr>
            <w:tcW w:w="2297" w:type="dxa"/>
            <w:vAlign w:val="center"/>
          </w:tcPr>
          <w:p w14:paraId="05E4CFCB"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shortDRX</w:t>
            </w:r>
          </w:p>
        </w:tc>
        <w:tc>
          <w:tcPr>
            <w:tcW w:w="1033" w:type="dxa"/>
          </w:tcPr>
          <w:p w14:paraId="36045332"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disable</w:t>
            </w:r>
          </w:p>
        </w:tc>
        <w:tc>
          <w:tcPr>
            <w:tcW w:w="1033" w:type="dxa"/>
          </w:tcPr>
          <w:p w14:paraId="5EF884B2"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rPr>
              <w:t>disable</w:t>
            </w:r>
          </w:p>
        </w:tc>
      </w:tr>
    </w:tbl>
    <w:p w14:paraId="605A7159" w14:textId="77777777" w:rsidR="00BE18BD" w:rsidRPr="00BE18BD" w:rsidRDefault="00BE18BD" w:rsidP="00BE18BD">
      <w:pPr>
        <w:rPr>
          <w:rFonts w:eastAsia="宋体"/>
        </w:rPr>
      </w:pPr>
    </w:p>
    <w:p w14:paraId="08BB4E1C" w14:textId="1BE7BAB1" w:rsidR="00BE18BD" w:rsidRPr="00BE18BD" w:rsidRDefault="00BE18BD" w:rsidP="00BE18BD">
      <w:pPr>
        <w:keepNext/>
        <w:keepLines/>
        <w:spacing w:before="60"/>
        <w:jc w:val="center"/>
        <w:rPr>
          <w:rFonts w:ascii="Arial" w:eastAsia="宋体" w:hAnsi="Arial"/>
          <w:b/>
        </w:rPr>
      </w:pPr>
      <w:r w:rsidRPr="00BE18BD">
        <w:rPr>
          <w:rFonts w:ascii="Arial" w:eastAsia="宋体" w:hAnsi="Arial"/>
          <w:b/>
        </w:rPr>
        <w:t>Table A.7.5.1.8.1-</w:t>
      </w:r>
      <w:del w:id="3765" w:author="Chen, Delia (NSB - CN/Hangzhou)" w:date="2019-03-26T11:18:00Z">
        <w:r w:rsidRPr="00BE18BD" w:rsidDel="00D85B81">
          <w:rPr>
            <w:rFonts w:ascii="Arial" w:eastAsia="宋体" w:hAnsi="Arial"/>
            <w:b/>
          </w:rPr>
          <w:delText>6</w:delText>
        </w:r>
      </w:del>
      <w:ins w:id="3766" w:author="Chen, Delia (NSB - CN/Hangzhou)" w:date="2019-03-26T11:18:00Z">
        <w:r w:rsidR="00D85B81">
          <w:rPr>
            <w:rFonts w:ascii="Arial" w:eastAsia="宋体" w:hAnsi="Arial"/>
            <w:b/>
          </w:rPr>
          <w:t>7</w:t>
        </w:r>
      </w:ins>
      <w:r w:rsidRPr="00BE18BD">
        <w:rPr>
          <w:rFonts w:ascii="Arial" w:eastAsia="宋体" w:hAnsi="Arial"/>
          <w:b/>
        </w:rPr>
        <w:t>: TimeAlignmentTimer -Configuration for FR2 CSI-RS in-sync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BE18BD" w:rsidRPr="00BE18BD" w14:paraId="4C4C1503" w14:textId="77777777" w:rsidTr="006633E6">
        <w:trPr>
          <w:trHeight w:val="151"/>
          <w:jc w:val="center"/>
        </w:trPr>
        <w:tc>
          <w:tcPr>
            <w:tcW w:w="4062" w:type="dxa"/>
            <w:gridSpan w:val="2"/>
            <w:vMerge w:val="restart"/>
            <w:vAlign w:val="center"/>
          </w:tcPr>
          <w:p w14:paraId="14B0356E"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Field</w:t>
            </w:r>
          </w:p>
        </w:tc>
        <w:tc>
          <w:tcPr>
            <w:tcW w:w="1892" w:type="dxa"/>
            <w:vAlign w:val="center"/>
          </w:tcPr>
          <w:p w14:paraId="46FE8BB6"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5</w:t>
            </w:r>
          </w:p>
        </w:tc>
        <w:tc>
          <w:tcPr>
            <w:tcW w:w="1892" w:type="dxa"/>
            <w:vAlign w:val="center"/>
          </w:tcPr>
          <w:p w14:paraId="2E429B49"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Test 6</w:t>
            </w:r>
          </w:p>
        </w:tc>
      </w:tr>
      <w:tr w:rsidR="00BE18BD" w:rsidRPr="00BE18BD" w14:paraId="01B83B69" w14:textId="77777777" w:rsidTr="006633E6">
        <w:trPr>
          <w:trHeight w:val="151"/>
          <w:jc w:val="center"/>
        </w:trPr>
        <w:tc>
          <w:tcPr>
            <w:tcW w:w="4062" w:type="dxa"/>
            <w:gridSpan w:val="2"/>
            <w:vMerge/>
            <w:vAlign w:val="center"/>
          </w:tcPr>
          <w:p w14:paraId="1DCEF799" w14:textId="77777777" w:rsidR="00BE18BD" w:rsidRPr="00BE18BD" w:rsidRDefault="00BE18BD" w:rsidP="00BE18BD">
            <w:pPr>
              <w:keepNext/>
              <w:keepLines/>
              <w:spacing w:after="0"/>
              <w:jc w:val="center"/>
              <w:rPr>
                <w:rFonts w:ascii="Arial" w:eastAsia="宋体" w:hAnsi="Arial"/>
                <w:b/>
                <w:sz w:val="18"/>
              </w:rPr>
            </w:pPr>
          </w:p>
        </w:tc>
        <w:tc>
          <w:tcPr>
            <w:tcW w:w="1892" w:type="dxa"/>
            <w:vAlign w:val="center"/>
          </w:tcPr>
          <w:p w14:paraId="27FD6474"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c>
          <w:tcPr>
            <w:tcW w:w="1892" w:type="dxa"/>
            <w:vAlign w:val="center"/>
          </w:tcPr>
          <w:p w14:paraId="3F036EA3" w14:textId="77777777" w:rsidR="00BE18BD" w:rsidRPr="00BE18BD" w:rsidRDefault="00BE18BD" w:rsidP="00BE18BD">
            <w:pPr>
              <w:keepNext/>
              <w:keepLines/>
              <w:spacing w:after="0"/>
              <w:jc w:val="center"/>
              <w:rPr>
                <w:rFonts w:ascii="Arial" w:eastAsia="宋体" w:hAnsi="Arial"/>
                <w:b/>
                <w:sz w:val="18"/>
              </w:rPr>
            </w:pPr>
            <w:r w:rsidRPr="00BE18BD">
              <w:rPr>
                <w:rFonts w:ascii="Arial" w:eastAsia="宋体" w:hAnsi="Arial"/>
                <w:b/>
                <w:sz w:val="18"/>
              </w:rPr>
              <w:t>Value</w:t>
            </w:r>
          </w:p>
        </w:tc>
      </w:tr>
      <w:tr w:rsidR="00BE18BD" w:rsidRPr="00BE18BD" w14:paraId="12AEBF4F" w14:textId="77777777" w:rsidTr="006633E6">
        <w:trPr>
          <w:trHeight w:val="252"/>
          <w:jc w:val="center"/>
        </w:trPr>
        <w:tc>
          <w:tcPr>
            <w:tcW w:w="4062" w:type="dxa"/>
            <w:gridSpan w:val="2"/>
            <w:vAlign w:val="center"/>
          </w:tcPr>
          <w:p w14:paraId="13CBD69B"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TimeAlignmentTimer</w:t>
            </w:r>
          </w:p>
        </w:tc>
        <w:tc>
          <w:tcPr>
            <w:tcW w:w="1892" w:type="dxa"/>
            <w:vAlign w:val="center"/>
          </w:tcPr>
          <w:p w14:paraId="0DF4B947"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lang w:eastAsia="ja-JP"/>
              </w:rPr>
              <w:t>infinity</w:t>
            </w:r>
          </w:p>
        </w:tc>
        <w:tc>
          <w:tcPr>
            <w:tcW w:w="1892" w:type="dxa"/>
            <w:vAlign w:val="center"/>
          </w:tcPr>
          <w:p w14:paraId="00748F6B" w14:textId="77777777" w:rsidR="00BE18BD" w:rsidRPr="00BE18BD" w:rsidRDefault="00BE18BD" w:rsidP="00BE18BD">
            <w:pPr>
              <w:keepNext/>
              <w:keepLines/>
              <w:spacing w:after="0"/>
              <w:jc w:val="center"/>
              <w:rPr>
                <w:rFonts w:ascii="Arial" w:eastAsia="宋体" w:hAnsi="Arial"/>
                <w:sz w:val="18"/>
              </w:rPr>
            </w:pPr>
            <w:r w:rsidRPr="00BE18BD">
              <w:rPr>
                <w:rFonts w:ascii="Arial" w:eastAsia="宋体" w:hAnsi="Arial"/>
                <w:sz w:val="18"/>
                <w:lang w:eastAsia="ja-JP"/>
              </w:rPr>
              <w:t>infinity</w:t>
            </w:r>
          </w:p>
        </w:tc>
      </w:tr>
      <w:tr w:rsidR="00BE18BD" w:rsidRPr="00BE18BD" w14:paraId="798C33A6" w14:textId="77777777" w:rsidTr="006633E6">
        <w:trPr>
          <w:trHeight w:val="608"/>
          <w:jc w:val="center"/>
        </w:trPr>
        <w:tc>
          <w:tcPr>
            <w:tcW w:w="2547" w:type="dxa"/>
            <w:vAlign w:val="center"/>
          </w:tcPr>
          <w:p w14:paraId="54EDFF75"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periodicityAndOffset in SchedulingRequestResourceConfig</w:t>
            </w:r>
          </w:p>
        </w:tc>
        <w:tc>
          <w:tcPr>
            <w:tcW w:w="1515" w:type="dxa"/>
            <w:vAlign w:val="center"/>
          </w:tcPr>
          <w:p w14:paraId="496E14F7" w14:textId="77777777" w:rsidR="00BE18BD" w:rsidRPr="00BE18BD" w:rsidRDefault="00BE18BD" w:rsidP="00BE18BD">
            <w:pPr>
              <w:keepNext/>
              <w:keepLines/>
              <w:spacing w:after="0"/>
              <w:rPr>
                <w:rFonts w:ascii="Arial" w:eastAsia="宋体" w:hAnsi="Arial"/>
                <w:sz w:val="18"/>
              </w:rPr>
            </w:pPr>
            <w:r w:rsidRPr="00BE18BD">
              <w:rPr>
                <w:rFonts w:ascii="Arial" w:eastAsia="宋体" w:hAnsi="Arial"/>
                <w:sz w:val="18"/>
              </w:rPr>
              <w:t>Config 1</w:t>
            </w:r>
          </w:p>
        </w:tc>
        <w:tc>
          <w:tcPr>
            <w:tcW w:w="1892" w:type="dxa"/>
            <w:vAlign w:val="center"/>
          </w:tcPr>
          <w:p w14:paraId="1F2727A4" w14:textId="77777777" w:rsidR="00BE18BD" w:rsidRPr="00BE18BD" w:rsidRDefault="00BE18BD" w:rsidP="00BE18BD">
            <w:pPr>
              <w:keepNext/>
              <w:keepLines/>
              <w:spacing w:after="0"/>
              <w:jc w:val="center"/>
              <w:rPr>
                <w:rFonts w:ascii="Arial" w:eastAsia="宋体" w:hAnsi="Arial"/>
                <w:sz w:val="18"/>
                <w:lang w:eastAsia="ja-JP"/>
              </w:rPr>
            </w:pPr>
            <w:r w:rsidRPr="00BE18BD">
              <w:rPr>
                <w:rFonts w:ascii="Arial" w:eastAsia="宋体" w:hAnsi="Arial"/>
                <w:sz w:val="18"/>
                <w:lang w:eastAsia="ja-JP"/>
              </w:rPr>
              <w:t>[sl5]</w:t>
            </w:r>
          </w:p>
        </w:tc>
        <w:tc>
          <w:tcPr>
            <w:tcW w:w="1892" w:type="dxa"/>
            <w:vAlign w:val="center"/>
          </w:tcPr>
          <w:p w14:paraId="3C28853C" w14:textId="77777777" w:rsidR="00BE18BD" w:rsidRPr="00BE18BD" w:rsidRDefault="00BE18BD" w:rsidP="00BE18BD">
            <w:pPr>
              <w:keepNext/>
              <w:keepLines/>
              <w:spacing w:after="0"/>
              <w:jc w:val="center"/>
              <w:rPr>
                <w:rFonts w:ascii="Arial" w:eastAsia="宋体" w:hAnsi="Arial"/>
                <w:sz w:val="18"/>
                <w:lang w:eastAsia="ja-JP"/>
              </w:rPr>
            </w:pPr>
            <w:r w:rsidRPr="00BE18BD">
              <w:rPr>
                <w:rFonts w:ascii="Arial" w:eastAsia="宋体" w:hAnsi="Arial"/>
                <w:sz w:val="18"/>
                <w:lang w:eastAsia="ja-JP"/>
              </w:rPr>
              <w:t>[sl5]</w:t>
            </w:r>
          </w:p>
        </w:tc>
      </w:tr>
    </w:tbl>
    <w:p w14:paraId="12A653E1" w14:textId="77777777" w:rsidR="00BE18BD" w:rsidRPr="00BE18BD" w:rsidRDefault="00BE18BD" w:rsidP="00BE18BD">
      <w:pPr>
        <w:rPr>
          <w:rFonts w:eastAsia="宋体"/>
        </w:rPr>
      </w:pPr>
    </w:p>
    <w:p w14:paraId="11EC99DC" w14:textId="77777777" w:rsidR="00BE18BD" w:rsidRPr="00BE18BD" w:rsidRDefault="00BE18BD" w:rsidP="00BE18BD">
      <w:pPr>
        <w:keepNext/>
        <w:keepLines/>
        <w:spacing w:before="60"/>
        <w:jc w:val="center"/>
        <w:rPr>
          <w:rFonts w:ascii="Arial" w:eastAsia="宋体" w:hAnsi="Arial"/>
          <w:b/>
        </w:rPr>
      </w:pPr>
      <w:r w:rsidRPr="00BE18BD">
        <w:rPr>
          <w:rFonts w:ascii="Arial" w:eastAsia="宋体" w:hAnsi="Arial"/>
          <w:b/>
          <w:noProof/>
          <w:lang w:val="en-US" w:eastAsia="zh-CN"/>
        </w:rPr>
        <w:lastRenderedPageBreak/>
        <w:drawing>
          <wp:inline distT="0" distB="0" distL="0" distR="0" wp14:anchorId="0253B08C" wp14:editId="5FA899C3">
            <wp:extent cx="5486400" cy="2609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CD74C76" w14:textId="77777777" w:rsidR="00BE18BD" w:rsidRPr="00BE18BD" w:rsidRDefault="00BE18BD" w:rsidP="00BE18BD">
      <w:pPr>
        <w:keepLines/>
        <w:spacing w:after="240"/>
        <w:jc w:val="center"/>
        <w:rPr>
          <w:rFonts w:ascii="Arial" w:eastAsia="宋体" w:hAnsi="Arial"/>
          <w:b/>
          <w:sz w:val="22"/>
          <w:szCs w:val="22"/>
          <w:lang w:val="en-US"/>
        </w:rPr>
      </w:pPr>
      <w:r w:rsidRPr="00BE18BD">
        <w:rPr>
          <w:rFonts w:ascii="Arial" w:eastAsia="宋体" w:hAnsi="Arial"/>
          <w:b/>
          <w:lang w:val="en-US"/>
        </w:rPr>
        <w:t>Figure A.7.5.1.8.1-1: SNR variation for CSI-RS in-sync testing</w:t>
      </w:r>
    </w:p>
    <w:p w14:paraId="2A9D25E8" w14:textId="77777777" w:rsidR="00BE18BD" w:rsidRPr="00BE18BD" w:rsidRDefault="00BE18BD" w:rsidP="00BE18BD">
      <w:pPr>
        <w:keepNext/>
        <w:keepLines/>
        <w:spacing w:before="120"/>
        <w:ind w:left="1701" w:hanging="1701"/>
        <w:outlineLvl w:val="4"/>
        <w:rPr>
          <w:rFonts w:ascii="Arial" w:eastAsia="宋体" w:hAnsi="Arial"/>
          <w:snapToGrid w:val="0"/>
          <w:sz w:val="22"/>
        </w:rPr>
      </w:pPr>
      <w:bookmarkStart w:id="3767" w:name="_Toc535476719"/>
      <w:r w:rsidRPr="00BE18BD">
        <w:rPr>
          <w:rFonts w:ascii="Arial" w:eastAsia="宋体" w:hAnsi="Arial"/>
          <w:snapToGrid w:val="0"/>
          <w:sz w:val="22"/>
        </w:rPr>
        <w:t>A.7.5.1.8.2</w:t>
      </w:r>
      <w:r w:rsidRPr="00BE18BD">
        <w:rPr>
          <w:rFonts w:ascii="Arial" w:eastAsia="宋体" w:hAnsi="Arial"/>
          <w:snapToGrid w:val="0"/>
          <w:sz w:val="22"/>
        </w:rPr>
        <w:tab/>
        <w:t>Test Requirements</w:t>
      </w:r>
      <w:bookmarkEnd w:id="3767"/>
    </w:p>
    <w:p w14:paraId="69C4035B" w14:textId="77777777" w:rsidR="00BE18BD" w:rsidRPr="00BE18BD" w:rsidRDefault="00BE18BD" w:rsidP="00BE18BD">
      <w:pPr>
        <w:rPr>
          <w:rFonts w:eastAsia="宋体"/>
        </w:rPr>
      </w:pPr>
      <w:r w:rsidRPr="00BE18BD">
        <w:rPr>
          <w:rFonts w:eastAsia="宋体"/>
        </w:rPr>
        <w:t>The UE behaviour in each test during time durations T1, T2, T3, T4 and T5 shall be as follows:</w:t>
      </w:r>
    </w:p>
    <w:p w14:paraId="1FC19E3D" w14:textId="77777777" w:rsidR="00BE18BD" w:rsidRPr="00BE18BD" w:rsidRDefault="00BE18BD" w:rsidP="00BE18BD">
      <w:pPr>
        <w:rPr>
          <w:rFonts w:eastAsia="宋体"/>
        </w:rPr>
      </w:pPr>
      <w:r w:rsidRPr="00BE18BD">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1E05E61" w14:textId="77777777" w:rsidR="00BE18BD" w:rsidRPr="00BE18BD" w:rsidRDefault="00BE18BD" w:rsidP="00BE18BD">
      <w:pPr>
        <w:rPr>
          <w:rFonts w:eastAsia="宋体"/>
          <w:lang w:eastAsia="zh-CN"/>
        </w:rPr>
      </w:pPr>
      <w:r w:rsidRPr="00BE18BD">
        <w:rPr>
          <w:rFonts w:eastAsia="宋体"/>
        </w:rPr>
        <w:t>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t>&lt;&lt; End of change 1&gt;&gt;</w:t>
      </w:r>
    </w:p>
    <w:sectPr w:rsidR="007B1E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96A2E" w14:textId="77777777" w:rsidR="00262AE3" w:rsidRDefault="00262AE3">
      <w:r>
        <w:separator/>
      </w:r>
    </w:p>
  </w:endnote>
  <w:endnote w:type="continuationSeparator" w:id="0">
    <w:p w14:paraId="1E4A7548" w14:textId="77777777" w:rsidR="00262AE3" w:rsidRDefault="0026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F85753" w:rsidRDefault="00F8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F85753" w:rsidRDefault="00F85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F85753" w:rsidRDefault="00F8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4EB42" w14:textId="77777777" w:rsidR="00262AE3" w:rsidRDefault="00262AE3">
      <w:r>
        <w:separator/>
      </w:r>
    </w:p>
  </w:footnote>
  <w:footnote w:type="continuationSeparator" w:id="0">
    <w:p w14:paraId="46D0B339" w14:textId="77777777" w:rsidR="00262AE3" w:rsidRDefault="0026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F85753" w:rsidRDefault="00F85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F85753" w:rsidRDefault="00F85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F85753" w:rsidRDefault="00F85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F85753" w:rsidRDefault="00F857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F85753" w:rsidRDefault="00F857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F85753" w:rsidRDefault="00F85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CFF"/>
    <w:rsid w:val="00002F56"/>
    <w:rsid w:val="000046CE"/>
    <w:rsid w:val="00022E4A"/>
    <w:rsid w:val="00043078"/>
    <w:rsid w:val="00043359"/>
    <w:rsid w:val="00070B8A"/>
    <w:rsid w:val="000752DD"/>
    <w:rsid w:val="00077AD3"/>
    <w:rsid w:val="00080E92"/>
    <w:rsid w:val="000A2B20"/>
    <w:rsid w:val="000A3154"/>
    <w:rsid w:val="000A6394"/>
    <w:rsid w:val="000B0221"/>
    <w:rsid w:val="000B7FED"/>
    <w:rsid w:val="000C038A"/>
    <w:rsid w:val="000C6598"/>
    <w:rsid w:val="000D3FC7"/>
    <w:rsid w:val="000D6BF7"/>
    <w:rsid w:val="000D716D"/>
    <w:rsid w:val="000E3213"/>
    <w:rsid w:val="000E4D5D"/>
    <w:rsid w:val="000F0CCE"/>
    <w:rsid w:val="0010080D"/>
    <w:rsid w:val="00111FEB"/>
    <w:rsid w:val="001171CC"/>
    <w:rsid w:val="00122D9C"/>
    <w:rsid w:val="0012302E"/>
    <w:rsid w:val="00145D43"/>
    <w:rsid w:val="00154EA5"/>
    <w:rsid w:val="00157138"/>
    <w:rsid w:val="00162BF8"/>
    <w:rsid w:val="0018640F"/>
    <w:rsid w:val="00192C46"/>
    <w:rsid w:val="001A08B3"/>
    <w:rsid w:val="001A46B0"/>
    <w:rsid w:val="001A68C4"/>
    <w:rsid w:val="001A7B60"/>
    <w:rsid w:val="001B45E1"/>
    <w:rsid w:val="001B52F0"/>
    <w:rsid w:val="001B671C"/>
    <w:rsid w:val="001B7A65"/>
    <w:rsid w:val="001C05BF"/>
    <w:rsid w:val="001D6C28"/>
    <w:rsid w:val="001D797A"/>
    <w:rsid w:val="001E2CC0"/>
    <w:rsid w:val="001E41F3"/>
    <w:rsid w:val="001F17A9"/>
    <w:rsid w:val="001F1912"/>
    <w:rsid w:val="001F603D"/>
    <w:rsid w:val="00202256"/>
    <w:rsid w:val="0020374C"/>
    <w:rsid w:val="00232CA7"/>
    <w:rsid w:val="0024479A"/>
    <w:rsid w:val="0024776B"/>
    <w:rsid w:val="002573E8"/>
    <w:rsid w:val="0026004D"/>
    <w:rsid w:val="00260DD7"/>
    <w:rsid w:val="00262AE3"/>
    <w:rsid w:val="002638D6"/>
    <w:rsid w:val="002640DD"/>
    <w:rsid w:val="00267980"/>
    <w:rsid w:val="00270C66"/>
    <w:rsid w:val="002735A7"/>
    <w:rsid w:val="00275D12"/>
    <w:rsid w:val="00284FEB"/>
    <w:rsid w:val="002860C4"/>
    <w:rsid w:val="002903D2"/>
    <w:rsid w:val="00292AAA"/>
    <w:rsid w:val="00294386"/>
    <w:rsid w:val="002B5741"/>
    <w:rsid w:val="002D4B8A"/>
    <w:rsid w:val="002E254E"/>
    <w:rsid w:val="002E2A0B"/>
    <w:rsid w:val="00305409"/>
    <w:rsid w:val="0031005F"/>
    <w:rsid w:val="003120B4"/>
    <w:rsid w:val="00312575"/>
    <w:rsid w:val="0032163E"/>
    <w:rsid w:val="0032797D"/>
    <w:rsid w:val="00345A55"/>
    <w:rsid w:val="00353EB9"/>
    <w:rsid w:val="003609EF"/>
    <w:rsid w:val="0036231A"/>
    <w:rsid w:val="00363277"/>
    <w:rsid w:val="00363FEA"/>
    <w:rsid w:val="00372D60"/>
    <w:rsid w:val="00374DD4"/>
    <w:rsid w:val="00395FD0"/>
    <w:rsid w:val="003A23C7"/>
    <w:rsid w:val="003E1A36"/>
    <w:rsid w:val="003F6B42"/>
    <w:rsid w:val="00405F8F"/>
    <w:rsid w:val="00407A0E"/>
    <w:rsid w:val="00410371"/>
    <w:rsid w:val="004242F1"/>
    <w:rsid w:val="00431EA7"/>
    <w:rsid w:val="00432C79"/>
    <w:rsid w:val="004361B1"/>
    <w:rsid w:val="00473A73"/>
    <w:rsid w:val="00495817"/>
    <w:rsid w:val="00497488"/>
    <w:rsid w:val="004A25E8"/>
    <w:rsid w:val="004B3B0B"/>
    <w:rsid w:val="004B7266"/>
    <w:rsid w:val="004B75B7"/>
    <w:rsid w:val="004E2282"/>
    <w:rsid w:val="004E39B1"/>
    <w:rsid w:val="004E5602"/>
    <w:rsid w:val="004F3358"/>
    <w:rsid w:val="004F5BD3"/>
    <w:rsid w:val="00505287"/>
    <w:rsid w:val="0051580D"/>
    <w:rsid w:val="00517ABE"/>
    <w:rsid w:val="00547111"/>
    <w:rsid w:val="00552611"/>
    <w:rsid w:val="00553603"/>
    <w:rsid w:val="00554DA9"/>
    <w:rsid w:val="00556197"/>
    <w:rsid w:val="005820A5"/>
    <w:rsid w:val="00592D74"/>
    <w:rsid w:val="005C02EA"/>
    <w:rsid w:val="005C2DAE"/>
    <w:rsid w:val="005D3AEF"/>
    <w:rsid w:val="005E2C44"/>
    <w:rsid w:val="005E3C44"/>
    <w:rsid w:val="005E5251"/>
    <w:rsid w:val="005F2632"/>
    <w:rsid w:val="005F61CE"/>
    <w:rsid w:val="00614E26"/>
    <w:rsid w:val="00621188"/>
    <w:rsid w:val="006257ED"/>
    <w:rsid w:val="00636867"/>
    <w:rsid w:val="00646CAC"/>
    <w:rsid w:val="006633E6"/>
    <w:rsid w:val="00691777"/>
    <w:rsid w:val="006920F8"/>
    <w:rsid w:val="0069420D"/>
    <w:rsid w:val="006956D4"/>
    <w:rsid w:val="00695808"/>
    <w:rsid w:val="006974F9"/>
    <w:rsid w:val="006A5F94"/>
    <w:rsid w:val="006B46FB"/>
    <w:rsid w:val="006B594B"/>
    <w:rsid w:val="006C3E2C"/>
    <w:rsid w:val="006D1C80"/>
    <w:rsid w:val="006E21FB"/>
    <w:rsid w:val="006F22A9"/>
    <w:rsid w:val="006F3ED5"/>
    <w:rsid w:val="00720213"/>
    <w:rsid w:val="00725A6F"/>
    <w:rsid w:val="00742920"/>
    <w:rsid w:val="0076062F"/>
    <w:rsid w:val="00771AAD"/>
    <w:rsid w:val="00776825"/>
    <w:rsid w:val="00777A42"/>
    <w:rsid w:val="00780B64"/>
    <w:rsid w:val="007823C5"/>
    <w:rsid w:val="00787A2C"/>
    <w:rsid w:val="00791B44"/>
    <w:rsid w:val="00792342"/>
    <w:rsid w:val="007977A8"/>
    <w:rsid w:val="007A7CE0"/>
    <w:rsid w:val="007B03BE"/>
    <w:rsid w:val="007B0DC6"/>
    <w:rsid w:val="007B1E2E"/>
    <w:rsid w:val="007B512A"/>
    <w:rsid w:val="007C2097"/>
    <w:rsid w:val="007D0DE4"/>
    <w:rsid w:val="007D6A07"/>
    <w:rsid w:val="007E0BD3"/>
    <w:rsid w:val="007E19F4"/>
    <w:rsid w:val="007F7259"/>
    <w:rsid w:val="008040A8"/>
    <w:rsid w:val="008279FA"/>
    <w:rsid w:val="00833216"/>
    <w:rsid w:val="00862542"/>
    <w:rsid w:val="008626E7"/>
    <w:rsid w:val="00870EE7"/>
    <w:rsid w:val="00873A9D"/>
    <w:rsid w:val="0088216C"/>
    <w:rsid w:val="008938C4"/>
    <w:rsid w:val="008A1AA2"/>
    <w:rsid w:val="008A3453"/>
    <w:rsid w:val="008A45A6"/>
    <w:rsid w:val="008B1D27"/>
    <w:rsid w:val="008B4E01"/>
    <w:rsid w:val="008C0719"/>
    <w:rsid w:val="008C0B89"/>
    <w:rsid w:val="008D0A1F"/>
    <w:rsid w:val="008D7B8C"/>
    <w:rsid w:val="008E4BA3"/>
    <w:rsid w:val="008F2D30"/>
    <w:rsid w:val="008F686C"/>
    <w:rsid w:val="009148DE"/>
    <w:rsid w:val="00915FD5"/>
    <w:rsid w:val="009178F5"/>
    <w:rsid w:val="0092027E"/>
    <w:rsid w:val="00923AEA"/>
    <w:rsid w:val="009577B6"/>
    <w:rsid w:val="00964FD1"/>
    <w:rsid w:val="009777D9"/>
    <w:rsid w:val="00981229"/>
    <w:rsid w:val="00991B88"/>
    <w:rsid w:val="00997BB2"/>
    <w:rsid w:val="009A5753"/>
    <w:rsid w:val="009A579D"/>
    <w:rsid w:val="009B6567"/>
    <w:rsid w:val="009E3297"/>
    <w:rsid w:val="009E43A0"/>
    <w:rsid w:val="009F3AF9"/>
    <w:rsid w:val="009F734F"/>
    <w:rsid w:val="00A246B6"/>
    <w:rsid w:val="00A25A3E"/>
    <w:rsid w:val="00A33B1B"/>
    <w:rsid w:val="00A47E70"/>
    <w:rsid w:val="00A50CF0"/>
    <w:rsid w:val="00A54BC0"/>
    <w:rsid w:val="00A630A7"/>
    <w:rsid w:val="00A7386A"/>
    <w:rsid w:val="00A7671C"/>
    <w:rsid w:val="00A86F8E"/>
    <w:rsid w:val="00A941B0"/>
    <w:rsid w:val="00AA2CBC"/>
    <w:rsid w:val="00AC5820"/>
    <w:rsid w:val="00AD010E"/>
    <w:rsid w:val="00AD1CD8"/>
    <w:rsid w:val="00AF230B"/>
    <w:rsid w:val="00B04778"/>
    <w:rsid w:val="00B258BB"/>
    <w:rsid w:val="00B40552"/>
    <w:rsid w:val="00B51F62"/>
    <w:rsid w:val="00B62B53"/>
    <w:rsid w:val="00B63ABB"/>
    <w:rsid w:val="00B67B97"/>
    <w:rsid w:val="00B703A1"/>
    <w:rsid w:val="00B70ACE"/>
    <w:rsid w:val="00B81DB8"/>
    <w:rsid w:val="00B95237"/>
    <w:rsid w:val="00B968C8"/>
    <w:rsid w:val="00BA3EC5"/>
    <w:rsid w:val="00BA51D9"/>
    <w:rsid w:val="00BB5DFC"/>
    <w:rsid w:val="00BC641C"/>
    <w:rsid w:val="00BD279D"/>
    <w:rsid w:val="00BD38D2"/>
    <w:rsid w:val="00BD3D79"/>
    <w:rsid w:val="00BD6BB8"/>
    <w:rsid w:val="00BE01ED"/>
    <w:rsid w:val="00BE18BD"/>
    <w:rsid w:val="00BE37C9"/>
    <w:rsid w:val="00BE3982"/>
    <w:rsid w:val="00C00A92"/>
    <w:rsid w:val="00C365E7"/>
    <w:rsid w:val="00C41C24"/>
    <w:rsid w:val="00C42431"/>
    <w:rsid w:val="00C51589"/>
    <w:rsid w:val="00C51B17"/>
    <w:rsid w:val="00C52C12"/>
    <w:rsid w:val="00C62A87"/>
    <w:rsid w:val="00C66BA2"/>
    <w:rsid w:val="00C71D3D"/>
    <w:rsid w:val="00C779E5"/>
    <w:rsid w:val="00C77DB5"/>
    <w:rsid w:val="00C817C8"/>
    <w:rsid w:val="00C90457"/>
    <w:rsid w:val="00C95985"/>
    <w:rsid w:val="00CC069F"/>
    <w:rsid w:val="00CC400B"/>
    <w:rsid w:val="00CC5026"/>
    <w:rsid w:val="00CC68D0"/>
    <w:rsid w:val="00CD3B13"/>
    <w:rsid w:val="00CD4196"/>
    <w:rsid w:val="00CD52DB"/>
    <w:rsid w:val="00CF004D"/>
    <w:rsid w:val="00CF040A"/>
    <w:rsid w:val="00CF4EBC"/>
    <w:rsid w:val="00D03F9A"/>
    <w:rsid w:val="00D068AE"/>
    <w:rsid w:val="00D06D51"/>
    <w:rsid w:val="00D071CB"/>
    <w:rsid w:val="00D077E6"/>
    <w:rsid w:val="00D07B96"/>
    <w:rsid w:val="00D111B1"/>
    <w:rsid w:val="00D12E5A"/>
    <w:rsid w:val="00D24991"/>
    <w:rsid w:val="00D26F7B"/>
    <w:rsid w:val="00D34B61"/>
    <w:rsid w:val="00D37664"/>
    <w:rsid w:val="00D40A2F"/>
    <w:rsid w:val="00D50255"/>
    <w:rsid w:val="00D5613B"/>
    <w:rsid w:val="00D669B6"/>
    <w:rsid w:val="00D7119D"/>
    <w:rsid w:val="00D76AEC"/>
    <w:rsid w:val="00D77F83"/>
    <w:rsid w:val="00D85B81"/>
    <w:rsid w:val="00D9461F"/>
    <w:rsid w:val="00D954AF"/>
    <w:rsid w:val="00DA22D2"/>
    <w:rsid w:val="00DB1BF5"/>
    <w:rsid w:val="00DC57CF"/>
    <w:rsid w:val="00DC5CC2"/>
    <w:rsid w:val="00DD02CC"/>
    <w:rsid w:val="00DD7CAF"/>
    <w:rsid w:val="00DE2FD3"/>
    <w:rsid w:val="00DE34CF"/>
    <w:rsid w:val="00DF2E8B"/>
    <w:rsid w:val="00E13F3D"/>
    <w:rsid w:val="00E14E66"/>
    <w:rsid w:val="00E163D7"/>
    <w:rsid w:val="00E234FB"/>
    <w:rsid w:val="00E3383C"/>
    <w:rsid w:val="00E34898"/>
    <w:rsid w:val="00E60D57"/>
    <w:rsid w:val="00E87CE2"/>
    <w:rsid w:val="00EB09B7"/>
    <w:rsid w:val="00EE7D7C"/>
    <w:rsid w:val="00F1279A"/>
    <w:rsid w:val="00F2122B"/>
    <w:rsid w:val="00F24E2E"/>
    <w:rsid w:val="00F25D98"/>
    <w:rsid w:val="00F300FB"/>
    <w:rsid w:val="00F34C29"/>
    <w:rsid w:val="00F64424"/>
    <w:rsid w:val="00F6764F"/>
    <w:rsid w:val="00F7541D"/>
    <w:rsid w:val="00F812AD"/>
    <w:rsid w:val="00F85753"/>
    <w:rsid w:val="00F9322D"/>
    <w:rsid w:val="00FB2D0E"/>
    <w:rsid w:val="00FB4196"/>
    <w:rsid w:val="00FB494E"/>
    <w:rsid w:val="00FB4FCB"/>
    <w:rsid w:val="00FB6386"/>
    <w:rsid w:val="00FC035F"/>
    <w:rsid w:val="00FC28E8"/>
    <w:rsid w:val="00FD0330"/>
    <w:rsid w:val="00FD305D"/>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BE18BD"/>
  </w:style>
  <w:style w:type="table" w:customStyle="1" w:styleId="TableGrid8">
    <w:name w:val="Table Grid8"/>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E18BD"/>
  </w:style>
  <w:style w:type="numbering" w:customStyle="1" w:styleId="141">
    <w:name w:val="リストなし14"/>
    <w:next w:val="NoList"/>
    <w:uiPriority w:val="99"/>
    <w:semiHidden/>
    <w:unhideWhenUsed/>
    <w:rsid w:val="00BE18BD"/>
  </w:style>
  <w:style w:type="table" w:customStyle="1" w:styleId="TableGrid14">
    <w:name w:val="Table Grid14"/>
    <w:basedOn w:val="TableNormal"/>
    <w:next w:val="TableGrid"/>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BE18BD"/>
  </w:style>
  <w:style w:type="table" w:customStyle="1" w:styleId="34">
    <w:name w:val="网格型3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E18BD"/>
  </w:style>
  <w:style w:type="numbering" w:customStyle="1" w:styleId="NoList34">
    <w:name w:val="No List34"/>
    <w:next w:val="NoList"/>
    <w:uiPriority w:val="99"/>
    <w:semiHidden/>
    <w:rsid w:val="00BE18BD"/>
  </w:style>
  <w:style w:type="table" w:customStyle="1" w:styleId="TableGrid44">
    <w:name w:val="Table Grid44"/>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E18BD"/>
  </w:style>
  <w:style w:type="numbering" w:customStyle="1" w:styleId="150">
    <w:name w:val="無清單15"/>
    <w:next w:val="NoList"/>
    <w:uiPriority w:val="99"/>
    <w:semiHidden/>
    <w:unhideWhenUsed/>
    <w:rsid w:val="00BE18BD"/>
  </w:style>
  <w:style w:type="numbering" w:customStyle="1" w:styleId="114">
    <w:name w:val="無清單114"/>
    <w:next w:val="NoList"/>
    <w:uiPriority w:val="99"/>
    <w:semiHidden/>
    <w:unhideWhenUsed/>
    <w:rsid w:val="00BE18BD"/>
  </w:style>
  <w:style w:type="table" w:customStyle="1" w:styleId="143">
    <w:name w:val="表格格線14"/>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E18BD"/>
  </w:style>
  <w:style w:type="table" w:customStyle="1" w:styleId="TableGrid52">
    <w:name w:val="Table Grid52"/>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E18BD"/>
  </w:style>
  <w:style w:type="numbering" w:customStyle="1" w:styleId="1140">
    <w:name w:val="リストなし114"/>
    <w:next w:val="NoList"/>
    <w:uiPriority w:val="99"/>
    <w:semiHidden/>
    <w:unhideWhenUsed/>
    <w:rsid w:val="00BE18BD"/>
  </w:style>
  <w:style w:type="table" w:customStyle="1" w:styleId="TableGrid113">
    <w:name w:val="Table Grid113"/>
    <w:basedOn w:val="TableNormal"/>
    <w:next w:val="TableGrid"/>
    <w:uiPriority w:val="39"/>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E18BD"/>
  </w:style>
  <w:style w:type="table" w:customStyle="1" w:styleId="312">
    <w:name w:val="网格型3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E18BD"/>
  </w:style>
  <w:style w:type="numbering" w:customStyle="1" w:styleId="NoList314">
    <w:name w:val="No List314"/>
    <w:next w:val="NoList"/>
    <w:uiPriority w:val="99"/>
    <w:semiHidden/>
    <w:rsid w:val="00BE18BD"/>
  </w:style>
  <w:style w:type="table" w:customStyle="1" w:styleId="TableGrid412">
    <w:name w:val="Table Grid412"/>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E18BD"/>
  </w:style>
  <w:style w:type="numbering" w:customStyle="1" w:styleId="124">
    <w:name w:val="無清單124"/>
    <w:next w:val="NoList"/>
    <w:uiPriority w:val="99"/>
    <w:semiHidden/>
    <w:unhideWhenUsed/>
    <w:rsid w:val="00BE18BD"/>
  </w:style>
  <w:style w:type="numbering" w:customStyle="1" w:styleId="11140">
    <w:name w:val="無清單1114"/>
    <w:next w:val="NoList"/>
    <w:uiPriority w:val="99"/>
    <w:semiHidden/>
    <w:unhideWhenUsed/>
    <w:rsid w:val="00BE18BD"/>
  </w:style>
  <w:style w:type="table" w:customStyle="1" w:styleId="1124">
    <w:name w:val="表格格線112"/>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3"/>
    <w:next w:val="NoList"/>
    <w:uiPriority w:val="99"/>
    <w:semiHidden/>
    <w:unhideWhenUsed/>
    <w:rsid w:val="00BE18BD"/>
  </w:style>
  <w:style w:type="numbering" w:customStyle="1" w:styleId="NoList1213">
    <w:name w:val="No List1213"/>
    <w:next w:val="NoList"/>
    <w:uiPriority w:val="99"/>
    <w:semiHidden/>
    <w:unhideWhenUsed/>
    <w:rsid w:val="00BE18BD"/>
  </w:style>
  <w:style w:type="numbering" w:customStyle="1" w:styleId="11130">
    <w:name w:val="リストなし1113"/>
    <w:next w:val="NoList"/>
    <w:uiPriority w:val="99"/>
    <w:semiHidden/>
    <w:unhideWhenUsed/>
    <w:rsid w:val="00BE18BD"/>
  </w:style>
  <w:style w:type="numbering" w:customStyle="1" w:styleId="11131">
    <w:name w:val="无列表1113"/>
    <w:next w:val="NoList"/>
    <w:semiHidden/>
    <w:rsid w:val="00BE18BD"/>
  </w:style>
  <w:style w:type="numbering" w:customStyle="1" w:styleId="NoList2113">
    <w:name w:val="No List2113"/>
    <w:next w:val="NoList"/>
    <w:semiHidden/>
    <w:rsid w:val="00BE18BD"/>
  </w:style>
  <w:style w:type="numbering" w:customStyle="1" w:styleId="NoList3113">
    <w:name w:val="No List3113"/>
    <w:next w:val="NoList"/>
    <w:uiPriority w:val="99"/>
    <w:semiHidden/>
    <w:rsid w:val="00BE18BD"/>
  </w:style>
  <w:style w:type="numbering" w:customStyle="1" w:styleId="NoList11113">
    <w:name w:val="No List11113"/>
    <w:next w:val="NoList"/>
    <w:uiPriority w:val="99"/>
    <w:semiHidden/>
    <w:unhideWhenUsed/>
    <w:rsid w:val="00BE18BD"/>
  </w:style>
  <w:style w:type="numbering" w:customStyle="1" w:styleId="12130">
    <w:name w:val="無清單1213"/>
    <w:next w:val="NoList"/>
    <w:uiPriority w:val="99"/>
    <w:semiHidden/>
    <w:unhideWhenUsed/>
    <w:rsid w:val="00BE18BD"/>
  </w:style>
  <w:style w:type="numbering" w:customStyle="1" w:styleId="11113">
    <w:name w:val="無清單11113"/>
    <w:next w:val="NoList"/>
    <w:uiPriority w:val="99"/>
    <w:semiHidden/>
    <w:unhideWhenUsed/>
    <w:rsid w:val="00BE18BD"/>
  </w:style>
  <w:style w:type="numbering" w:customStyle="1" w:styleId="NoList53">
    <w:name w:val="No List53"/>
    <w:next w:val="NoList"/>
    <w:uiPriority w:val="99"/>
    <w:semiHidden/>
    <w:unhideWhenUsed/>
    <w:rsid w:val="00BE18BD"/>
  </w:style>
  <w:style w:type="table" w:customStyle="1" w:styleId="TableGrid62">
    <w:name w:val="Table Grid62"/>
    <w:basedOn w:val="TableNormal"/>
    <w:next w:val="TableGrid"/>
    <w:rsid w:val="00BE1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E18BD"/>
  </w:style>
  <w:style w:type="numbering" w:customStyle="1" w:styleId="1231">
    <w:name w:val="リストなし123"/>
    <w:next w:val="NoList"/>
    <w:uiPriority w:val="99"/>
    <w:semiHidden/>
    <w:unhideWhenUsed/>
    <w:rsid w:val="00BE18BD"/>
  </w:style>
  <w:style w:type="table" w:customStyle="1" w:styleId="TableGrid122">
    <w:name w:val="Table Grid122"/>
    <w:basedOn w:val="TableNormal"/>
    <w:next w:val="TableGrid"/>
    <w:uiPriority w:val="39"/>
    <w:rsid w:val="00BE1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1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1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BE18BD"/>
  </w:style>
  <w:style w:type="table" w:customStyle="1" w:styleId="322">
    <w:name w:val="网格型3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18B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E18BD"/>
  </w:style>
  <w:style w:type="numbering" w:customStyle="1" w:styleId="NoList323">
    <w:name w:val="No List323"/>
    <w:next w:val="NoList"/>
    <w:uiPriority w:val="99"/>
    <w:semiHidden/>
    <w:rsid w:val="00BE18BD"/>
  </w:style>
  <w:style w:type="table" w:customStyle="1" w:styleId="TableGrid422">
    <w:name w:val="Table Grid422"/>
    <w:basedOn w:val="TableNormal"/>
    <w:next w:val="TableGrid"/>
    <w:rsid w:val="00BE1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E18BD"/>
  </w:style>
  <w:style w:type="numbering" w:customStyle="1" w:styleId="1330">
    <w:name w:val="無清單133"/>
    <w:next w:val="NoList"/>
    <w:uiPriority w:val="99"/>
    <w:semiHidden/>
    <w:unhideWhenUsed/>
    <w:rsid w:val="00BE18BD"/>
  </w:style>
  <w:style w:type="numbering" w:customStyle="1" w:styleId="11230">
    <w:name w:val="無清單1123"/>
    <w:next w:val="NoList"/>
    <w:uiPriority w:val="99"/>
    <w:semiHidden/>
    <w:unhideWhenUsed/>
    <w:rsid w:val="00BE18BD"/>
  </w:style>
  <w:style w:type="table" w:customStyle="1" w:styleId="1223">
    <w:name w:val="表格格線122"/>
    <w:basedOn w:val="TableNormal"/>
    <w:next w:val="TableGrid"/>
    <w:rsid w:val="00BE1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E18BD"/>
  </w:style>
  <w:style w:type="numbering" w:customStyle="1" w:styleId="NoList1222">
    <w:name w:val="No List1222"/>
    <w:next w:val="NoList"/>
    <w:uiPriority w:val="99"/>
    <w:semiHidden/>
    <w:unhideWhenUsed/>
    <w:rsid w:val="00BE18BD"/>
  </w:style>
  <w:style w:type="numbering" w:customStyle="1" w:styleId="11221">
    <w:name w:val="リストなし1122"/>
    <w:next w:val="NoList"/>
    <w:uiPriority w:val="99"/>
    <w:semiHidden/>
    <w:unhideWhenUsed/>
    <w:rsid w:val="00BE18BD"/>
  </w:style>
  <w:style w:type="numbering" w:customStyle="1" w:styleId="11222">
    <w:name w:val="无列表1122"/>
    <w:next w:val="NoList"/>
    <w:semiHidden/>
    <w:rsid w:val="00BE18BD"/>
  </w:style>
  <w:style w:type="numbering" w:customStyle="1" w:styleId="NoList2122">
    <w:name w:val="No List2122"/>
    <w:next w:val="NoList"/>
    <w:semiHidden/>
    <w:rsid w:val="00BE18BD"/>
  </w:style>
  <w:style w:type="numbering" w:customStyle="1" w:styleId="NoList3122">
    <w:name w:val="No List3122"/>
    <w:next w:val="NoList"/>
    <w:uiPriority w:val="99"/>
    <w:semiHidden/>
    <w:rsid w:val="00BE18BD"/>
  </w:style>
  <w:style w:type="numbering" w:customStyle="1" w:styleId="NoList11123">
    <w:name w:val="No List11123"/>
    <w:next w:val="NoList"/>
    <w:uiPriority w:val="99"/>
    <w:semiHidden/>
    <w:unhideWhenUsed/>
    <w:rsid w:val="00BE18BD"/>
  </w:style>
  <w:style w:type="numbering" w:customStyle="1" w:styleId="12220">
    <w:name w:val="無清單1222"/>
    <w:next w:val="NoList"/>
    <w:uiPriority w:val="99"/>
    <w:semiHidden/>
    <w:unhideWhenUsed/>
    <w:rsid w:val="00BE18BD"/>
  </w:style>
  <w:style w:type="numbering" w:customStyle="1" w:styleId="111220">
    <w:name w:val="無清單11122"/>
    <w:next w:val="NoList"/>
    <w:uiPriority w:val="99"/>
    <w:semiHidden/>
    <w:unhideWhenUsed/>
    <w:rsid w:val="00BE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CFCF3-5941-4051-A166-1D560B7A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24</Pages>
  <Words>5674</Words>
  <Characters>32343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216</cp:revision>
  <cp:lastPrinted>1899-12-31T23:00:00Z</cp:lastPrinted>
  <dcterms:created xsi:type="dcterms:W3CDTF">2015-08-19T09:34:00Z</dcterms:created>
  <dcterms:modified xsi:type="dcterms:W3CDTF">2019-04-01T16:41:00Z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